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85E" w:rsidRPr="00FD6335" w:rsidRDefault="004C785E" w:rsidP="00FD6335">
      <w:pPr>
        <w:ind w:left="300"/>
        <w:jc w:val="center"/>
        <w:rPr>
          <w:b/>
        </w:rPr>
      </w:pPr>
      <w:r w:rsidRPr="00FD6335">
        <w:rPr>
          <w:b/>
        </w:rPr>
        <w:t>TÜRKÇE DEĞERLENDİRME</w:t>
      </w:r>
    </w:p>
    <w:p w:rsidR="004C785E" w:rsidRPr="00FD6335" w:rsidRDefault="004C785E" w:rsidP="00D85125">
      <w:pPr>
        <w:ind w:left="300"/>
        <w:rPr>
          <w:b/>
        </w:rPr>
      </w:pPr>
    </w:p>
    <w:p w:rsidR="004C785E" w:rsidRDefault="004C785E" w:rsidP="00FD6335">
      <w:pPr>
        <w:ind w:left="300"/>
        <w:jc w:val="center"/>
        <w:rPr>
          <w:b/>
        </w:rPr>
      </w:pPr>
      <w:r w:rsidRPr="00FD6335">
        <w:rPr>
          <w:b/>
        </w:rPr>
        <w:t>KİTAP OKUMAYI SEVEN YAŞLI ADAM</w:t>
      </w:r>
    </w:p>
    <w:p w:rsidR="004C785E" w:rsidRPr="00FD6335" w:rsidRDefault="004C785E" w:rsidP="00FD6335">
      <w:pPr>
        <w:ind w:left="300"/>
        <w:jc w:val="center"/>
        <w:rPr>
          <w:b/>
        </w:rPr>
      </w:pPr>
    </w:p>
    <w:p w:rsidR="004C785E" w:rsidRPr="00FD6335" w:rsidRDefault="004C785E" w:rsidP="00FD6335">
      <w:pPr>
        <w:ind w:left="300"/>
        <w:jc w:val="both"/>
      </w:pPr>
      <w:r w:rsidRPr="00FD6335">
        <w:t xml:space="preserve">      Ben kitap okumayı seven yaşlı bir adamım.Kitap okumayı çok severim. Bu sevgiyi küçük yaşlarda kazandım.okula başladığım ilk yıllarda babam simit, şeker alayım diye para verirdi. Ben bu paraları harcamaz, biriktirirdim. Kitapçıdan aldığım kitaplarla bir kitaplığım oldu.</w:t>
      </w:r>
    </w:p>
    <w:p w:rsidR="004C785E" w:rsidRPr="00FD6335" w:rsidRDefault="004C785E" w:rsidP="00FD6335">
      <w:pPr>
        <w:ind w:left="300"/>
        <w:jc w:val="both"/>
      </w:pPr>
      <w:r w:rsidRPr="00FD6335">
        <w:t xml:space="preserve">  Okumayı çok seviyorum ve size şunu söylüyorum: ‘’Ne olur okuyun! Kitap okumayan insan yarım insandır!’’                                                                                                              </w:t>
      </w:r>
      <w:r>
        <w:tab/>
      </w:r>
      <w:r w:rsidRPr="00FD6335">
        <w:t>Emin ÖZDEMİR</w:t>
      </w:r>
    </w:p>
    <w:p w:rsidR="004C785E" w:rsidRPr="00FD6335" w:rsidRDefault="004C785E" w:rsidP="00D85125">
      <w:pPr>
        <w:ind w:left="300"/>
      </w:pPr>
    </w:p>
    <w:p w:rsidR="004C785E" w:rsidRDefault="004C785E" w:rsidP="00D85125">
      <w:pPr>
        <w:ind w:left="300"/>
        <w:rPr>
          <w:b/>
        </w:rPr>
      </w:pPr>
      <w:r w:rsidRPr="00FD6335">
        <w:t xml:space="preserve">     </w:t>
      </w:r>
      <w:r w:rsidRPr="00FD6335">
        <w:rPr>
          <w:b/>
        </w:rPr>
        <w:t>İlk 4 soruyu metne göre cevaplayın.</w:t>
      </w:r>
    </w:p>
    <w:p w:rsidR="004C785E" w:rsidRPr="00FD6335" w:rsidRDefault="004C785E" w:rsidP="00D85125">
      <w:pPr>
        <w:ind w:left="300"/>
        <w:rPr>
          <w:b/>
        </w:rPr>
      </w:pPr>
    </w:p>
    <w:p w:rsidR="004C785E" w:rsidRPr="00FD6335" w:rsidRDefault="004C785E" w:rsidP="00FC1D10">
      <w:r w:rsidRPr="00FD6335">
        <w:rPr>
          <w:b/>
        </w:rPr>
        <w:t>1</w:t>
      </w:r>
      <w:r w:rsidRPr="00FD6335">
        <w:t xml:space="preserve">- </w:t>
      </w:r>
      <w:r w:rsidRPr="00FD6335">
        <w:rPr>
          <w:b/>
        </w:rPr>
        <w:t>Yaşlı adam babasının parasıyla ne alırmış?</w:t>
      </w:r>
    </w:p>
    <w:p w:rsidR="004C785E" w:rsidRDefault="004C785E" w:rsidP="00D85125">
      <w:pPr>
        <w:ind w:left="300"/>
      </w:pPr>
      <w:r w:rsidRPr="00FD6335">
        <w:t>A) Simit                      B) Şeker                        C) Kitap</w:t>
      </w:r>
    </w:p>
    <w:p w:rsidR="004C785E" w:rsidRPr="00FD6335" w:rsidRDefault="004C785E" w:rsidP="00D85125">
      <w:pPr>
        <w:ind w:left="300"/>
      </w:pPr>
    </w:p>
    <w:p w:rsidR="004C785E" w:rsidRPr="00FD6335" w:rsidRDefault="004C785E" w:rsidP="00FC1D10">
      <w:r w:rsidRPr="00FD6335">
        <w:rPr>
          <w:b/>
        </w:rPr>
        <w:t>2</w:t>
      </w:r>
      <w:r w:rsidRPr="00FD6335">
        <w:t xml:space="preserve">- </w:t>
      </w:r>
      <w:r w:rsidRPr="00FD6335">
        <w:rPr>
          <w:b/>
        </w:rPr>
        <w:t>Yaşlı adam için hangisini söyleyemeyiz?</w:t>
      </w:r>
    </w:p>
    <w:p w:rsidR="004C785E" w:rsidRPr="00FD6335" w:rsidRDefault="004C785E" w:rsidP="00FC1D10">
      <w:r w:rsidRPr="00FD6335">
        <w:t xml:space="preserve">     A) Kitaba değer veren biridir.     </w:t>
      </w:r>
      <w:r>
        <w:tab/>
      </w:r>
      <w:r>
        <w:tab/>
      </w:r>
      <w:r>
        <w:tab/>
      </w:r>
      <w:r>
        <w:tab/>
      </w:r>
      <w:r w:rsidRPr="00FD6335">
        <w:t>B) Kitaplardan yararlanmayan biridir.</w:t>
      </w:r>
    </w:p>
    <w:p w:rsidR="004C785E" w:rsidRDefault="004C785E" w:rsidP="00FC1D10">
      <w:r w:rsidRPr="00FD6335">
        <w:t xml:space="preserve">     </w:t>
      </w:r>
      <w:r>
        <w:tab/>
      </w:r>
      <w:r>
        <w:tab/>
      </w:r>
      <w:r>
        <w:tab/>
      </w:r>
      <w:r>
        <w:tab/>
      </w:r>
      <w:r>
        <w:tab/>
      </w:r>
      <w:r w:rsidRPr="00FD6335">
        <w:t>C) Kitap okumayı alışkanlık eden biridir.</w:t>
      </w:r>
    </w:p>
    <w:p w:rsidR="004C785E" w:rsidRPr="00FD6335" w:rsidRDefault="004C785E" w:rsidP="00FC1D10"/>
    <w:p w:rsidR="004C785E" w:rsidRPr="00FD6335" w:rsidRDefault="004C785E" w:rsidP="00FC1D10">
      <w:r w:rsidRPr="00FD6335">
        <w:rPr>
          <w:b/>
        </w:rPr>
        <w:t>3</w:t>
      </w:r>
      <w:r w:rsidRPr="00FD6335">
        <w:t xml:space="preserve">- </w:t>
      </w:r>
      <w:r w:rsidRPr="00FD6335">
        <w:rPr>
          <w:b/>
        </w:rPr>
        <w:t>Yarım insan sözüyle ne anlatılmak istenmiştir?</w:t>
      </w:r>
    </w:p>
    <w:p w:rsidR="004C785E" w:rsidRPr="00FD6335" w:rsidRDefault="004C785E" w:rsidP="00FC1D10">
      <w:r w:rsidRPr="00FD6335">
        <w:t xml:space="preserve">     A) o insanın sakat olduğu.</w:t>
      </w:r>
      <w:r>
        <w:tab/>
      </w:r>
      <w:r>
        <w:tab/>
      </w:r>
      <w:r>
        <w:tab/>
      </w:r>
      <w:r w:rsidRPr="00FD6335">
        <w:t xml:space="preserve">     </w:t>
      </w:r>
      <w:r>
        <w:tab/>
      </w:r>
      <w:r w:rsidRPr="00FD6335">
        <w:t>B) o insanın kaba olduğu.</w:t>
      </w:r>
    </w:p>
    <w:p w:rsidR="004C785E" w:rsidRDefault="004C785E" w:rsidP="00FC1D10">
      <w:r w:rsidRPr="00FD6335">
        <w:t xml:space="preserve">     </w:t>
      </w:r>
      <w:r>
        <w:tab/>
      </w:r>
      <w:r>
        <w:tab/>
      </w:r>
      <w:r>
        <w:tab/>
      </w:r>
      <w:r>
        <w:tab/>
      </w:r>
      <w:r w:rsidRPr="00FD6335">
        <w:t>C) o insanın tam anlamıyla gelişemediği.</w:t>
      </w:r>
    </w:p>
    <w:p w:rsidR="004C785E" w:rsidRPr="00FD6335" w:rsidRDefault="004C785E" w:rsidP="00FC1D10"/>
    <w:p w:rsidR="004C785E" w:rsidRPr="00FD6335" w:rsidRDefault="004C785E" w:rsidP="00FC1D10">
      <w:r w:rsidRPr="00FD6335">
        <w:rPr>
          <w:b/>
        </w:rPr>
        <w:t>4</w:t>
      </w:r>
      <w:r w:rsidRPr="00FD6335">
        <w:t xml:space="preserve">- </w:t>
      </w:r>
      <w:r w:rsidRPr="00FD6335">
        <w:rPr>
          <w:b/>
        </w:rPr>
        <w:t>Kitaplarını nerede biriktirmiştir?</w:t>
      </w:r>
    </w:p>
    <w:p w:rsidR="004C785E" w:rsidRDefault="004C785E" w:rsidP="00FC1D10">
      <w:r w:rsidRPr="00FD6335">
        <w:t xml:space="preserve">     A) Kitaplıkta               </w:t>
      </w:r>
      <w:r>
        <w:tab/>
      </w:r>
      <w:r w:rsidRPr="00FD6335">
        <w:t xml:space="preserve"> B) Odasında              </w:t>
      </w:r>
      <w:r>
        <w:tab/>
      </w:r>
      <w:r>
        <w:tab/>
      </w:r>
      <w:r w:rsidRPr="00FD6335">
        <w:t>C) Okulda.</w:t>
      </w:r>
    </w:p>
    <w:p w:rsidR="004C785E" w:rsidRPr="00FD6335" w:rsidRDefault="004C785E" w:rsidP="00FC1D10"/>
    <w:p w:rsidR="004C785E" w:rsidRPr="00FD6335" w:rsidRDefault="004C785E" w:rsidP="00FC1D10">
      <w:r w:rsidRPr="00FD6335">
        <w:rPr>
          <w:b/>
        </w:rPr>
        <w:t>5</w:t>
      </w:r>
      <w:r w:rsidRPr="00FD6335">
        <w:t xml:space="preserve">- </w:t>
      </w:r>
      <w:r w:rsidRPr="00FD6335">
        <w:rPr>
          <w:b/>
        </w:rPr>
        <w:t>Aşağıdaki sözcükleri eş anlamlıları ile eşleştiriniz.</w:t>
      </w:r>
    </w:p>
    <w:p w:rsidR="004C785E" w:rsidRPr="00FD6335" w:rsidRDefault="004C785E" w:rsidP="00FC1D10">
      <w:r>
        <w:rPr>
          <w:noProof/>
        </w:rPr>
        <w:pict>
          <v:shapetype id="_x0000_t32" coordsize="21600,21600" o:spt="32" o:oned="t" path="m,l21600,21600e" filled="f">
            <v:path arrowok="t" fillok="f" o:connecttype="none"/>
            <o:lock v:ext="edit" shapetype="t"/>
          </v:shapetype>
          <v:shape id="_x0000_s1026" type="#_x0000_t32" style="position:absolute;margin-left:229.65pt;margin-top:2.9pt;width:.75pt;height:84pt;flip:x;z-index:251670016" o:connectortype="straight"/>
        </w:pict>
      </w:r>
      <w:r>
        <w:rPr>
          <w:noProof/>
        </w:rPr>
        <w:pict>
          <v:rect id="_x0000_s1027" style="position:absolute;margin-left:53.85pt;margin-top:9.45pt;width:18.6pt;height:18pt;z-index:251645440" fillcolor="#6ff">
            <v:textbox style="mso-next-textbox:#_x0000_s1027">
              <w:txbxContent>
                <w:p w:rsidR="004C785E" w:rsidRPr="00A11281" w:rsidRDefault="004C785E" w:rsidP="00A11281">
                  <w:pPr>
                    <w:rPr>
                      <w:rFonts w:ascii="Cambria" w:hAnsi="Cambria"/>
                      <w:sz w:val="22"/>
                      <w:szCs w:val="22"/>
                    </w:rPr>
                  </w:pPr>
                  <w:r>
                    <w:rPr>
                      <w:rFonts w:ascii="Cambria" w:hAnsi="Cambria"/>
                      <w:sz w:val="22"/>
                      <w:szCs w:val="22"/>
                    </w:rPr>
                    <w:t>1</w:t>
                  </w:r>
                </w:p>
              </w:txbxContent>
            </v:textbox>
          </v:rect>
        </w:pict>
      </w:r>
      <w:r>
        <w:rPr>
          <w:noProof/>
        </w:rPr>
        <w:pict>
          <v:rect id="_x0000_s1028" style="position:absolute;margin-left:444pt;margin-top:9.45pt;width:18.6pt;height:18pt;z-index:251652608">
            <v:textbox style="mso-next-textbox:#_x0000_s1028">
              <w:txbxContent>
                <w:p w:rsidR="004C785E" w:rsidRPr="00021CD4" w:rsidRDefault="004C785E" w:rsidP="00A11281">
                  <w:pPr>
                    <w:rPr>
                      <w:rFonts w:ascii="Cambria" w:hAnsi="Cambria"/>
                      <w:sz w:val="28"/>
                      <w:szCs w:val="28"/>
                    </w:rPr>
                  </w:pPr>
                </w:p>
              </w:txbxContent>
            </v:textbox>
          </v:rect>
        </w:pict>
      </w:r>
      <w:r>
        <w:rPr>
          <w:noProof/>
        </w:rPr>
        <w:pict>
          <v:rect id="_x0000_s1029" style="position:absolute;margin-left:300pt;margin-top:9.45pt;width:18.6pt;height:18pt;z-index:251649536" fillcolor="#6ff">
            <v:textbox style="mso-next-textbox:#_x0000_s1029">
              <w:txbxContent>
                <w:p w:rsidR="004C785E" w:rsidRPr="00A11281" w:rsidRDefault="004C785E" w:rsidP="00A11281">
                  <w:pPr>
                    <w:rPr>
                      <w:rFonts w:ascii="Cambria" w:hAnsi="Cambria"/>
                      <w:sz w:val="20"/>
                      <w:szCs w:val="20"/>
                    </w:rPr>
                  </w:pPr>
                  <w:r>
                    <w:rPr>
                      <w:rFonts w:ascii="Cambria" w:hAnsi="Cambria"/>
                      <w:sz w:val="20"/>
                      <w:szCs w:val="20"/>
                    </w:rPr>
                    <w:t>4</w:t>
                  </w:r>
                </w:p>
              </w:txbxContent>
            </v:textbox>
          </v:rect>
        </w:pict>
      </w:r>
      <w:r>
        <w:rPr>
          <w:noProof/>
        </w:rPr>
        <w:pict>
          <v:rect id="_x0000_s1030" style="position:absolute;margin-left:150pt;margin-top:9.45pt;width:18.6pt;height:18pt;z-index:251650560">
            <v:textbox style="mso-next-textbox:#_x0000_s1030">
              <w:txbxContent>
                <w:p w:rsidR="004C785E" w:rsidRPr="00021CD4" w:rsidRDefault="004C785E" w:rsidP="00A11281">
                  <w:pPr>
                    <w:rPr>
                      <w:rFonts w:ascii="Cambria" w:hAnsi="Cambria"/>
                      <w:sz w:val="28"/>
                      <w:szCs w:val="28"/>
                    </w:rPr>
                  </w:pPr>
                </w:p>
              </w:txbxContent>
            </v:textbox>
          </v:rect>
        </w:pict>
      </w:r>
    </w:p>
    <w:p w:rsidR="004C785E" w:rsidRPr="00FD6335" w:rsidRDefault="004C785E" w:rsidP="00FC1D10">
      <w:r w:rsidRPr="00FD6335">
        <w:t xml:space="preserve">   İmtihan                         yasa            </w:t>
      </w:r>
      <w:r>
        <w:t xml:space="preserve">                             </w:t>
      </w:r>
      <w:r w:rsidRPr="00FD6335">
        <w:t xml:space="preserve">tümce    </w:t>
      </w:r>
      <w:r>
        <w:t xml:space="preserve">                            </w:t>
      </w:r>
      <w:r w:rsidRPr="00FD6335">
        <w:t xml:space="preserve">   öğrenci</w:t>
      </w:r>
    </w:p>
    <w:p w:rsidR="004C785E" w:rsidRPr="00FD6335" w:rsidRDefault="004C785E" w:rsidP="00FC1D10">
      <w:r>
        <w:rPr>
          <w:noProof/>
        </w:rPr>
        <w:pict>
          <v:rect id="_x0000_s1031" style="position:absolute;margin-left:444pt;margin-top:8.3pt;width:18.6pt;height:18pt;z-index:251651584">
            <v:textbox style="mso-next-textbox:#_x0000_s1031">
              <w:txbxContent>
                <w:p w:rsidR="004C785E" w:rsidRPr="00021CD4" w:rsidRDefault="004C785E" w:rsidP="00A11281">
                  <w:pPr>
                    <w:rPr>
                      <w:rFonts w:ascii="Cambria" w:hAnsi="Cambria"/>
                      <w:sz w:val="28"/>
                      <w:szCs w:val="28"/>
                    </w:rPr>
                  </w:pPr>
                </w:p>
              </w:txbxContent>
            </v:textbox>
          </v:rect>
        </w:pict>
      </w:r>
      <w:r>
        <w:rPr>
          <w:noProof/>
        </w:rPr>
        <w:pict>
          <v:rect id="_x0000_s1032" style="position:absolute;margin-left:300pt;margin-top:8.3pt;width:18.6pt;height:18pt;z-index:251648512" fillcolor="#6ff">
            <v:textbox style="mso-next-textbox:#_x0000_s1032">
              <w:txbxContent>
                <w:p w:rsidR="004C785E" w:rsidRPr="00A11281" w:rsidRDefault="004C785E" w:rsidP="00A11281">
                  <w:pPr>
                    <w:rPr>
                      <w:rFonts w:ascii="Cambria" w:hAnsi="Cambria"/>
                      <w:sz w:val="20"/>
                      <w:szCs w:val="20"/>
                    </w:rPr>
                  </w:pPr>
                  <w:r>
                    <w:rPr>
                      <w:rFonts w:ascii="Cambria" w:hAnsi="Cambria"/>
                      <w:sz w:val="20"/>
                      <w:szCs w:val="20"/>
                    </w:rPr>
                    <w:t>5</w:t>
                  </w:r>
                </w:p>
              </w:txbxContent>
            </v:textbox>
          </v:rect>
        </w:pict>
      </w:r>
      <w:r>
        <w:rPr>
          <w:noProof/>
        </w:rPr>
        <w:pict>
          <v:rect id="_x0000_s1033" style="position:absolute;margin-left:150pt;margin-top:8.3pt;width:18.6pt;height:18pt;z-index:251653632">
            <v:textbox style="mso-next-textbox:#_x0000_s1033">
              <w:txbxContent>
                <w:p w:rsidR="004C785E" w:rsidRPr="00021CD4" w:rsidRDefault="004C785E" w:rsidP="00A11281">
                  <w:pPr>
                    <w:rPr>
                      <w:rFonts w:ascii="Cambria" w:hAnsi="Cambria"/>
                      <w:sz w:val="28"/>
                      <w:szCs w:val="28"/>
                    </w:rPr>
                  </w:pPr>
                </w:p>
              </w:txbxContent>
            </v:textbox>
          </v:rect>
        </w:pict>
      </w:r>
      <w:r>
        <w:rPr>
          <w:noProof/>
        </w:rPr>
        <w:pict>
          <v:rect id="_x0000_s1034" style="position:absolute;margin-left:53.85pt;margin-top:8.3pt;width:18.6pt;height:18pt;z-index:251647488" fillcolor="#6ff">
            <v:textbox style="mso-next-textbox:#_x0000_s1034">
              <w:txbxContent>
                <w:p w:rsidR="004C785E" w:rsidRPr="00A11281" w:rsidRDefault="004C785E" w:rsidP="00A11281">
                  <w:pPr>
                    <w:rPr>
                      <w:rFonts w:ascii="Cambria" w:hAnsi="Cambria"/>
                      <w:sz w:val="20"/>
                      <w:szCs w:val="20"/>
                    </w:rPr>
                  </w:pPr>
                  <w:r>
                    <w:rPr>
                      <w:rFonts w:ascii="Cambria" w:hAnsi="Cambria"/>
                      <w:sz w:val="20"/>
                      <w:szCs w:val="20"/>
                    </w:rPr>
                    <w:t>2</w:t>
                  </w:r>
                </w:p>
              </w:txbxContent>
            </v:textbox>
          </v:rect>
        </w:pict>
      </w:r>
    </w:p>
    <w:p w:rsidR="004C785E" w:rsidRPr="00FD6335" w:rsidRDefault="004C785E" w:rsidP="00FC1D10">
      <w:r w:rsidRPr="00FD6335">
        <w:t xml:space="preserve">     Kanun                         sınav          </w:t>
      </w:r>
      <w:r>
        <w:t xml:space="preserve">                            </w:t>
      </w:r>
      <w:r w:rsidRPr="00FD6335">
        <w:t xml:space="preserve"> talebe   </w:t>
      </w:r>
      <w:r>
        <w:t xml:space="preserve">                           </w:t>
      </w:r>
      <w:r w:rsidRPr="00FD6335">
        <w:t xml:space="preserve">     cümle</w:t>
      </w:r>
    </w:p>
    <w:p w:rsidR="004C785E" w:rsidRPr="00FD6335" w:rsidRDefault="004C785E" w:rsidP="00FC1D10">
      <w:r>
        <w:rPr>
          <w:noProof/>
        </w:rPr>
        <w:pict>
          <v:rect id="_x0000_s1035" style="position:absolute;margin-left:53.85pt;margin-top:7.15pt;width:18.6pt;height:18pt;z-index:251654656" fillcolor="#6ff">
            <v:textbox style="mso-next-textbox:#_x0000_s1035">
              <w:txbxContent>
                <w:p w:rsidR="004C785E" w:rsidRPr="00A11281" w:rsidRDefault="004C785E" w:rsidP="00A11281">
                  <w:pPr>
                    <w:rPr>
                      <w:rFonts w:ascii="Cambria" w:hAnsi="Cambria"/>
                      <w:sz w:val="20"/>
                      <w:szCs w:val="20"/>
                    </w:rPr>
                  </w:pPr>
                  <w:r>
                    <w:rPr>
                      <w:rFonts w:ascii="Cambria" w:hAnsi="Cambria"/>
                      <w:sz w:val="20"/>
                      <w:szCs w:val="20"/>
                    </w:rPr>
                    <w:t>3</w:t>
                  </w:r>
                </w:p>
              </w:txbxContent>
            </v:textbox>
          </v:rect>
        </w:pict>
      </w:r>
      <w:r>
        <w:rPr>
          <w:noProof/>
        </w:rPr>
        <w:pict>
          <v:rect id="_x0000_s1036" style="position:absolute;margin-left:150pt;margin-top:7.15pt;width:18.6pt;height:18pt;z-index:251655680">
            <v:textbox style="mso-next-textbox:#_x0000_s1036">
              <w:txbxContent>
                <w:p w:rsidR="004C785E" w:rsidRPr="00021CD4" w:rsidRDefault="004C785E" w:rsidP="00A11281">
                  <w:pPr>
                    <w:rPr>
                      <w:rFonts w:ascii="Cambria" w:hAnsi="Cambria"/>
                      <w:sz w:val="28"/>
                      <w:szCs w:val="28"/>
                    </w:rPr>
                  </w:pPr>
                </w:p>
              </w:txbxContent>
            </v:textbox>
          </v:rect>
        </w:pict>
      </w:r>
      <w:r>
        <w:rPr>
          <w:noProof/>
        </w:rPr>
        <w:pict>
          <v:rect id="_x0000_s1037" style="position:absolute;margin-left:300pt;margin-top:7.15pt;width:18.6pt;height:18pt;z-index:251656704" fillcolor="#6ff">
            <v:textbox style="mso-next-textbox:#_x0000_s1037">
              <w:txbxContent>
                <w:p w:rsidR="004C785E" w:rsidRPr="00A11281" w:rsidRDefault="004C785E" w:rsidP="00A11281">
                  <w:pPr>
                    <w:rPr>
                      <w:rFonts w:ascii="Cambria" w:hAnsi="Cambria"/>
                      <w:sz w:val="20"/>
                      <w:szCs w:val="20"/>
                    </w:rPr>
                  </w:pPr>
                  <w:r>
                    <w:rPr>
                      <w:rFonts w:ascii="Cambria" w:hAnsi="Cambria"/>
                      <w:sz w:val="20"/>
                      <w:szCs w:val="20"/>
                    </w:rPr>
                    <w:t>6</w:t>
                  </w:r>
                </w:p>
              </w:txbxContent>
            </v:textbox>
          </v:rect>
        </w:pict>
      </w:r>
      <w:r>
        <w:rPr>
          <w:noProof/>
        </w:rPr>
        <w:pict>
          <v:rect id="_x0000_s1038" style="position:absolute;margin-left:444pt;margin-top:7.15pt;width:18.6pt;height:18pt;z-index:251646464">
            <v:textbox style="mso-next-textbox:#_x0000_s1038">
              <w:txbxContent>
                <w:p w:rsidR="004C785E" w:rsidRPr="00021CD4" w:rsidRDefault="004C785E" w:rsidP="00A11281">
                  <w:pPr>
                    <w:rPr>
                      <w:rFonts w:ascii="Cambria" w:hAnsi="Cambria"/>
                      <w:sz w:val="28"/>
                      <w:szCs w:val="28"/>
                    </w:rPr>
                  </w:pPr>
                </w:p>
              </w:txbxContent>
            </v:textbox>
          </v:rect>
        </w:pict>
      </w:r>
    </w:p>
    <w:p w:rsidR="004C785E" w:rsidRPr="00FD6335" w:rsidRDefault="004C785E" w:rsidP="00FC1D10">
      <w:r w:rsidRPr="00FD6335">
        <w:t xml:space="preserve">     İhtiyar                         yaşlı           </w:t>
      </w:r>
      <w:r>
        <w:t xml:space="preserve">                              </w:t>
      </w:r>
      <w:r w:rsidRPr="00FD6335">
        <w:t xml:space="preserve"> güz    </w:t>
      </w:r>
      <w:r>
        <w:t xml:space="preserve">                            </w:t>
      </w:r>
      <w:r w:rsidRPr="00FD6335">
        <w:t xml:space="preserve">     sonbahar</w:t>
      </w:r>
    </w:p>
    <w:p w:rsidR="004C785E" w:rsidRPr="00FD6335" w:rsidRDefault="004C785E" w:rsidP="00D85125">
      <w:pPr>
        <w:ind w:left="300"/>
      </w:pPr>
    </w:p>
    <w:p w:rsidR="004C785E" w:rsidRPr="00FD6335" w:rsidRDefault="004C785E" w:rsidP="00A11281">
      <w:r w:rsidRPr="00FD6335">
        <w:rPr>
          <w:b/>
        </w:rPr>
        <w:t>6</w:t>
      </w:r>
      <w:r w:rsidRPr="00FD6335">
        <w:t xml:space="preserve">- </w:t>
      </w:r>
      <w:r w:rsidRPr="00FD6335">
        <w:rPr>
          <w:b/>
        </w:rPr>
        <w:t>Aşağıdaki cümlelerde boş bırakılan yerlere koyu yazılan kelimenin zıt anlamlısı ile tamamlayın.</w:t>
      </w:r>
    </w:p>
    <w:p w:rsidR="004C785E" w:rsidRPr="00FD6335" w:rsidRDefault="004C785E" w:rsidP="00A11281"/>
    <w:p w:rsidR="004C785E" w:rsidRPr="00FD6335" w:rsidRDefault="004C785E" w:rsidP="00A11281">
      <w:r w:rsidRPr="00FD6335">
        <w:t xml:space="preserve">      *  </w:t>
      </w:r>
      <w:r w:rsidRPr="00FD6335">
        <w:rPr>
          <w:b/>
        </w:rPr>
        <w:t xml:space="preserve">Yeni </w:t>
      </w:r>
      <w:r w:rsidRPr="00FD6335">
        <w:t>ayakkabılarını mı giyeceksin ………..……… ayakkabılarını mı?</w:t>
      </w:r>
    </w:p>
    <w:p w:rsidR="004C785E" w:rsidRPr="00FD6335" w:rsidRDefault="004C785E" w:rsidP="00A11281"/>
    <w:p w:rsidR="004C785E" w:rsidRPr="00FD6335" w:rsidRDefault="004C785E" w:rsidP="00A11281">
      <w:r w:rsidRPr="00FD6335">
        <w:t xml:space="preserve">      *  </w:t>
      </w:r>
      <w:r w:rsidRPr="00FD6335">
        <w:rPr>
          <w:b/>
        </w:rPr>
        <w:t xml:space="preserve">Büyük </w:t>
      </w:r>
      <w:r w:rsidRPr="00FD6335">
        <w:t>bir evin ……….…..…….odasında uyuyor.</w:t>
      </w:r>
    </w:p>
    <w:p w:rsidR="004C785E" w:rsidRPr="00FD6335" w:rsidRDefault="004C785E" w:rsidP="00A11281"/>
    <w:p w:rsidR="004C785E" w:rsidRPr="00FD6335" w:rsidRDefault="004C785E" w:rsidP="00A11281">
      <w:r w:rsidRPr="00FD6335">
        <w:t xml:space="preserve">      *  Bazı insanlar </w:t>
      </w:r>
      <w:r w:rsidRPr="00FD6335">
        <w:rPr>
          <w:b/>
        </w:rPr>
        <w:t xml:space="preserve">ileri </w:t>
      </w:r>
      <w:r w:rsidRPr="00FD6335">
        <w:t>…………………..</w:t>
      </w:r>
      <w:r w:rsidRPr="00FD6335">
        <w:rPr>
          <w:b/>
        </w:rPr>
        <w:t xml:space="preserve"> </w:t>
      </w:r>
      <w:r w:rsidRPr="00FD6335">
        <w:t>konuşuyor.</w:t>
      </w:r>
    </w:p>
    <w:p w:rsidR="004C785E" w:rsidRPr="00FD6335" w:rsidRDefault="004C785E" w:rsidP="00A11281">
      <w:pPr>
        <w:rPr>
          <w:b/>
        </w:rPr>
      </w:pPr>
    </w:p>
    <w:p w:rsidR="004C785E" w:rsidRPr="00FD6335" w:rsidRDefault="004C785E" w:rsidP="00FC1D10">
      <w:r w:rsidRPr="00FD6335">
        <w:t xml:space="preserve">      *  </w:t>
      </w:r>
      <w:r w:rsidRPr="00FD6335">
        <w:rPr>
          <w:b/>
        </w:rPr>
        <w:t>Taze</w:t>
      </w:r>
      <w:r w:rsidRPr="00FD6335">
        <w:t xml:space="preserve"> ekmekleri kendisi aldı, ………..…………ekmekleri bana verdi.</w:t>
      </w:r>
    </w:p>
    <w:p w:rsidR="004C785E" w:rsidRDefault="004C785E" w:rsidP="00FC1D10">
      <w:pPr>
        <w:rPr>
          <w:b/>
        </w:rPr>
      </w:pPr>
    </w:p>
    <w:p w:rsidR="004C785E" w:rsidRPr="00FD6335" w:rsidRDefault="004C785E" w:rsidP="00FC1D10">
      <w:pPr>
        <w:rPr>
          <w:noProof/>
        </w:rPr>
      </w:pPr>
      <w:r w:rsidRPr="00FD6335">
        <w:rPr>
          <w:b/>
        </w:rPr>
        <w:t>7</w:t>
      </w:r>
      <w:r w:rsidRPr="00FD6335">
        <w:t>-</w:t>
      </w:r>
      <w:r w:rsidRPr="00FD6335">
        <w:rPr>
          <w:noProof/>
        </w:rPr>
        <w:t xml:space="preserve"> </w:t>
      </w:r>
      <w:r w:rsidRPr="00FD6335">
        <w:rPr>
          <w:b/>
          <w:noProof/>
        </w:rPr>
        <w:t>Hangi sözcüğün anlamı 52 haftayı anlatır:</w:t>
      </w:r>
    </w:p>
    <w:p w:rsidR="004C785E" w:rsidRPr="00FD6335" w:rsidRDefault="004C785E" w:rsidP="00FC1D10">
      <w:pPr>
        <w:rPr>
          <w:noProof/>
        </w:rPr>
      </w:pPr>
      <w:r w:rsidRPr="00FD6335">
        <w:rPr>
          <w:noProof/>
        </w:rPr>
        <w:t xml:space="preserve"> </w:t>
      </w:r>
    </w:p>
    <w:p w:rsidR="004C785E" w:rsidRPr="00FD6335" w:rsidRDefault="004C785E" w:rsidP="00160BBD">
      <w:pPr>
        <w:numPr>
          <w:ilvl w:val="0"/>
          <w:numId w:val="12"/>
        </w:numPr>
      </w:pPr>
      <w:r w:rsidRPr="00FD6335">
        <w:rPr>
          <w:noProof/>
        </w:rPr>
        <w:t>Ay                          B) Yıl                  C) Gün</w:t>
      </w:r>
    </w:p>
    <w:p w:rsidR="004C785E" w:rsidRPr="00FD6335" w:rsidRDefault="004C785E" w:rsidP="00160BBD">
      <w:pPr>
        <w:rPr>
          <w:noProof/>
        </w:rPr>
      </w:pPr>
    </w:p>
    <w:p w:rsidR="004C785E" w:rsidRPr="00FD6335" w:rsidRDefault="004C785E" w:rsidP="00160BBD">
      <w:r w:rsidRPr="00FD6335">
        <w:rPr>
          <w:b/>
          <w:noProof/>
        </w:rPr>
        <w:t>8</w:t>
      </w:r>
      <w:r w:rsidRPr="00FD6335">
        <w:rPr>
          <w:noProof/>
        </w:rPr>
        <w:t xml:space="preserve">- </w:t>
      </w:r>
      <w:r w:rsidRPr="002F726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alt="img_bedenin_dengesi" style="width:70.5pt;height:48.75pt;visibility:visible">
            <v:imagedata r:id="rId5" o:title=""/>
          </v:shape>
        </w:pict>
      </w:r>
      <w:r w:rsidRPr="00FD6335">
        <w:t xml:space="preserve">  ‘’Ben bir doktorum </w:t>
      </w:r>
      <w:r w:rsidRPr="00FD6335">
        <w:rPr>
          <w:b/>
          <w:u w:val="single"/>
        </w:rPr>
        <w:t>sıhhati</w:t>
      </w:r>
      <w:r w:rsidRPr="00FD6335">
        <w:t xml:space="preserve"> bozulanlar bana gelir’’ tümcesinde altı çizili sözcüğün yerine aşağıdakilerden hangisi yazılabilir?</w:t>
      </w:r>
    </w:p>
    <w:p w:rsidR="004C785E" w:rsidRPr="00FD6335" w:rsidRDefault="004C785E" w:rsidP="00160BBD"/>
    <w:p w:rsidR="004C785E" w:rsidRPr="00FD6335" w:rsidRDefault="004C785E" w:rsidP="00160BBD">
      <w:pPr>
        <w:numPr>
          <w:ilvl w:val="0"/>
          <w:numId w:val="13"/>
        </w:numPr>
      </w:pPr>
      <w:r w:rsidRPr="00FD6335">
        <w:t>dişleri                     B) Sinirleri                    C) Sağlığı</w:t>
      </w:r>
    </w:p>
    <w:p w:rsidR="004C785E" w:rsidRPr="00FD6335" w:rsidRDefault="004C785E" w:rsidP="008B69CF"/>
    <w:p w:rsidR="004C785E" w:rsidRPr="00FD6335" w:rsidRDefault="004C785E" w:rsidP="008B69CF"/>
    <w:p w:rsidR="004C785E" w:rsidRDefault="004C785E" w:rsidP="008B69CF">
      <w:pPr>
        <w:rPr>
          <w:b/>
        </w:rPr>
      </w:pPr>
    </w:p>
    <w:p w:rsidR="004C785E" w:rsidRPr="00FD6335" w:rsidRDefault="004C785E" w:rsidP="008B69CF">
      <w:r w:rsidRPr="00FD6335">
        <w:rPr>
          <w:b/>
        </w:rPr>
        <w:t>9- ‘’ton’’ kelimesi aşağıdakilerin hangisinde farklı anlamda kullanılmıştır?</w:t>
      </w:r>
    </w:p>
    <w:p w:rsidR="004C785E" w:rsidRPr="00FD6335" w:rsidRDefault="004C785E" w:rsidP="008B69CF">
      <w:pPr>
        <w:numPr>
          <w:ilvl w:val="0"/>
          <w:numId w:val="14"/>
        </w:numPr>
      </w:pPr>
      <w:r w:rsidRPr="00FD6335">
        <w:t>İstiklal Marşı’nı söylerken ses  tonumuzu iyi ayarlamalıyız.</w:t>
      </w:r>
    </w:p>
    <w:p w:rsidR="004C785E" w:rsidRPr="00FD6335" w:rsidRDefault="004C785E" w:rsidP="008B69CF">
      <w:pPr>
        <w:numPr>
          <w:ilvl w:val="0"/>
          <w:numId w:val="14"/>
        </w:numPr>
      </w:pPr>
      <w:r w:rsidRPr="00FD6335">
        <w:t>Köylü değirmene bir ton buğday götürdü.</w:t>
      </w:r>
    </w:p>
    <w:p w:rsidR="004C785E" w:rsidRPr="00FD6335" w:rsidRDefault="004C785E" w:rsidP="008B69CF">
      <w:pPr>
        <w:numPr>
          <w:ilvl w:val="0"/>
          <w:numId w:val="14"/>
        </w:numPr>
      </w:pPr>
      <w:r w:rsidRPr="00FD6335">
        <w:t>Bin kilogramlık ağırlık birirmine ton denir.</w:t>
      </w:r>
    </w:p>
    <w:p w:rsidR="004C785E" w:rsidRPr="00FD6335" w:rsidRDefault="004C785E" w:rsidP="00DF1E0D">
      <w:pPr>
        <w:ind w:left="570"/>
      </w:pPr>
    </w:p>
    <w:p w:rsidR="004C785E" w:rsidRPr="00FD6335" w:rsidRDefault="004C785E" w:rsidP="008B69CF">
      <w:r w:rsidRPr="00FD6335">
        <w:rPr>
          <w:b/>
        </w:rPr>
        <w:t xml:space="preserve">10-  ‘’park-damla-menekşe-dost-dans-başarılı’’ </w:t>
      </w:r>
      <w:r w:rsidRPr="00FD6335">
        <w:t>sözcüklerinin hangilerinin hece sayıları eşittir?</w:t>
      </w:r>
    </w:p>
    <w:p w:rsidR="004C785E" w:rsidRPr="00FD6335" w:rsidRDefault="004C785E" w:rsidP="008B69CF"/>
    <w:p w:rsidR="004C785E" w:rsidRPr="00FD6335" w:rsidRDefault="004C785E" w:rsidP="008B69CF">
      <w:pPr>
        <w:numPr>
          <w:ilvl w:val="0"/>
          <w:numId w:val="15"/>
        </w:numPr>
      </w:pPr>
      <w:r w:rsidRPr="00FD6335">
        <w:t xml:space="preserve">Park – dans – dost              </w:t>
      </w:r>
      <w:r w:rsidRPr="00FD6335">
        <w:rPr>
          <w:b/>
        </w:rPr>
        <w:t>B)</w:t>
      </w:r>
      <w:r w:rsidRPr="00FD6335">
        <w:t xml:space="preserve"> Damla – menekşe – dost                 </w:t>
      </w:r>
      <w:r w:rsidRPr="00FD6335">
        <w:rPr>
          <w:b/>
        </w:rPr>
        <w:t>C)</w:t>
      </w:r>
      <w:r w:rsidRPr="00FD6335">
        <w:t xml:space="preserve"> Dost – dans – başarılı</w:t>
      </w:r>
    </w:p>
    <w:p w:rsidR="004C785E" w:rsidRPr="00FD6335" w:rsidRDefault="004C785E" w:rsidP="001E0025">
      <w:pPr>
        <w:ind w:left="510"/>
      </w:pPr>
    </w:p>
    <w:p w:rsidR="004C785E" w:rsidRPr="00FD6335" w:rsidRDefault="004C785E" w:rsidP="008B69CF">
      <w:pPr>
        <w:rPr>
          <w:b/>
        </w:rPr>
      </w:pPr>
      <w:r w:rsidRPr="00FD6335">
        <w:rPr>
          <w:b/>
        </w:rPr>
        <w:t xml:space="preserve">11-              Yukarı                      </w:t>
      </w:r>
    </w:p>
    <w:p w:rsidR="004C785E" w:rsidRPr="00FD6335" w:rsidRDefault="004C785E" w:rsidP="00FC1D10">
      <w:r>
        <w:rPr>
          <w:noProof/>
        </w:rPr>
        <w:pict>
          <v:shape id="Resim 126" o:spid="_x0000_s1039" type="#_x0000_t75" alt="Tam boyutlu görseli göster" style="position:absolute;margin-left:46.25pt;margin-top:12.3pt;width:57.55pt;height:43.3pt;z-index:-251658752;visibility:visible">
            <v:imagedata r:id="rId6" r:href="rId7" croptop="9829f" cropbottom="9829f" cropleft="10848f" cropright="10848f"/>
          </v:shape>
        </w:pict>
      </w:r>
      <w:r w:rsidRPr="00FD6335">
        <w:t xml:space="preserve">       </w:t>
      </w:r>
    </w:p>
    <w:p w:rsidR="004C785E" w:rsidRPr="00FD6335" w:rsidRDefault="004C785E" w:rsidP="00FC1D10">
      <w:pPr>
        <w:rPr>
          <w:b/>
        </w:rPr>
      </w:pPr>
      <w:r w:rsidRPr="00FD6335">
        <w:t xml:space="preserve">                                                                    </w:t>
      </w:r>
      <w:r w:rsidRPr="00FD6335">
        <w:rPr>
          <w:b/>
        </w:rPr>
        <w:t>Yandaki şekilde ? yerine ne gelmelidir?</w:t>
      </w:r>
    </w:p>
    <w:p w:rsidR="004C785E" w:rsidRPr="00FD6335" w:rsidRDefault="004C785E" w:rsidP="00FC1D10">
      <w:r w:rsidRPr="00FD6335">
        <w:rPr>
          <w:b/>
        </w:rPr>
        <w:t xml:space="preserve">Güzel  </w:t>
      </w:r>
      <w:r w:rsidRPr="00FD6335">
        <w:t xml:space="preserve">                               </w:t>
      </w:r>
      <w:r w:rsidRPr="00FD6335">
        <w:rPr>
          <w:b/>
        </w:rPr>
        <w:t xml:space="preserve">?  </w:t>
      </w:r>
      <w:r w:rsidRPr="00FD6335">
        <w:t xml:space="preserve">                     A) Çekici                B) Yakışıklı             C) Çirkin</w:t>
      </w:r>
    </w:p>
    <w:p w:rsidR="004C785E" w:rsidRPr="00FD6335" w:rsidRDefault="004C785E" w:rsidP="00FC1D10"/>
    <w:p w:rsidR="004C785E" w:rsidRDefault="004C785E" w:rsidP="00FC1D10">
      <w:pPr>
        <w:rPr>
          <w:b/>
        </w:rPr>
      </w:pPr>
      <w:r w:rsidRPr="00FD6335">
        <w:t xml:space="preserve">               </w:t>
      </w:r>
      <w:r>
        <w:t xml:space="preserve">     </w:t>
      </w:r>
      <w:r w:rsidRPr="00FD6335">
        <w:rPr>
          <w:b/>
        </w:rPr>
        <w:t>Aşağı</w:t>
      </w:r>
    </w:p>
    <w:p w:rsidR="004C785E" w:rsidRPr="00FD6335" w:rsidRDefault="004C785E" w:rsidP="00FC1D10">
      <w:pPr>
        <w:rPr>
          <w:b/>
        </w:rPr>
      </w:pPr>
    </w:p>
    <w:p w:rsidR="004C785E" w:rsidRPr="00FD6335" w:rsidRDefault="004C785E" w:rsidP="00FC1D10">
      <w:r w:rsidRPr="00FD6335">
        <w:rPr>
          <w:b/>
        </w:rPr>
        <w:t>12- ‘’………………………………</w:t>
      </w:r>
      <w:r w:rsidRPr="00FD6335">
        <w:t>bana söylemedin’’ cümlesinin sonuna hangisi gelirse cümle soru anlamı taşır?</w:t>
      </w:r>
    </w:p>
    <w:p w:rsidR="004C785E" w:rsidRPr="00FD6335" w:rsidRDefault="004C785E" w:rsidP="001E0025">
      <w:pPr>
        <w:numPr>
          <w:ilvl w:val="0"/>
          <w:numId w:val="16"/>
        </w:numPr>
      </w:pPr>
      <w:r w:rsidRPr="00FD6335">
        <w:t xml:space="preserve">Sen                       </w:t>
      </w:r>
      <w:r w:rsidRPr="00FD6335">
        <w:rPr>
          <w:b/>
        </w:rPr>
        <w:t>B)</w:t>
      </w:r>
      <w:r w:rsidRPr="00FD6335">
        <w:t xml:space="preserve"> Neden             </w:t>
      </w:r>
      <w:r>
        <w:t xml:space="preserve">  </w:t>
      </w:r>
      <w:r w:rsidRPr="00FD6335">
        <w:t xml:space="preserve">    </w:t>
      </w:r>
      <w:r w:rsidRPr="00FD6335">
        <w:rPr>
          <w:b/>
        </w:rPr>
        <w:t>C)</w:t>
      </w:r>
      <w:r w:rsidRPr="00FD6335">
        <w:t xml:space="preserve"> Yerini</w:t>
      </w:r>
    </w:p>
    <w:p w:rsidR="004C785E" w:rsidRDefault="004C785E" w:rsidP="00DF1E0D">
      <w:pPr>
        <w:rPr>
          <w:b/>
        </w:rPr>
      </w:pPr>
    </w:p>
    <w:p w:rsidR="004C785E" w:rsidRPr="00FD6335" w:rsidRDefault="004C785E" w:rsidP="00DF1E0D">
      <w:r w:rsidRPr="00FD6335">
        <w:rPr>
          <w:b/>
        </w:rPr>
        <w:t xml:space="preserve">13-       </w:t>
      </w:r>
      <w:r w:rsidRPr="00FD6335">
        <w:t xml:space="preserve">1- yararlarım saymakla bitmez.  </w:t>
      </w:r>
      <w:r>
        <w:tab/>
      </w:r>
      <w:r w:rsidRPr="00FD6335">
        <w:t>2-Merhaba ben sütüm</w:t>
      </w:r>
      <w:r>
        <w:tab/>
      </w:r>
      <w:r>
        <w:tab/>
      </w:r>
      <w:r w:rsidRPr="00FD6335">
        <w:t xml:space="preserve"> 3- Her gün beni için sağlıklı olun.</w:t>
      </w:r>
    </w:p>
    <w:p w:rsidR="004C785E" w:rsidRPr="00FD6335" w:rsidRDefault="004C785E" w:rsidP="00DF1E0D">
      <w:pPr>
        <w:rPr>
          <w:b/>
        </w:rPr>
      </w:pPr>
      <w:r w:rsidRPr="00FD6335">
        <w:t xml:space="preserve">        </w:t>
      </w:r>
      <w:r>
        <w:t>K</w:t>
      </w:r>
      <w:r>
        <w:rPr>
          <w:b/>
        </w:rPr>
        <w:t>onuşma</w:t>
      </w:r>
      <w:r w:rsidRPr="00FD6335">
        <w:rPr>
          <w:b/>
        </w:rPr>
        <w:t>nın doğru sıralanışı nasıl olmalıdır?</w:t>
      </w:r>
    </w:p>
    <w:p w:rsidR="004C785E" w:rsidRPr="00FD6335" w:rsidRDefault="004C785E" w:rsidP="00DF1E0D">
      <w:pPr>
        <w:numPr>
          <w:ilvl w:val="0"/>
          <w:numId w:val="17"/>
        </w:numPr>
        <w:rPr>
          <w:b/>
        </w:rPr>
      </w:pPr>
      <w:r w:rsidRPr="00FD6335">
        <w:t>3 – 2 – 1</w:t>
      </w:r>
      <w:r w:rsidRPr="00FD6335">
        <w:rPr>
          <w:b/>
        </w:rPr>
        <w:t xml:space="preserve">                   B) </w:t>
      </w:r>
      <w:r w:rsidRPr="00FD6335">
        <w:t>2 – 1 – 3</w:t>
      </w:r>
      <w:r w:rsidRPr="00FD6335">
        <w:rPr>
          <w:b/>
        </w:rPr>
        <w:t xml:space="preserve">                    C) </w:t>
      </w:r>
      <w:r w:rsidRPr="00FD6335">
        <w:t>1 – 3 – 2</w:t>
      </w:r>
    </w:p>
    <w:p w:rsidR="004C785E" w:rsidRPr="00FD6335" w:rsidRDefault="004C785E" w:rsidP="00DF1E0D">
      <w:pPr>
        <w:rPr>
          <w:b/>
        </w:rPr>
      </w:pPr>
    </w:p>
    <w:p w:rsidR="004C785E" w:rsidRPr="00FD6335" w:rsidRDefault="004C785E" w:rsidP="00DF1E0D">
      <w:r w:rsidRPr="00FD6335">
        <w:rPr>
          <w:b/>
        </w:rPr>
        <w:t xml:space="preserve">14- ‘’ ka – sa – ra – pı’’ </w:t>
      </w:r>
      <w:r w:rsidRPr="00FD6335">
        <w:t>hecelerinden hangi sözcükler oluşmaz?</w:t>
      </w:r>
    </w:p>
    <w:p w:rsidR="004C785E" w:rsidRPr="00FD6335" w:rsidRDefault="004C785E" w:rsidP="00DF1E0D">
      <w:pPr>
        <w:numPr>
          <w:ilvl w:val="0"/>
          <w:numId w:val="18"/>
        </w:numPr>
        <w:rPr>
          <w:b/>
        </w:rPr>
      </w:pPr>
      <w:r w:rsidRPr="00FD6335">
        <w:t xml:space="preserve">Pırasa - kapı             </w:t>
      </w:r>
      <w:r w:rsidRPr="00FD6335">
        <w:rPr>
          <w:b/>
        </w:rPr>
        <w:t>B</w:t>
      </w:r>
      <w:r w:rsidRPr="00FD6335">
        <w:t xml:space="preserve">) Tasarı - sakar           </w:t>
      </w:r>
      <w:r w:rsidRPr="00FD6335">
        <w:rPr>
          <w:b/>
        </w:rPr>
        <w:t>C)</w:t>
      </w:r>
      <w:r w:rsidRPr="00FD6335">
        <w:t xml:space="preserve"> Kasa – sapı</w:t>
      </w:r>
    </w:p>
    <w:p w:rsidR="004C785E" w:rsidRPr="00FD6335" w:rsidRDefault="004C785E" w:rsidP="00CF77D7"/>
    <w:p w:rsidR="004C785E" w:rsidRPr="00FD6335" w:rsidRDefault="004C785E" w:rsidP="00CF77D7">
      <w:pPr>
        <w:rPr>
          <w:b/>
        </w:rPr>
      </w:pPr>
      <w:r w:rsidRPr="00FD6335">
        <w:rPr>
          <w:b/>
        </w:rPr>
        <w:t xml:space="preserve">15- Aşağıdaki cümleleri </w:t>
      </w:r>
      <w:r>
        <w:rPr>
          <w:b/>
        </w:rPr>
        <w:t>sözcük sayılarını yazınız.</w:t>
      </w:r>
    </w:p>
    <w:p w:rsidR="004C785E" w:rsidRPr="00FD6335" w:rsidRDefault="004C785E" w:rsidP="00CF77D7">
      <w:r>
        <w:rPr>
          <w:noProof/>
        </w:rPr>
        <w:pict>
          <v:rect id="_x0000_s1040" style="position:absolute;margin-left:209.4pt;margin-top:.85pt;width:18pt;height:18pt;z-index:251658752"/>
        </w:pict>
      </w:r>
      <w:r w:rsidRPr="00FD6335">
        <w:rPr>
          <w:b/>
        </w:rPr>
        <w:t xml:space="preserve">          </w:t>
      </w:r>
      <w:r>
        <w:t>Yarın sizi kıra götüreceğ</w:t>
      </w:r>
      <w:r w:rsidRPr="00FD6335">
        <w:t xml:space="preserve">                                                 </w:t>
      </w:r>
    </w:p>
    <w:p w:rsidR="004C785E" w:rsidRPr="00FD6335" w:rsidRDefault="004C785E" w:rsidP="00CF77D7">
      <w:r>
        <w:rPr>
          <w:noProof/>
        </w:rPr>
        <w:pict>
          <v:rect id="_x0000_s1041" style="position:absolute;margin-left:209.4pt;margin-top:10.8pt;width:18pt;height:18pt;z-index:251659776"/>
        </w:pict>
      </w:r>
      <w:r>
        <w:rPr>
          <w:noProof/>
        </w:rPr>
        <w:pict>
          <v:shape id="Resim 5" o:spid="_x0000_s1042" type="#_x0000_t75" style="position:absolute;margin-left:412.4pt;margin-top:49.9pt;width:99.05pt;height:8.85pt;rotation:7570744fd;z-index:-251647488;visibility:visible">
            <v:imagedata r:id="rId8" o:title=""/>
          </v:shape>
        </w:pict>
      </w:r>
      <w:r w:rsidRPr="00FD6335">
        <w:t xml:space="preserve">          </w:t>
      </w:r>
    </w:p>
    <w:p w:rsidR="004C785E" w:rsidRPr="00FD6335" w:rsidRDefault="004C785E" w:rsidP="00CF77D7">
      <w:r w:rsidRPr="00FD6335">
        <w:t xml:space="preserve">           Gidelim                                                                               </w:t>
      </w:r>
    </w:p>
    <w:p w:rsidR="004C785E" w:rsidRPr="00FD6335" w:rsidRDefault="004C785E" w:rsidP="00CF77D7">
      <w:r>
        <w:rPr>
          <w:noProof/>
        </w:rPr>
        <w:pict>
          <v:rect id="_x0000_s1043" style="position:absolute;margin-left:209.4pt;margin-top:8.9pt;width:18pt;height:18pt;z-index:251660800"/>
        </w:pict>
      </w:r>
      <w:r w:rsidRPr="00FD6335">
        <w:t xml:space="preserve">      </w:t>
      </w:r>
    </w:p>
    <w:p w:rsidR="004C785E" w:rsidRPr="00FD6335" w:rsidRDefault="004C785E" w:rsidP="00CF77D7">
      <w:r w:rsidRPr="00FD6335">
        <w:t xml:space="preserve">          Çok iyi çalışalım                                                                  </w:t>
      </w:r>
    </w:p>
    <w:p w:rsidR="004C785E" w:rsidRPr="00FD6335" w:rsidRDefault="004C785E" w:rsidP="00CF77D7">
      <w:r>
        <w:rPr>
          <w:noProof/>
        </w:rPr>
        <w:pict>
          <v:rect id="_x0000_s1044" style="position:absolute;margin-left:209.4pt;margin-top:7.05pt;width:18pt;height:18pt;z-index:251661824"/>
        </w:pict>
      </w:r>
    </w:p>
    <w:p w:rsidR="004C785E" w:rsidRPr="00FD6335" w:rsidRDefault="004C785E" w:rsidP="00CF77D7">
      <w:r w:rsidRPr="00FD6335">
        <w:t xml:space="preserve">          Buraya gelsene                                     </w:t>
      </w:r>
      <w:r>
        <w:t xml:space="preserve">                              </w:t>
      </w:r>
      <w:r w:rsidRPr="00FD6335">
        <w:t xml:space="preserve">   </w:t>
      </w:r>
    </w:p>
    <w:p w:rsidR="004C785E" w:rsidRPr="00FD6335" w:rsidRDefault="004C785E" w:rsidP="00CF77D7">
      <w:r>
        <w:rPr>
          <w:noProof/>
        </w:rPr>
        <w:pict>
          <v:rect id="_x0000_s1045" style="position:absolute;margin-left:209.4pt;margin-top:8.15pt;width:18pt;height:18pt;z-index:251662848"/>
        </w:pict>
      </w:r>
    </w:p>
    <w:p w:rsidR="004C785E" w:rsidRPr="00FD6335" w:rsidRDefault="004C785E" w:rsidP="00CF77D7">
      <w:pPr>
        <w:rPr>
          <w:b/>
        </w:rPr>
      </w:pPr>
      <w:r w:rsidRPr="00FD6335">
        <w:t xml:space="preserve">         Çantalarınızı uygun bir yere bırakın.                                    </w:t>
      </w:r>
    </w:p>
    <w:p w:rsidR="004C785E" w:rsidRDefault="004C785E" w:rsidP="00CF77D7">
      <w:pPr>
        <w:rPr>
          <w:b/>
        </w:rPr>
      </w:pPr>
    </w:p>
    <w:p w:rsidR="004C785E" w:rsidRDefault="004C785E" w:rsidP="00CF77D7">
      <w:pPr>
        <w:rPr>
          <w:b/>
        </w:rPr>
      </w:pPr>
    </w:p>
    <w:p w:rsidR="004C785E" w:rsidRPr="00FD6335" w:rsidRDefault="004C785E" w:rsidP="00CF77D7">
      <w:pPr>
        <w:rPr>
          <w:b/>
        </w:rPr>
      </w:pPr>
      <w:r w:rsidRPr="00FD6335">
        <w:rPr>
          <w:b/>
        </w:rPr>
        <w:t>16- Aşağıdaki kelimelerle anlamlı ve kurallı  cümleler oluşturun.</w:t>
      </w:r>
    </w:p>
    <w:p w:rsidR="004C785E" w:rsidRPr="00FD6335" w:rsidRDefault="004C785E" w:rsidP="00CF77D7">
      <w:pPr>
        <w:rPr>
          <w:b/>
        </w:rPr>
      </w:pPr>
    </w:p>
    <w:p w:rsidR="004C785E" w:rsidRPr="00FD6335" w:rsidRDefault="004C785E" w:rsidP="00CF77D7">
      <w:r>
        <w:rPr>
          <w:noProof/>
        </w:rPr>
        <w:pict>
          <v:line id="_x0000_s1046" style="position:absolute;z-index:251663872" from="175.65pt,7.35pt" to="205.65pt,7.35pt">
            <v:stroke endarrow="block"/>
          </v:line>
        </w:pict>
      </w:r>
      <w:r w:rsidRPr="00FD6335">
        <w:t xml:space="preserve"> süre-beni-fark-uzun-etmediler                 ……………………………………………………………………………………………..</w:t>
      </w:r>
    </w:p>
    <w:p w:rsidR="004C785E" w:rsidRPr="00FD6335" w:rsidRDefault="004C785E" w:rsidP="00CF77D7"/>
    <w:p w:rsidR="004C785E" w:rsidRPr="00FD6335" w:rsidRDefault="004C785E" w:rsidP="00CF77D7">
      <w:r>
        <w:rPr>
          <w:noProof/>
        </w:rPr>
        <w:pict>
          <v:line id="_x0000_s1047" style="position:absolute;z-index:251664896" from="227.4pt,7.15pt" to="257.4pt,7.15pt">
            <v:stroke endarrow="block"/>
          </v:line>
        </w:pict>
      </w:r>
      <w:r w:rsidRPr="00FD6335">
        <w:t>Çok-okulumu-seviyorum-ve-arkadaşlarımı                ………………………………………………………………………………</w:t>
      </w:r>
    </w:p>
    <w:p w:rsidR="004C785E" w:rsidRPr="00FD6335" w:rsidRDefault="004C785E" w:rsidP="00CF77D7"/>
    <w:p w:rsidR="004C785E" w:rsidRPr="00FD6335" w:rsidRDefault="004C785E" w:rsidP="00CF77D7">
      <w:r>
        <w:rPr>
          <w:noProof/>
        </w:rPr>
        <w:pict>
          <v:line id="_x0000_s1048" style="position:absolute;z-index:251665920" from="137.4pt,6.05pt" to="167.4pt,6.05pt">
            <v:stroke endarrow="block"/>
          </v:line>
        </w:pict>
      </w:r>
      <w:r w:rsidRPr="00FD6335">
        <w:t>Az-çok-bahçede-oynadık                   ………………………………………………………………………………………………………</w:t>
      </w:r>
    </w:p>
    <w:p w:rsidR="004C785E" w:rsidRPr="00FD6335" w:rsidRDefault="004C785E" w:rsidP="00CF77D7"/>
    <w:p w:rsidR="004C785E" w:rsidRPr="00FD6335" w:rsidRDefault="004C785E" w:rsidP="00CF77D7">
      <w:r w:rsidRPr="00FD6335">
        <w:rPr>
          <w:b/>
        </w:rPr>
        <w:t>17- Aşağıdaki kelimelerin çoğul biçimiyle cümle içinde kullanınız.</w:t>
      </w:r>
    </w:p>
    <w:p w:rsidR="004C785E" w:rsidRPr="00FD6335" w:rsidRDefault="004C785E" w:rsidP="00CF77D7"/>
    <w:p w:rsidR="004C785E" w:rsidRPr="00FD6335" w:rsidRDefault="004C785E" w:rsidP="00CF77D7">
      <w:r>
        <w:rPr>
          <w:noProof/>
        </w:rPr>
        <w:pict>
          <v:line id="_x0000_s1049" style="position:absolute;z-index:251666944" from="46.25pt,8.05pt" to="76.25pt,8.05pt">
            <v:stroke endarrow="block"/>
          </v:line>
        </w:pict>
      </w:r>
      <w:r w:rsidRPr="00FD6335">
        <w:t>yaprak                 ………………………………………………………………………………………..</w:t>
      </w:r>
    </w:p>
    <w:p w:rsidR="004C785E" w:rsidRPr="00FD6335" w:rsidRDefault="004C785E" w:rsidP="00CF77D7"/>
    <w:p w:rsidR="004C785E" w:rsidRDefault="004C785E" w:rsidP="00CF77D7">
      <w:r>
        <w:rPr>
          <w:noProof/>
        </w:rPr>
        <w:pict>
          <v:line id="_x0000_s1050" style="position:absolute;z-index:251667968" from="26.4pt,7.85pt" to="56.4pt,7.85pt">
            <v:stroke endarrow="block"/>
          </v:line>
        </w:pict>
      </w:r>
      <w:r w:rsidRPr="00FD6335">
        <w:t>kuş                ……………………………………………………………………………………………</w:t>
      </w:r>
    </w:p>
    <w:p w:rsidR="004C785E" w:rsidRPr="00FD6335" w:rsidRDefault="004C785E" w:rsidP="00CF77D7">
      <w:hyperlink r:id="rId9" w:history="1">
        <w:r w:rsidRPr="000F02E8">
          <w:rPr>
            <w:rStyle w:val="Hyperlink"/>
            <w:rFonts w:ascii="Comic Sans MS" w:hAnsi="Comic Sans MS"/>
          </w:rPr>
          <w:t>www.sorubak.com</w:t>
        </w:r>
      </w:hyperlink>
    </w:p>
    <w:sectPr w:rsidR="004C785E" w:rsidRPr="00FD6335" w:rsidSect="00D85125">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017DB"/>
    <w:multiLevelType w:val="hybridMultilevel"/>
    <w:tmpl w:val="7130D842"/>
    <w:lvl w:ilvl="0" w:tplc="04E4125E">
      <w:start w:val="18"/>
      <w:numFmt w:val="decimal"/>
      <w:lvlText w:val="%1."/>
      <w:lvlJc w:val="left"/>
      <w:pPr>
        <w:tabs>
          <w:tab w:val="num" w:pos="660"/>
        </w:tabs>
        <w:ind w:left="660" w:hanging="360"/>
      </w:pPr>
      <w:rPr>
        <w:rFonts w:cs="Times New Roman" w:hint="default"/>
        <w:b/>
      </w:rPr>
    </w:lvl>
    <w:lvl w:ilvl="1" w:tplc="041F0019" w:tentative="1">
      <w:start w:val="1"/>
      <w:numFmt w:val="lowerLetter"/>
      <w:lvlText w:val="%2."/>
      <w:lvlJc w:val="left"/>
      <w:pPr>
        <w:tabs>
          <w:tab w:val="num" w:pos="1380"/>
        </w:tabs>
        <w:ind w:left="1380" w:hanging="360"/>
      </w:pPr>
      <w:rPr>
        <w:rFonts w:cs="Times New Roman"/>
      </w:rPr>
    </w:lvl>
    <w:lvl w:ilvl="2" w:tplc="041F001B" w:tentative="1">
      <w:start w:val="1"/>
      <w:numFmt w:val="lowerRoman"/>
      <w:lvlText w:val="%3."/>
      <w:lvlJc w:val="right"/>
      <w:pPr>
        <w:tabs>
          <w:tab w:val="num" w:pos="2100"/>
        </w:tabs>
        <w:ind w:left="2100" w:hanging="180"/>
      </w:pPr>
      <w:rPr>
        <w:rFonts w:cs="Times New Roman"/>
      </w:rPr>
    </w:lvl>
    <w:lvl w:ilvl="3" w:tplc="041F000F" w:tentative="1">
      <w:start w:val="1"/>
      <w:numFmt w:val="decimal"/>
      <w:lvlText w:val="%4."/>
      <w:lvlJc w:val="left"/>
      <w:pPr>
        <w:tabs>
          <w:tab w:val="num" w:pos="2820"/>
        </w:tabs>
        <w:ind w:left="2820" w:hanging="360"/>
      </w:pPr>
      <w:rPr>
        <w:rFonts w:cs="Times New Roman"/>
      </w:rPr>
    </w:lvl>
    <w:lvl w:ilvl="4" w:tplc="041F0019" w:tentative="1">
      <w:start w:val="1"/>
      <w:numFmt w:val="lowerLetter"/>
      <w:lvlText w:val="%5."/>
      <w:lvlJc w:val="left"/>
      <w:pPr>
        <w:tabs>
          <w:tab w:val="num" w:pos="3540"/>
        </w:tabs>
        <w:ind w:left="3540" w:hanging="360"/>
      </w:pPr>
      <w:rPr>
        <w:rFonts w:cs="Times New Roman"/>
      </w:rPr>
    </w:lvl>
    <w:lvl w:ilvl="5" w:tplc="041F001B" w:tentative="1">
      <w:start w:val="1"/>
      <w:numFmt w:val="lowerRoman"/>
      <w:lvlText w:val="%6."/>
      <w:lvlJc w:val="right"/>
      <w:pPr>
        <w:tabs>
          <w:tab w:val="num" w:pos="4260"/>
        </w:tabs>
        <w:ind w:left="4260" w:hanging="180"/>
      </w:pPr>
      <w:rPr>
        <w:rFonts w:cs="Times New Roman"/>
      </w:rPr>
    </w:lvl>
    <w:lvl w:ilvl="6" w:tplc="041F000F" w:tentative="1">
      <w:start w:val="1"/>
      <w:numFmt w:val="decimal"/>
      <w:lvlText w:val="%7."/>
      <w:lvlJc w:val="left"/>
      <w:pPr>
        <w:tabs>
          <w:tab w:val="num" w:pos="4980"/>
        </w:tabs>
        <w:ind w:left="4980" w:hanging="360"/>
      </w:pPr>
      <w:rPr>
        <w:rFonts w:cs="Times New Roman"/>
      </w:rPr>
    </w:lvl>
    <w:lvl w:ilvl="7" w:tplc="041F0019" w:tentative="1">
      <w:start w:val="1"/>
      <w:numFmt w:val="lowerLetter"/>
      <w:lvlText w:val="%8."/>
      <w:lvlJc w:val="left"/>
      <w:pPr>
        <w:tabs>
          <w:tab w:val="num" w:pos="5700"/>
        </w:tabs>
        <w:ind w:left="5700" w:hanging="360"/>
      </w:pPr>
      <w:rPr>
        <w:rFonts w:cs="Times New Roman"/>
      </w:rPr>
    </w:lvl>
    <w:lvl w:ilvl="8" w:tplc="041F001B" w:tentative="1">
      <w:start w:val="1"/>
      <w:numFmt w:val="lowerRoman"/>
      <w:lvlText w:val="%9."/>
      <w:lvlJc w:val="right"/>
      <w:pPr>
        <w:tabs>
          <w:tab w:val="num" w:pos="6420"/>
        </w:tabs>
        <w:ind w:left="6420" w:hanging="180"/>
      </w:pPr>
      <w:rPr>
        <w:rFonts w:cs="Times New Roman"/>
      </w:rPr>
    </w:lvl>
  </w:abstractNum>
  <w:abstractNum w:abstractNumId="1">
    <w:nsid w:val="0FEC75B2"/>
    <w:multiLevelType w:val="multilevel"/>
    <w:tmpl w:val="D444E0EC"/>
    <w:lvl w:ilvl="0">
      <w:start w:val="15"/>
      <w:numFmt w:val="decimal"/>
      <w:lvlText w:val="%1."/>
      <w:lvlJc w:val="left"/>
      <w:pPr>
        <w:tabs>
          <w:tab w:val="num" w:pos="660"/>
        </w:tabs>
        <w:ind w:left="660" w:hanging="360"/>
      </w:pPr>
      <w:rPr>
        <w:rFonts w:cs="Times New Roman" w:hint="default"/>
      </w:rPr>
    </w:lvl>
    <w:lvl w:ilvl="1">
      <w:start w:val="1"/>
      <w:numFmt w:val="lowerLetter"/>
      <w:lvlText w:val="%2."/>
      <w:lvlJc w:val="left"/>
      <w:pPr>
        <w:tabs>
          <w:tab w:val="num" w:pos="1380"/>
        </w:tabs>
        <w:ind w:left="1380" w:hanging="360"/>
      </w:pPr>
      <w:rPr>
        <w:rFonts w:cs="Times New Roman"/>
      </w:rPr>
    </w:lvl>
    <w:lvl w:ilvl="2">
      <w:start w:val="1"/>
      <w:numFmt w:val="lowerRoman"/>
      <w:lvlText w:val="%3."/>
      <w:lvlJc w:val="right"/>
      <w:pPr>
        <w:tabs>
          <w:tab w:val="num" w:pos="2100"/>
        </w:tabs>
        <w:ind w:left="2100" w:hanging="180"/>
      </w:pPr>
      <w:rPr>
        <w:rFonts w:cs="Times New Roman"/>
      </w:rPr>
    </w:lvl>
    <w:lvl w:ilvl="3">
      <w:start w:val="1"/>
      <w:numFmt w:val="decimal"/>
      <w:lvlText w:val="%4."/>
      <w:lvlJc w:val="left"/>
      <w:pPr>
        <w:tabs>
          <w:tab w:val="num" w:pos="2820"/>
        </w:tabs>
        <w:ind w:left="2820" w:hanging="360"/>
      </w:pPr>
      <w:rPr>
        <w:rFonts w:cs="Times New Roman"/>
      </w:rPr>
    </w:lvl>
    <w:lvl w:ilvl="4">
      <w:start w:val="1"/>
      <w:numFmt w:val="lowerLetter"/>
      <w:lvlText w:val="%5."/>
      <w:lvlJc w:val="left"/>
      <w:pPr>
        <w:tabs>
          <w:tab w:val="num" w:pos="3540"/>
        </w:tabs>
        <w:ind w:left="3540" w:hanging="360"/>
      </w:pPr>
      <w:rPr>
        <w:rFonts w:cs="Times New Roman"/>
      </w:rPr>
    </w:lvl>
    <w:lvl w:ilvl="5">
      <w:start w:val="1"/>
      <w:numFmt w:val="lowerRoman"/>
      <w:lvlText w:val="%6."/>
      <w:lvlJc w:val="right"/>
      <w:pPr>
        <w:tabs>
          <w:tab w:val="num" w:pos="4260"/>
        </w:tabs>
        <w:ind w:left="4260" w:hanging="180"/>
      </w:pPr>
      <w:rPr>
        <w:rFonts w:cs="Times New Roman"/>
      </w:rPr>
    </w:lvl>
    <w:lvl w:ilvl="6">
      <w:start w:val="1"/>
      <w:numFmt w:val="decimal"/>
      <w:lvlText w:val="%7."/>
      <w:lvlJc w:val="left"/>
      <w:pPr>
        <w:tabs>
          <w:tab w:val="num" w:pos="4980"/>
        </w:tabs>
        <w:ind w:left="4980" w:hanging="360"/>
      </w:pPr>
      <w:rPr>
        <w:rFonts w:cs="Times New Roman"/>
      </w:rPr>
    </w:lvl>
    <w:lvl w:ilvl="7">
      <w:start w:val="1"/>
      <w:numFmt w:val="lowerLetter"/>
      <w:lvlText w:val="%8."/>
      <w:lvlJc w:val="left"/>
      <w:pPr>
        <w:tabs>
          <w:tab w:val="num" w:pos="5700"/>
        </w:tabs>
        <w:ind w:left="5700" w:hanging="360"/>
      </w:pPr>
      <w:rPr>
        <w:rFonts w:cs="Times New Roman"/>
      </w:rPr>
    </w:lvl>
    <w:lvl w:ilvl="8">
      <w:start w:val="1"/>
      <w:numFmt w:val="lowerRoman"/>
      <w:lvlText w:val="%9."/>
      <w:lvlJc w:val="right"/>
      <w:pPr>
        <w:tabs>
          <w:tab w:val="num" w:pos="6420"/>
        </w:tabs>
        <w:ind w:left="6420" w:hanging="180"/>
      </w:pPr>
      <w:rPr>
        <w:rFonts w:cs="Times New Roman"/>
      </w:rPr>
    </w:lvl>
  </w:abstractNum>
  <w:abstractNum w:abstractNumId="2">
    <w:nsid w:val="118977F0"/>
    <w:multiLevelType w:val="hybridMultilevel"/>
    <w:tmpl w:val="981E40D4"/>
    <w:lvl w:ilvl="0" w:tplc="583C7A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37469F"/>
    <w:multiLevelType w:val="hybridMultilevel"/>
    <w:tmpl w:val="291447E0"/>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7AA7967"/>
    <w:multiLevelType w:val="hybridMultilevel"/>
    <w:tmpl w:val="9E8844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AA07B20"/>
    <w:multiLevelType w:val="hybridMultilevel"/>
    <w:tmpl w:val="B022B1EC"/>
    <w:lvl w:ilvl="0" w:tplc="8976E3CC">
      <w:start w:val="1"/>
      <w:numFmt w:val="upperLetter"/>
      <w:lvlText w:val="%1)"/>
      <w:lvlJc w:val="left"/>
      <w:pPr>
        <w:ind w:left="615" w:hanging="360"/>
      </w:pPr>
      <w:rPr>
        <w:rFonts w:cs="Times New Roman" w:hint="default"/>
      </w:rPr>
    </w:lvl>
    <w:lvl w:ilvl="1" w:tplc="041F0019" w:tentative="1">
      <w:start w:val="1"/>
      <w:numFmt w:val="lowerLetter"/>
      <w:lvlText w:val="%2."/>
      <w:lvlJc w:val="left"/>
      <w:pPr>
        <w:ind w:left="1335" w:hanging="360"/>
      </w:pPr>
      <w:rPr>
        <w:rFonts w:cs="Times New Roman"/>
      </w:rPr>
    </w:lvl>
    <w:lvl w:ilvl="2" w:tplc="041F001B" w:tentative="1">
      <w:start w:val="1"/>
      <w:numFmt w:val="lowerRoman"/>
      <w:lvlText w:val="%3."/>
      <w:lvlJc w:val="right"/>
      <w:pPr>
        <w:ind w:left="2055" w:hanging="180"/>
      </w:pPr>
      <w:rPr>
        <w:rFonts w:cs="Times New Roman"/>
      </w:rPr>
    </w:lvl>
    <w:lvl w:ilvl="3" w:tplc="041F000F" w:tentative="1">
      <w:start w:val="1"/>
      <w:numFmt w:val="decimal"/>
      <w:lvlText w:val="%4."/>
      <w:lvlJc w:val="left"/>
      <w:pPr>
        <w:ind w:left="2775" w:hanging="360"/>
      </w:pPr>
      <w:rPr>
        <w:rFonts w:cs="Times New Roman"/>
      </w:rPr>
    </w:lvl>
    <w:lvl w:ilvl="4" w:tplc="041F0019" w:tentative="1">
      <w:start w:val="1"/>
      <w:numFmt w:val="lowerLetter"/>
      <w:lvlText w:val="%5."/>
      <w:lvlJc w:val="left"/>
      <w:pPr>
        <w:ind w:left="3495" w:hanging="360"/>
      </w:pPr>
      <w:rPr>
        <w:rFonts w:cs="Times New Roman"/>
      </w:rPr>
    </w:lvl>
    <w:lvl w:ilvl="5" w:tplc="041F001B" w:tentative="1">
      <w:start w:val="1"/>
      <w:numFmt w:val="lowerRoman"/>
      <w:lvlText w:val="%6."/>
      <w:lvlJc w:val="right"/>
      <w:pPr>
        <w:ind w:left="4215" w:hanging="180"/>
      </w:pPr>
      <w:rPr>
        <w:rFonts w:cs="Times New Roman"/>
      </w:rPr>
    </w:lvl>
    <w:lvl w:ilvl="6" w:tplc="041F000F" w:tentative="1">
      <w:start w:val="1"/>
      <w:numFmt w:val="decimal"/>
      <w:lvlText w:val="%7."/>
      <w:lvlJc w:val="left"/>
      <w:pPr>
        <w:ind w:left="4935" w:hanging="360"/>
      </w:pPr>
      <w:rPr>
        <w:rFonts w:cs="Times New Roman"/>
      </w:rPr>
    </w:lvl>
    <w:lvl w:ilvl="7" w:tplc="041F0019" w:tentative="1">
      <w:start w:val="1"/>
      <w:numFmt w:val="lowerLetter"/>
      <w:lvlText w:val="%8."/>
      <w:lvlJc w:val="left"/>
      <w:pPr>
        <w:ind w:left="5655" w:hanging="360"/>
      </w:pPr>
      <w:rPr>
        <w:rFonts w:cs="Times New Roman"/>
      </w:rPr>
    </w:lvl>
    <w:lvl w:ilvl="8" w:tplc="041F001B" w:tentative="1">
      <w:start w:val="1"/>
      <w:numFmt w:val="lowerRoman"/>
      <w:lvlText w:val="%9."/>
      <w:lvlJc w:val="right"/>
      <w:pPr>
        <w:ind w:left="6375" w:hanging="180"/>
      </w:pPr>
      <w:rPr>
        <w:rFonts w:cs="Times New Roman"/>
      </w:rPr>
    </w:lvl>
  </w:abstractNum>
  <w:abstractNum w:abstractNumId="6">
    <w:nsid w:val="2F06355B"/>
    <w:multiLevelType w:val="hybridMultilevel"/>
    <w:tmpl w:val="5C6CFE70"/>
    <w:lvl w:ilvl="0" w:tplc="DB422086">
      <w:start w:val="38"/>
      <w:numFmt w:val="decimal"/>
      <w:lvlText w:val="%1."/>
      <w:lvlJc w:val="left"/>
      <w:pPr>
        <w:tabs>
          <w:tab w:val="num" w:pos="660"/>
        </w:tabs>
        <w:ind w:left="660" w:hanging="360"/>
      </w:pPr>
      <w:rPr>
        <w:rFonts w:cs="Times New Roman" w:hint="default"/>
        <w:b/>
      </w:rPr>
    </w:lvl>
    <w:lvl w:ilvl="1" w:tplc="041F0019" w:tentative="1">
      <w:start w:val="1"/>
      <w:numFmt w:val="lowerLetter"/>
      <w:lvlText w:val="%2."/>
      <w:lvlJc w:val="left"/>
      <w:pPr>
        <w:tabs>
          <w:tab w:val="num" w:pos="1380"/>
        </w:tabs>
        <w:ind w:left="1380" w:hanging="360"/>
      </w:pPr>
      <w:rPr>
        <w:rFonts w:cs="Times New Roman"/>
      </w:rPr>
    </w:lvl>
    <w:lvl w:ilvl="2" w:tplc="041F001B" w:tentative="1">
      <w:start w:val="1"/>
      <w:numFmt w:val="lowerRoman"/>
      <w:lvlText w:val="%3."/>
      <w:lvlJc w:val="right"/>
      <w:pPr>
        <w:tabs>
          <w:tab w:val="num" w:pos="2100"/>
        </w:tabs>
        <w:ind w:left="2100" w:hanging="180"/>
      </w:pPr>
      <w:rPr>
        <w:rFonts w:cs="Times New Roman"/>
      </w:rPr>
    </w:lvl>
    <w:lvl w:ilvl="3" w:tplc="041F000F" w:tentative="1">
      <w:start w:val="1"/>
      <w:numFmt w:val="decimal"/>
      <w:lvlText w:val="%4."/>
      <w:lvlJc w:val="left"/>
      <w:pPr>
        <w:tabs>
          <w:tab w:val="num" w:pos="2820"/>
        </w:tabs>
        <w:ind w:left="2820" w:hanging="360"/>
      </w:pPr>
      <w:rPr>
        <w:rFonts w:cs="Times New Roman"/>
      </w:rPr>
    </w:lvl>
    <w:lvl w:ilvl="4" w:tplc="041F0019" w:tentative="1">
      <w:start w:val="1"/>
      <w:numFmt w:val="lowerLetter"/>
      <w:lvlText w:val="%5."/>
      <w:lvlJc w:val="left"/>
      <w:pPr>
        <w:tabs>
          <w:tab w:val="num" w:pos="3540"/>
        </w:tabs>
        <w:ind w:left="3540" w:hanging="360"/>
      </w:pPr>
      <w:rPr>
        <w:rFonts w:cs="Times New Roman"/>
      </w:rPr>
    </w:lvl>
    <w:lvl w:ilvl="5" w:tplc="041F001B" w:tentative="1">
      <w:start w:val="1"/>
      <w:numFmt w:val="lowerRoman"/>
      <w:lvlText w:val="%6."/>
      <w:lvlJc w:val="right"/>
      <w:pPr>
        <w:tabs>
          <w:tab w:val="num" w:pos="4260"/>
        </w:tabs>
        <w:ind w:left="4260" w:hanging="180"/>
      </w:pPr>
      <w:rPr>
        <w:rFonts w:cs="Times New Roman"/>
      </w:rPr>
    </w:lvl>
    <w:lvl w:ilvl="6" w:tplc="041F000F" w:tentative="1">
      <w:start w:val="1"/>
      <w:numFmt w:val="decimal"/>
      <w:lvlText w:val="%7."/>
      <w:lvlJc w:val="left"/>
      <w:pPr>
        <w:tabs>
          <w:tab w:val="num" w:pos="4980"/>
        </w:tabs>
        <w:ind w:left="4980" w:hanging="360"/>
      </w:pPr>
      <w:rPr>
        <w:rFonts w:cs="Times New Roman"/>
      </w:rPr>
    </w:lvl>
    <w:lvl w:ilvl="7" w:tplc="041F0019" w:tentative="1">
      <w:start w:val="1"/>
      <w:numFmt w:val="lowerLetter"/>
      <w:lvlText w:val="%8."/>
      <w:lvlJc w:val="left"/>
      <w:pPr>
        <w:tabs>
          <w:tab w:val="num" w:pos="5700"/>
        </w:tabs>
        <w:ind w:left="5700" w:hanging="360"/>
      </w:pPr>
      <w:rPr>
        <w:rFonts w:cs="Times New Roman"/>
      </w:rPr>
    </w:lvl>
    <w:lvl w:ilvl="8" w:tplc="041F001B" w:tentative="1">
      <w:start w:val="1"/>
      <w:numFmt w:val="lowerRoman"/>
      <w:lvlText w:val="%9."/>
      <w:lvlJc w:val="right"/>
      <w:pPr>
        <w:tabs>
          <w:tab w:val="num" w:pos="6420"/>
        </w:tabs>
        <w:ind w:left="6420" w:hanging="180"/>
      </w:pPr>
      <w:rPr>
        <w:rFonts w:cs="Times New Roman"/>
      </w:rPr>
    </w:lvl>
  </w:abstractNum>
  <w:abstractNum w:abstractNumId="7">
    <w:nsid w:val="30F436AA"/>
    <w:multiLevelType w:val="hybridMultilevel"/>
    <w:tmpl w:val="6A78EE36"/>
    <w:lvl w:ilvl="0" w:tplc="117C1EC8">
      <w:start w:val="1"/>
      <w:numFmt w:val="upperLetter"/>
      <w:lvlText w:val="%1)"/>
      <w:lvlJc w:val="left"/>
      <w:pPr>
        <w:ind w:left="570" w:hanging="360"/>
      </w:pPr>
      <w:rPr>
        <w:rFonts w:cs="Times New Roman" w:hint="default"/>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abstractNum w:abstractNumId="8">
    <w:nsid w:val="32D43C43"/>
    <w:multiLevelType w:val="hybridMultilevel"/>
    <w:tmpl w:val="D0A0458C"/>
    <w:lvl w:ilvl="0" w:tplc="EB467BF4">
      <w:start w:val="1"/>
      <w:numFmt w:val="upperLetter"/>
      <w:lvlText w:val="%1)"/>
      <w:lvlJc w:val="left"/>
      <w:pPr>
        <w:ind w:left="780" w:hanging="360"/>
      </w:pPr>
      <w:rPr>
        <w:rFonts w:cs="Times New Roman" w:hint="default"/>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9">
    <w:nsid w:val="355C4F62"/>
    <w:multiLevelType w:val="hybridMultilevel"/>
    <w:tmpl w:val="8AA205D0"/>
    <w:lvl w:ilvl="0" w:tplc="37F897BC">
      <w:start w:val="15"/>
      <w:numFmt w:val="decimal"/>
      <w:lvlText w:val="%1."/>
      <w:lvlJc w:val="left"/>
      <w:pPr>
        <w:tabs>
          <w:tab w:val="num" w:pos="660"/>
        </w:tabs>
        <w:ind w:left="660" w:hanging="360"/>
      </w:pPr>
      <w:rPr>
        <w:rFonts w:cs="Times New Roman" w:hint="default"/>
        <w:b/>
      </w:rPr>
    </w:lvl>
    <w:lvl w:ilvl="1" w:tplc="041F0019" w:tentative="1">
      <w:start w:val="1"/>
      <w:numFmt w:val="lowerLetter"/>
      <w:lvlText w:val="%2."/>
      <w:lvlJc w:val="left"/>
      <w:pPr>
        <w:tabs>
          <w:tab w:val="num" w:pos="1380"/>
        </w:tabs>
        <w:ind w:left="1380" w:hanging="360"/>
      </w:pPr>
      <w:rPr>
        <w:rFonts w:cs="Times New Roman"/>
      </w:rPr>
    </w:lvl>
    <w:lvl w:ilvl="2" w:tplc="041F001B" w:tentative="1">
      <w:start w:val="1"/>
      <w:numFmt w:val="lowerRoman"/>
      <w:lvlText w:val="%3."/>
      <w:lvlJc w:val="right"/>
      <w:pPr>
        <w:tabs>
          <w:tab w:val="num" w:pos="2100"/>
        </w:tabs>
        <w:ind w:left="2100" w:hanging="180"/>
      </w:pPr>
      <w:rPr>
        <w:rFonts w:cs="Times New Roman"/>
      </w:rPr>
    </w:lvl>
    <w:lvl w:ilvl="3" w:tplc="041F000F" w:tentative="1">
      <w:start w:val="1"/>
      <w:numFmt w:val="decimal"/>
      <w:lvlText w:val="%4."/>
      <w:lvlJc w:val="left"/>
      <w:pPr>
        <w:tabs>
          <w:tab w:val="num" w:pos="2820"/>
        </w:tabs>
        <w:ind w:left="2820" w:hanging="360"/>
      </w:pPr>
      <w:rPr>
        <w:rFonts w:cs="Times New Roman"/>
      </w:rPr>
    </w:lvl>
    <w:lvl w:ilvl="4" w:tplc="041F0019" w:tentative="1">
      <w:start w:val="1"/>
      <w:numFmt w:val="lowerLetter"/>
      <w:lvlText w:val="%5."/>
      <w:lvlJc w:val="left"/>
      <w:pPr>
        <w:tabs>
          <w:tab w:val="num" w:pos="3540"/>
        </w:tabs>
        <w:ind w:left="3540" w:hanging="360"/>
      </w:pPr>
      <w:rPr>
        <w:rFonts w:cs="Times New Roman"/>
      </w:rPr>
    </w:lvl>
    <w:lvl w:ilvl="5" w:tplc="041F001B" w:tentative="1">
      <w:start w:val="1"/>
      <w:numFmt w:val="lowerRoman"/>
      <w:lvlText w:val="%6."/>
      <w:lvlJc w:val="right"/>
      <w:pPr>
        <w:tabs>
          <w:tab w:val="num" w:pos="4260"/>
        </w:tabs>
        <w:ind w:left="4260" w:hanging="180"/>
      </w:pPr>
      <w:rPr>
        <w:rFonts w:cs="Times New Roman"/>
      </w:rPr>
    </w:lvl>
    <w:lvl w:ilvl="6" w:tplc="041F000F" w:tentative="1">
      <w:start w:val="1"/>
      <w:numFmt w:val="decimal"/>
      <w:lvlText w:val="%7."/>
      <w:lvlJc w:val="left"/>
      <w:pPr>
        <w:tabs>
          <w:tab w:val="num" w:pos="4980"/>
        </w:tabs>
        <w:ind w:left="4980" w:hanging="360"/>
      </w:pPr>
      <w:rPr>
        <w:rFonts w:cs="Times New Roman"/>
      </w:rPr>
    </w:lvl>
    <w:lvl w:ilvl="7" w:tplc="041F0019" w:tentative="1">
      <w:start w:val="1"/>
      <w:numFmt w:val="lowerLetter"/>
      <w:lvlText w:val="%8."/>
      <w:lvlJc w:val="left"/>
      <w:pPr>
        <w:tabs>
          <w:tab w:val="num" w:pos="5700"/>
        </w:tabs>
        <w:ind w:left="5700" w:hanging="360"/>
      </w:pPr>
      <w:rPr>
        <w:rFonts w:cs="Times New Roman"/>
      </w:rPr>
    </w:lvl>
    <w:lvl w:ilvl="8" w:tplc="041F001B" w:tentative="1">
      <w:start w:val="1"/>
      <w:numFmt w:val="lowerRoman"/>
      <w:lvlText w:val="%9."/>
      <w:lvlJc w:val="right"/>
      <w:pPr>
        <w:tabs>
          <w:tab w:val="num" w:pos="6420"/>
        </w:tabs>
        <w:ind w:left="6420" w:hanging="180"/>
      </w:pPr>
      <w:rPr>
        <w:rFonts w:cs="Times New Roman"/>
      </w:rPr>
    </w:lvl>
  </w:abstractNum>
  <w:abstractNum w:abstractNumId="10">
    <w:nsid w:val="3EA16C0D"/>
    <w:multiLevelType w:val="hybridMultilevel"/>
    <w:tmpl w:val="FCE6ADF8"/>
    <w:lvl w:ilvl="0" w:tplc="963278BC">
      <w:start w:val="21"/>
      <w:numFmt w:val="decimal"/>
      <w:lvlText w:val="%1."/>
      <w:lvlJc w:val="left"/>
      <w:pPr>
        <w:tabs>
          <w:tab w:val="num" w:pos="660"/>
        </w:tabs>
        <w:ind w:left="660" w:hanging="360"/>
      </w:pPr>
      <w:rPr>
        <w:rFonts w:cs="Times New Roman" w:hint="default"/>
        <w:b/>
      </w:rPr>
    </w:lvl>
    <w:lvl w:ilvl="1" w:tplc="041F0019" w:tentative="1">
      <w:start w:val="1"/>
      <w:numFmt w:val="lowerLetter"/>
      <w:lvlText w:val="%2."/>
      <w:lvlJc w:val="left"/>
      <w:pPr>
        <w:tabs>
          <w:tab w:val="num" w:pos="1380"/>
        </w:tabs>
        <w:ind w:left="1380" w:hanging="360"/>
      </w:pPr>
      <w:rPr>
        <w:rFonts w:cs="Times New Roman"/>
      </w:rPr>
    </w:lvl>
    <w:lvl w:ilvl="2" w:tplc="041F001B" w:tentative="1">
      <w:start w:val="1"/>
      <w:numFmt w:val="lowerRoman"/>
      <w:lvlText w:val="%3."/>
      <w:lvlJc w:val="right"/>
      <w:pPr>
        <w:tabs>
          <w:tab w:val="num" w:pos="2100"/>
        </w:tabs>
        <w:ind w:left="2100" w:hanging="180"/>
      </w:pPr>
      <w:rPr>
        <w:rFonts w:cs="Times New Roman"/>
      </w:rPr>
    </w:lvl>
    <w:lvl w:ilvl="3" w:tplc="041F000F" w:tentative="1">
      <w:start w:val="1"/>
      <w:numFmt w:val="decimal"/>
      <w:lvlText w:val="%4."/>
      <w:lvlJc w:val="left"/>
      <w:pPr>
        <w:tabs>
          <w:tab w:val="num" w:pos="2820"/>
        </w:tabs>
        <w:ind w:left="2820" w:hanging="360"/>
      </w:pPr>
      <w:rPr>
        <w:rFonts w:cs="Times New Roman"/>
      </w:rPr>
    </w:lvl>
    <w:lvl w:ilvl="4" w:tplc="041F0019" w:tentative="1">
      <w:start w:val="1"/>
      <w:numFmt w:val="lowerLetter"/>
      <w:lvlText w:val="%5."/>
      <w:lvlJc w:val="left"/>
      <w:pPr>
        <w:tabs>
          <w:tab w:val="num" w:pos="3540"/>
        </w:tabs>
        <w:ind w:left="3540" w:hanging="360"/>
      </w:pPr>
      <w:rPr>
        <w:rFonts w:cs="Times New Roman"/>
      </w:rPr>
    </w:lvl>
    <w:lvl w:ilvl="5" w:tplc="041F001B" w:tentative="1">
      <w:start w:val="1"/>
      <w:numFmt w:val="lowerRoman"/>
      <w:lvlText w:val="%6."/>
      <w:lvlJc w:val="right"/>
      <w:pPr>
        <w:tabs>
          <w:tab w:val="num" w:pos="4260"/>
        </w:tabs>
        <w:ind w:left="4260" w:hanging="180"/>
      </w:pPr>
      <w:rPr>
        <w:rFonts w:cs="Times New Roman"/>
      </w:rPr>
    </w:lvl>
    <w:lvl w:ilvl="6" w:tplc="041F000F" w:tentative="1">
      <w:start w:val="1"/>
      <w:numFmt w:val="decimal"/>
      <w:lvlText w:val="%7."/>
      <w:lvlJc w:val="left"/>
      <w:pPr>
        <w:tabs>
          <w:tab w:val="num" w:pos="4980"/>
        </w:tabs>
        <w:ind w:left="4980" w:hanging="360"/>
      </w:pPr>
      <w:rPr>
        <w:rFonts w:cs="Times New Roman"/>
      </w:rPr>
    </w:lvl>
    <w:lvl w:ilvl="7" w:tplc="041F0019" w:tentative="1">
      <w:start w:val="1"/>
      <w:numFmt w:val="lowerLetter"/>
      <w:lvlText w:val="%8."/>
      <w:lvlJc w:val="left"/>
      <w:pPr>
        <w:tabs>
          <w:tab w:val="num" w:pos="5700"/>
        </w:tabs>
        <w:ind w:left="5700" w:hanging="360"/>
      </w:pPr>
      <w:rPr>
        <w:rFonts w:cs="Times New Roman"/>
      </w:rPr>
    </w:lvl>
    <w:lvl w:ilvl="8" w:tplc="041F001B" w:tentative="1">
      <w:start w:val="1"/>
      <w:numFmt w:val="lowerRoman"/>
      <w:lvlText w:val="%9."/>
      <w:lvlJc w:val="right"/>
      <w:pPr>
        <w:tabs>
          <w:tab w:val="num" w:pos="6420"/>
        </w:tabs>
        <w:ind w:left="6420" w:hanging="180"/>
      </w:pPr>
      <w:rPr>
        <w:rFonts w:cs="Times New Roman"/>
      </w:rPr>
    </w:lvl>
  </w:abstractNum>
  <w:abstractNum w:abstractNumId="11">
    <w:nsid w:val="3FE5685D"/>
    <w:multiLevelType w:val="hybridMultilevel"/>
    <w:tmpl w:val="56B49946"/>
    <w:lvl w:ilvl="0" w:tplc="4300A982">
      <w:start w:val="1"/>
      <w:numFmt w:val="upperLetter"/>
      <w:lvlText w:val="%1)"/>
      <w:lvlJc w:val="left"/>
      <w:pPr>
        <w:ind w:left="570" w:hanging="360"/>
      </w:pPr>
      <w:rPr>
        <w:rFonts w:cs="Times New Roman" w:hint="default"/>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abstractNum w:abstractNumId="12">
    <w:nsid w:val="45685C18"/>
    <w:multiLevelType w:val="multilevel"/>
    <w:tmpl w:val="291447E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B5C54C4"/>
    <w:multiLevelType w:val="hybridMultilevel"/>
    <w:tmpl w:val="ED24FE2E"/>
    <w:lvl w:ilvl="0" w:tplc="C422EC0C">
      <w:start w:val="5"/>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56832E3C"/>
    <w:multiLevelType w:val="hybridMultilevel"/>
    <w:tmpl w:val="5D980054"/>
    <w:lvl w:ilvl="0" w:tplc="F01645BE">
      <w:start w:val="1"/>
      <w:numFmt w:val="upperLetter"/>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5">
    <w:nsid w:val="5A595510"/>
    <w:multiLevelType w:val="hybridMultilevel"/>
    <w:tmpl w:val="0E94AF14"/>
    <w:lvl w:ilvl="0" w:tplc="3934D828">
      <w:start w:val="1"/>
      <w:numFmt w:val="upperLetter"/>
      <w:lvlText w:val="%1)"/>
      <w:lvlJc w:val="left"/>
      <w:pPr>
        <w:ind w:left="510" w:hanging="360"/>
      </w:pPr>
      <w:rPr>
        <w:rFonts w:cs="Times New Roman" w:hint="default"/>
        <w:b/>
      </w:rPr>
    </w:lvl>
    <w:lvl w:ilvl="1" w:tplc="041F0019" w:tentative="1">
      <w:start w:val="1"/>
      <w:numFmt w:val="lowerLetter"/>
      <w:lvlText w:val="%2."/>
      <w:lvlJc w:val="left"/>
      <w:pPr>
        <w:ind w:left="1230" w:hanging="360"/>
      </w:pPr>
      <w:rPr>
        <w:rFonts w:cs="Times New Roman"/>
      </w:rPr>
    </w:lvl>
    <w:lvl w:ilvl="2" w:tplc="041F001B" w:tentative="1">
      <w:start w:val="1"/>
      <w:numFmt w:val="lowerRoman"/>
      <w:lvlText w:val="%3."/>
      <w:lvlJc w:val="right"/>
      <w:pPr>
        <w:ind w:left="1950" w:hanging="180"/>
      </w:pPr>
      <w:rPr>
        <w:rFonts w:cs="Times New Roman"/>
      </w:rPr>
    </w:lvl>
    <w:lvl w:ilvl="3" w:tplc="041F000F" w:tentative="1">
      <w:start w:val="1"/>
      <w:numFmt w:val="decimal"/>
      <w:lvlText w:val="%4."/>
      <w:lvlJc w:val="left"/>
      <w:pPr>
        <w:ind w:left="2670" w:hanging="360"/>
      </w:pPr>
      <w:rPr>
        <w:rFonts w:cs="Times New Roman"/>
      </w:rPr>
    </w:lvl>
    <w:lvl w:ilvl="4" w:tplc="041F0019" w:tentative="1">
      <w:start w:val="1"/>
      <w:numFmt w:val="lowerLetter"/>
      <w:lvlText w:val="%5."/>
      <w:lvlJc w:val="left"/>
      <w:pPr>
        <w:ind w:left="3390" w:hanging="360"/>
      </w:pPr>
      <w:rPr>
        <w:rFonts w:cs="Times New Roman"/>
      </w:rPr>
    </w:lvl>
    <w:lvl w:ilvl="5" w:tplc="041F001B" w:tentative="1">
      <w:start w:val="1"/>
      <w:numFmt w:val="lowerRoman"/>
      <w:lvlText w:val="%6."/>
      <w:lvlJc w:val="right"/>
      <w:pPr>
        <w:ind w:left="4110" w:hanging="180"/>
      </w:pPr>
      <w:rPr>
        <w:rFonts w:cs="Times New Roman"/>
      </w:rPr>
    </w:lvl>
    <w:lvl w:ilvl="6" w:tplc="041F000F" w:tentative="1">
      <w:start w:val="1"/>
      <w:numFmt w:val="decimal"/>
      <w:lvlText w:val="%7."/>
      <w:lvlJc w:val="left"/>
      <w:pPr>
        <w:ind w:left="4830" w:hanging="360"/>
      </w:pPr>
      <w:rPr>
        <w:rFonts w:cs="Times New Roman"/>
      </w:rPr>
    </w:lvl>
    <w:lvl w:ilvl="7" w:tplc="041F0019" w:tentative="1">
      <w:start w:val="1"/>
      <w:numFmt w:val="lowerLetter"/>
      <w:lvlText w:val="%8."/>
      <w:lvlJc w:val="left"/>
      <w:pPr>
        <w:ind w:left="5550" w:hanging="360"/>
      </w:pPr>
      <w:rPr>
        <w:rFonts w:cs="Times New Roman"/>
      </w:rPr>
    </w:lvl>
    <w:lvl w:ilvl="8" w:tplc="041F001B" w:tentative="1">
      <w:start w:val="1"/>
      <w:numFmt w:val="lowerRoman"/>
      <w:lvlText w:val="%9."/>
      <w:lvlJc w:val="right"/>
      <w:pPr>
        <w:ind w:left="6270" w:hanging="180"/>
      </w:pPr>
      <w:rPr>
        <w:rFonts w:cs="Times New Roman"/>
      </w:rPr>
    </w:lvl>
  </w:abstractNum>
  <w:abstractNum w:abstractNumId="16">
    <w:nsid w:val="66AC2322"/>
    <w:multiLevelType w:val="hybridMultilevel"/>
    <w:tmpl w:val="23026796"/>
    <w:lvl w:ilvl="0" w:tplc="83E8F040">
      <w:start w:val="24"/>
      <w:numFmt w:val="decimal"/>
      <w:lvlText w:val="%1."/>
      <w:lvlJc w:val="left"/>
      <w:pPr>
        <w:tabs>
          <w:tab w:val="num" w:pos="660"/>
        </w:tabs>
        <w:ind w:left="660" w:hanging="360"/>
      </w:pPr>
      <w:rPr>
        <w:rFonts w:cs="Times New Roman" w:hint="default"/>
        <w:b/>
      </w:rPr>
    </w:lvl>
    <w:lvl w:ilvl="1" w:tplc="041F0019" w:tentative="1">
      <w:start w:val="1"/>
      <w:numFmt w:val="lowerLetter"/>
      <w:lvlText w:val="%2."/>
      <w:lvlJc w:val="left"/>
      <w:pPr>
        <w:tabs>
          <w:tab w:val="num" w:pos="1380"/>
        </w:tabs>
        <w:ind w:left="1380" w:hanging="360"/>
      </w:pPr>
      <w:rPr>
        <w:rFonts w:cs="Times New Roman"/>
      </w:rPr>
    </w:lvl>
    <w:lvl w:ilvl="2" w:tplc="041F001B" w:tentative="1">
      <w:start w:val="1"/>
      <w:numFmt w:val="lowerRoman"/>
      <w:lvlText w:val="%3."/>
      <w:lvlJc w:val="right"/>
      <w:pPr>
        <w:tabs>
          <w:tab w:val="num" w:pos="2100"/>
        </w:tabs>
        <w:ind w:left="2100" w:hanging="180"/>
      </w:pPr>
      <w:rPr>
        <w:rFonts w:cs="Times New Roman"/>
      </w:rPr>
    </w:lvl>
    <w:lvl w:ilvl="3" w:tplc="041F000F" w:tentative="1">
      <w:start w:val="1"/>
      <w:numFmt w:val="decimal"/>
      <w:lvlText w:val="%4."/>
      <w:lvlJc w:val="left"/>
      <w:pPr>
        <w:tabs>
          <w:tab w:val="num" w:pos="2820"/>
        </w:tabs>
        <w:ind w:left="2820" w:hanging="360"/>
      </w:pPr>
      <w:rPr>
        <w:rFonts w:cs="Times New Roman"/>
      </w:rPr>
    </w:lvl>
    <w:lvl w:ilvl="4" w:tplc="041F0019" w:tentative="1">
      <w:start w:val="1"/>
      <w:numFmt w:val="lowerLetter"/>
      <w:lvlText w:val="%5."/>
      <w:lvlJc w:val="left"/>
      <w:pPr>
        <w:tabs>
          <w:tab w:val="num" w:pos="3540"/>
        </w:tabs>
        <w:ind w:left="3540" w:hanging="360"/>
      </w:pPr>
      <w:rPr>
        <w:rFonts w:cs="Times New Roman"/>
      </w:rPr>
    </w:lvl>
    <w:lvl w:ilvl="5" w:tplc="041F001B" w:tentative="1">
      <w:start w:val="1"/>
      <w:numFmt w:val="lowerRoman"/>
      <w:lvlText w:val="%6."/>
      <w:lvlJc w:val="right"/>
      <w:pPr>
        <w:tabs>
          <w:tab w:val="num" w:pos="4260"/>
        </w:tabs>
        <w:ind w:left="4260" w:hanging="180"/>
      </w:pPr>
      <w:rPr>
        <w:rFonts w:cs="Times New Roman"/>
      </w:rPr>
    </w:lvl>
    <w:lvl w:ilvl="6" w:tplc="041F000F" w:tentative="1">
      <w:start w:val="1"/>
      <w:numFmt w:val="decimal"/>
      <w:lvlText w:val="%7."/>
      <w:lvlJc w:val="left"/>
      <w:pPr>
        <w:tabs>
          <w:tab w:val="num" w:pos="4980"/>
        </w:tabs>
        <w:ind w:left="4980" w:hanging="360"/>
      </w:pPr>
      <w:rPr>
        <w:rFonts w:cs="Times New Roman"/>
      </w:rPr>
    </w:lvl>
    <w:lvl w:ilvl="7" w:tplc="041F0019" w:tentative="1">
      <w:start w:val="1"/>
      <w:numFmt w:val="lowerLetter"/>
      <w:lvlText w:val="%8."/>
      <w:lvlJc w:val="left"/>
      <w:pPr>
        <w:tabs>
          <w:tab w:val="num" w:pos="5700"/>
        </w:tabs>
        <w:ind w:left="5700" w:hanging="360"/>
      </w:pPr>
      <w:rPr>
        <w:rFonts w:cs="Times New Roman"/>
      </w:rPr>
    </w:lvl>
    <w:lvl w:ilvl="8" w:tplc="041F001B" w:tentative="1">
      <w:start w:val="1"/>
      <w:numFmt w:val="lowerRoman"/>
      <w:lvlText w:val="%9."/>
      <w:lvlJc w:val="right"/>
      <w:pPr>
        <w:tabs>
          <w:tab w:val="num" w:pos="6420"/>
        </w:tabs>
        <w:ind w:left="6420" w:hanging="180"/>
      </w:pPr>
      <w:rPr>
        <w:rFonts w:cs="Times New Roman"/>
      </w:rPr>
    </w:lvl>
  </w:abstractNum>
  <w:abstractNum w:abstractNumId="17">
    <w:nsid w:val="72101EB6"/>
    <w:multiLevelType w:val="hybridMultilevel"/>
    <w:tmpl w:val="1764DEB6"/>
    <w:lvl w:ilvl="0" w:tplc="8E04D374">
      <w:start w:val="7"/>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3"/>
  </w:num>
  <w:num w:numId="3">
    <w:abstractNumId w:val="12"/>
  </w:num>
  <w:num w:numId="4">
    <w:abstractNumId w:val="13"/>
  </w:num>
  <w:num w:numId="5">
    <w:abstractNumId w:val="17"/>
  </w:num>
  <w:num w:numId="6">
    <w:abstractNumId w:val="9"/>
  </w:num>
  <w:num w:numId="7">
    <w:abstractNumId w:val="1"/>
  </w:num>
  <w:num w:numId="8">
    <w:abstractNumId w:val="0"/>
  </w:num>
  <w:num w:numId="9">
    <w:abstractNumId w:val="10"/>
  </w:num>
  <w:num w:numId="10">
    <w:abstractNumId w:val="16"/>
  </w:num>
  <w:num w:numId="11">
    <w:abstractNumId w:val="6"/>
  </w:num>
  <w:num w:numId="12">
    <w:abstractNumId w:val="5"/>
  </w:num>
  <w:num w:numId="13">
    <w:abstractNumId w:val="11"/>
  </w:num>
  <w:num w:numId="14">
    <w:abstractNumId w:val="7"/>
  </w:num>
  <w:num w:numId="15">
    <w:abstractNumId w:val="15"/>
  </w:num>
  <w:num w:numId="16">
    <w:abstractNumId w:val="14"/>
  </w:num>
  <w:num w:numId="17">
    <w:abstractNumId w:val="8"/>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0593"/>
    <w:rsid w:val="000161E2"/>
    <w:rsid w:val="00021CD4"/>
    <w:rsid w:val="00030F45"/>
    <w:rsid w:val="00084A17"/>
    <w:rsid w:val="000F02E8"/>
    <w:rsid w:val="000F1464"/>
    <w:rsid w:val="00160BBD"/>
    <w:rsid w:val="001A56C2"/>
    <w:rsid w:val="001E0025"/>
    <w:rsid w:val="00256B0F"/>
    <w:rsid w:val="002D7C4E"/>
    <w:rsid w:val="002E5257"/>
    <w:rsid w:val="002F726D"/>
    <w:rsid w:val="0034309C"/>
    <w:rsid w:val="0035078E"/>
    <w:rsid w:val="00424752"/>
    <w:rsid w:val="004C785E"/>
    <w:rsid w:val="005011B0"/>
    <w:rsid w:val="005548C7"/>
    <w:rsid w:val="00597BBD"/>
    <w:rsid w:val="005B3459"/>
    <w:rsid w:val="006023BF"/>
    <w:rsid w:val="006427A9"/>
    <w:rsid w:val="00694AC7"/>
    <w:rsid w:val="006F6203"/>
    <w:rsid w:val="00750812"/>
    <w:rsid w:val="00775F02"/>
    <w:rsid w:val="007D4A62"/>
    <w:rsid w:val="007E6014"/>
    <w:rsid w:val="00883D1A"/>
    <w:rsid w:val="00884752"/>
    <w:rsid w:val="008B0593"/>
    <w:rsid w:val="008B69CF"/>
    <w:rsid w:val="009254D4"/>
    <w:rsid w:val="009861BD"/>
    <w:rsid w:val="00994A08"/>
    <w:rsid w:val="00A11281"/>
    <w:rsid w:val="00A470EE"/>
    <w:rsid w:val="00A5154D"/>
    <w:rsid w:val="00A84393"/>
    <w:rsid w:val="00A90785"/>
    <w:rsid w:val="00AD2835"/>
    <w:rsid w:val="00B734E9"/>
    <w:rsid w:val="00C80775"/>
    <w:rsid w:val="00CF77D7"/>
    <w:rsid w:val="00D85125"/>
    <w:rsid w:val="00DD772E"/>
    <w:rsid w:val="00DF1E0D"/>
    <w:rsid w:val="00E05D1C"/>
    <w:rsid w:val="00E23F68"/>
    <w:rsid w:val="00E33825"/>
    <w:rsid w:val="00E36712"/>
    <w:rsid w:val="00E651C3"/>
    <w:rsid w:val="00E9062D"/>
    <w:rsid w:val="00EC1BA2"/>
    <w:rsid w:val="00EC36BE"/>
    <w:rsid w:val="00F04E23"/>
    <w:rsid w:val="00F922FF"/>
    <w:rsid w:val="00FC1D10"/>
    <w:rsid w:val="00FD63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D1A"/>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734E9"/>
    <w:rPr>
      <w:rFonts w:ascii="Tahoma" w:hAnsi="Tahoma" w:cs="Tahoma"/>
      <w:sz w:val="16"/>
      <w:szCs w:val="16"/>
    </w:rPr>
  </w:style>
  <w:style w:type="character" w:customStyle="1" w:styleId="BalloonTextChar">
    <w:name w:val="Balloon Text Char"/>
    <w:basedOn w:val="DefaultParagraphFont"/>
    <w:link w:val="BalloonText"/>
    <w:uiPriority w:val="99"/>
    <w:semiHidden/>
    <w:rsid w:val="00FA53CB"/>
    <w:rPr>
      <w:sz w:val="0"/>
      <w:szCs w:val="0"/>
    </w:rPr>
  </w:style>
  <w:style w:type="character" w:styleId="Hyperlink">
    <w:name w:val="Hyperlink"/>
    <w:basedOn w:val="DefaultParagraphFont"/>
    <w:uiPriority w:val="99"/>
    <w:rsid w:val="00775F0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http://t2.gstatic.com/images?q=tbn:8SjKB4meMG-D3M:http://www.onlinearabic.net/forum/uploads/20100115_014610_Arapca_Yonler_0.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694</Words>
  <Characters>3961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2007-05-03T20:27:00Z</cp:lastPrinted>
  <dcterms:created xsi:type="dcterms:W3CDTF">2013-01-03T11:25:00Z</dcterms:created>
  <dcterms:modified xsi:type="dcterms:W3CDTF">2013-12-22T19:28:00Z</dcterms:modified>
  <cp:category>www.sorubak.com</cp:category>
</cp:coreProperties>
</file>