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941" w:rsidRDefault="00D75941" w:rsidP="000E641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TÜRK KADINI</w:t>
      </w:r>
    </w:p>
    <w:p w:rsidR="00D75941" w:rsidRDefault="00D75941" w:rsidP="000E641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Cumhuriyet’in ilanından sonra,Atatürk Tarsus’a geldi.Onu karşılayanlar arasında İstiklal Savaşı kahramanlarından Adile Çavuş da vardı.Bu iri yapılı esmer kadın,koşarak geldi ve Atatürk’ün önünde yere kapandı.Ağlayarak toprağı öptü.</w:t>
      </w:r>
    </w:p>
    <w:p w:rsidR="00D75941" w:rsidRDefault="00D75941" w:rsidP="000E641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“Bastığın yere kurban olayım ! “ dedi.</w:t>
      </w:r>
    </w:p>
    <w:p w:rsidR="00D75941" w:rsidRPr="004924AE" w:rsidRDefault="00D75941" w:rsidP="004924AE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Atatürk Adile Çavuş’a şunları söyledi: “Ey kahraman Türk kadını!  Sen yerde sürünmeye  değil, omuzlar üzerinde göklere yükselmeye layıksın!” </w:t>
      </w:r>
      <w:r>
        <w:rPr>
          <w:rFonts w:ascii="Comic Sans MS" w:hAnsi="Comic Sans MS"/>
          <w:b/>
        </w:rPr>
        <w:t>( 1ve</w:t>
      </w:r>
      <w:r w:rsidRPr="00894A70">
        <w:rPr>
          <w:rFonts w:ascii="Comic Sans MS" w:hAnsi="Comic Sans MS"/>
          <w:b/>
        </w:rPr>
        <w:t>2.</w:t>
      </w:r>
      <w:r>
        <w:rPr>
          <w:rFonts w:ascii="Comic Sans MS" w:hAnsi="Comic Sans MS"/>
          <w:b/>
        </w:rPr>
        <w:t>s</w:t>
      </w:r>
      <w:r w:rsidRPr="00894A70">
        <w:rPr>
          <w:rFonts w:ascii="Comic Sans MS" w:hAnsi="Comic Sans MS"/>
          <w:b/>
        </w:rPr>
        <w:t>oruları metne göre cevaplayınız.)</w:t>
      </w:r>
    </w:p>
    <w:p w:rsidR="00D75941" w:rsidRPr="00995F4D" w:rsidRDefault="00D75941" w:rsidP="000E6415">
      <w:pPr>
        <w:spacing w:after="0"/>
        <w:ind w:left="-851"/>
        <w:rPr>
          <w:rFonts w:ascii="Comic Sans MS" w:hAnsi="Comic Sans MS"/>
          <w:b/>
        </w:rPr>
      </w:pPr>
      <w:r w:rsidRPr="00995F4D">
        <w:rPr>
          <w:rFonts w:ascii="Comic Sans MS" w:hAnsi="Comic Sans MS"/>
          <w:b/>
        </w:rPr>
        <w:t>1. Atatürk’ü karşılayanlar arasında kim varmış?</w:t>
      </w:r>
    </w:p>
    <w:p w:rsidR="00D75941" w:rsidRDefault="00D75941" w:rsidP="000E641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A) Adile Çavuş                    B) Nene Hatun             C) Halide Edip Adıvar</w:t>
      </w:r>
    </w:p>
    <w:p w:rsidR="00D75941" w:rsidRPr="00995F4D" w:rsidRDefault="00D75941" w:rsidP="000E6415">
      <w:pPr>
        <w:spacing w:after="0"/>
        <w:ind w:left="-851"/>
        <w:rPr>
          <w:rFonts w:ascii="Comic Sans MS" w:hAnsi="Comic Sans MS"/>
          <w:b/>
        </w:rPr>
      </w:pPr>
      <w:r w:rsidRPr="00995F4D">
        <w:rPr>
          <w:rFonts w:ascii="Comic Sans MS" w:hAnsi="Comic Sans MS"/>
          <w:b/>
        </w:rPr>
        <w:t>2.Kadın ağlayarak öptüğü nedir?</w:t>
      </w:r>
    </w:p>
    <w:p w:rsidR="00D75941" w:rsidRDefault="00D75941" w:rsidP="000E641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A) Bayrak                            B) Atatürk resmi         C) Bayrak</w:t>
      </w:r>
    </w:p>
    <w:p w:rsidR="00D75941" w:rsidRDefault="00D75941" w:rsidP="000E641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3. Aşağıdaki sözcüklerden hangisi anlamı değiştiren bir ek almıştır?</w:t>
      </w:r>
    </w:p>
    <w:p w:rsidR="00D75941" w:rsidRDefault="00D75941" w:rsidP="000E641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A) Sesli                                B) Araba                     C) Halı</w:t>
      </w:r>
    </w:p>
    <w:p w:rsidR="00D75941" w:rsidRDefault="00D75941" w:rsidP="000E641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4. Aşağıdakilerden hangisi anlamını değiştiren ek </w:t>
      </w:r>
      <w:r w:rsidRPr="003360B8">
        <w:rPr>
          <w:rFonts w:ascii="Comic Sans MS" w:hAnsi="Comic Sans MS"/>
          <w:b/>
          <w:u w:val="single"/>
        </w:rPr>
        <w:t>almamıştır</w:t>
      </w:r>
      <w:r>
        <w:rPr>
          <w:rFonts w:ascii="Comic Sans MS" w:hAnsi="Comic Sans MS"/>
        </w:rPr>
        <w:t xml:space="preserve">? </w:t>
      </w:r>
    </w:p>
    <w:p w:rsidR="00D75941" w:rsidRDefault="00D75941" w:rsidP="000E641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A) Tuzluk                              B) Gizli                       C) Çocuklar</w:t>
      </w:r>
    </w:p>
    <w:p w:rsidR="00D75941" w:rsidRPr="00995F4D" w:rsidRDefault="00D75941" w:rsidP="004924AE">
      <w:pPr>
        <w:spacing w:after="0"/>
        <w:ind w:left="-851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218.5pt;margin-top:1.95pt;width:12.9pt;height:11.55pt;z-index:251644416" strokeweight="1.25pt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left:0;text-align:left;margin-left:105.75pt;margin-top:2.65pt;width:10.85pt;height:10.85pt;z-index:251643392" strokeweight="1.25pt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left:0;text-align:left;margin-left:-2.25pt;margin-top:2.65pt;width:12.25pt;height:10.85pt;z-index:251642368" strokeweight="1.25pt"/>
        </w:pict>
      </w:r>
      <w:r>
        <w:rPr>
          <w:rFonts w:ascii="Comic Sans MS" w:hAnsi="Comic Sans MS"/>
        </w:rPr>
        <w:t xml:space="preserve">5.               </w:t>
      </w:r>
      <w:r>
        <w:rPr>
          <w:rFonts w:ascii="Comic Sans MS" w:hAnsi="Comic Sans MS"/>
          <w:b/>
        </w:rPr>
        <w:t xml:space="preserve">Kağıtta              </w:t>
      </w:r>
      <w:r w:rsidRPr="00995F4D">
        <w:rPr>
          <w:rFonts w:ascii="Comic Sans MS" w:hAnsi="Comic Sans MS"/>
          <w:b/>
        </w:rPr>
        <w:t>Arabaya</w:t>
      </w:r>
      <w:r>
        <w:rPr>
          <w:rFonts w:ascii="Comic Sans MS" w:hAnsi="Comic Sans MS"/>
          <w:b/>
        </w:rPr>
        <w:t xml:space="preserve">               </w:t>
      </w:r>
      <w:r w:rsidRPr="00995F4D">
        <w:rPr>
          <w:rFonts w:ascii="Comic Sans MS" w:hAnsi="Comic Sans MS"/>
          <w:b/>
        </w:rPr>
        <w:t>Balıkçı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Hangi sembolle gösterilen sözcük anlamı değiştiren bir ek almıştır?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29" type="#_x0000_t96" style="position:absolute;left:0;text-align:left;margin-left:279pt;margin-top:.5pt;width:12.9pt;height:11.55pt;z-index:251647488" strokeweight="1.25pt"/>
        </w:pict>
      </w:r>
      <w:r>
        <w:rPr>
          <w:noProof/>
          <w:lang w:eastAsia="tr-TR"/>
        </w:rPr>
        <w:pict>
          <v:shape id="_x0000_s1030" type="#_x0000_t12" style="position:absolute;left:0;text-align:left;margin-left:165.3pt;margin-top:1.2pt;width:10.85pt;height:10.85pt;z-index:251646464" strokeweight="1.25pt"/>
        </w:pict>
      </w:r>
      <w:r>
        <w:rPr>
          <w:noProof/>
          <w:lang w:eastAsia="tr-TR"/>
        </w:rPr>
        <w:pict>
          <v:shape id="_x0000_s1031" type="#_x0000_t74" style="position:absolute;left:0;text-align:left;margin-left:18.55pt;margin-top:3.3pt;width:12.25pt;height:10.85pt;z-index:251645440" strokeweight="1.25pt"/>
        </w:pict>
      </w:r>
      <w:r>
        <w:rPr>
          <w:rFonts w:ascii="Comic Sans MS" w:hAnsi="Comic Sans MS"/>
        </w:rPr>
        <w:t xml:space="preserve">               A)                                         B)                               C)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6. “"/>
        </w:smartTagPr>
        <w:r>
          <w:rPr>
            <w:rFonts w:ascii="Comic Sans MS" w:hAnsi="Comic Sans MS"/>
          </w:rPr>
          <w:t>6. “</w:t>
        </w:r>
      </w:smartTag>
      <w:r>
        <w:rPr>
          <w:rFonts w:ascii="Comic Sans MS" w:hAnsi="Comic Sans MS"/>
        </w:rPr>
        <w:t xml:space="preserve"> </w:t>
      </w:r>
      <w:r w:rsidRPr="003B0FC2">
        <w:rPr>
          <w:rFonts w:ascii="Comic Sans MS" w:hAnsi="Comic Sans MS"/>
          <w:b/>
        </w:rPr>
        <w:t>Bugün-Ali-sıcak-yeni-kaybetti-şapkasını-okulda</w:t>
      </w:r>
      <w:r>
        <w:rPr>
          <w:rFonts w:ascii="Comic Sans MS" w:hAnsi="Comic Sans MS"/>
        </w:rPr>
        <w:t xml:space="preserve">” sözcükleriyle anlamlı bir cümle oluşturulursa hangi sözcük </w:t>
      </w:r>
      <w:r w:rsidRPr="0027073E">
        <w:rPr>
          <w:rFonts w:ascii="Comic Sans MS" w:hAnsi="Comic Sans MS"/>
          <w:b/>
        </w:rPr>
        <w:t>dışta</w:t>
      </w:r>
      <w:r>
        <w:rPr>
          <w:rFonts w:ascii="Comic Sans MS" w:hAnsi="Comic Sans MS"/>
        </w:rPr>
        <w:t xml:space="preserve"> kalır?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A) Şapkasını                         B) Sıcak                     C)Bugün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7. “</w:t>
      </w:r>
      <w:r w:rsidRPr="00995F4D">
        <w:rPr>
          <w:rFonts w:ascii="Comic Sans MS" w:hAnsi="Comic Sans MS"/>
          <w:b/>
        </w:rPr>
        <w:t>Bin</w:t>
      </w:r>
      <w:r>
        <w:rPr>
          <w:rFonts w:ascii="Comic Sans MS" w:hAnsi="Comic Sans MS"/>
        </w:rPr>
        <w:t>” sözcüğü hangi cümlede farklı bir anlamda kullanılmıştır?</w:t>
      </w:r>
    </w:p>
    <w:p w:rsidR="00D75941" w:rsidRDefault="00D75941" w:rsidP="00995F4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A) Kuzenimin bisikletine bindim.   B) Kardeşim bine kadar sayıyor.   C) Haydi salıncağa binelim.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8. “</w:t>
      </w:r>
      <w:r w:rsidRPr="00995F4D">
        <w:rPr>
          <w:rFonts w:ascii="Comic Sans MS" w:hAnsi="Comic Sans MS"/>
          <w:b/>
          <w:u w:val="single"/>
        </w:rPr>
        <w:t>Aç</w:t>
      </w:r>
      <w:r>
        <w:rPr>
          <w:rFonts w:ascii="Comic Sans MS" w:hAnsi="Comic Sans MS"/>
        </w:rPr>
        <w:t xml:space="preserve"> </w:t>
      </w:r>
      <w:r w:rsidRPr="00995F4D">
        <w:rPr>
          <w:rFonts w:ascii="Comic Sans MS" w:hAnsi="Comic Sans MS"/>
          <w:b/>
          <w:u w:val="single"/>
        </w:rPr>
        <w:t>tokun</w:t>
      </w:r>
      <w:r>
        <w:rPr>
          <w:rFonts w:ascii="Comic Sans MS" w:hAnsi="Comic Sans MS"/>
        </w:rPr>
        <w:t xml:space="preserve"> </w:t>
      </w:r>
      <w:r w:rsidRPr="00995F4D">
        <w:rPr>
          <w:rFonts w:ascii="Comic Sans MS" w:hAnsi="Comic Sans MS"/>
          <w:b/>
        </w:rPr>
        <w:t>halinden anlamaz.</w:t>
      </w:r>
      <w:r>
        <w:rPr>
          <w:rFonts w:ascii="Comic Sans MS" w:hAnsi="Comic Sans MS"/>
        </w:rPr>
        <w:t xml:space="preserve">”atasözündeki altı çizili sözcükler arasındaki ilişki aşağıdakilerden hangisinde </w:t>
      </w:r>
      <w:r w:rsidRPr="005527E6">
        <w:rPr>
          <w:rFonts w:ascii="Comic Sans MS" w:hAnsi="Comic Sans MS"/>
          <w:b/>
          <w:u w:val="single"/>
        </w:rPr>
        <w:t>yoktur</w:t>
      </w:r>
      <w:r>
        <w:rPr>
          <w:rFonts w:ascii="Comic Sans MS" w:hAnsi="Comic Sans MS"/>
        </w:rPr>
        <w:t>?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A) Siyah – beyaz                  B) Uzun – kısa            C) Bazen – ara sıra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9. “</w:t>
      </w:r>
      <w:r w:rsidRPr="00E508D3">
        <w:rPr>
          <w:rFonts w:ascii="Comic Sans MS" w:hAnsi="Comic Sans MS"/>
          <w:b/>
        </w:rPr>
        <w:t xml:space="preserve">Atatürk </w:t>
      </w:r>
      <w:r w:rsidRPr="00E508D3">
        <w:rPr>
          <w:rFonts w:ascii="Comic Sans MS" w:hAnsi="Comic Sans MS"/>
          <w:b/>
          <w:u w:val="single"/>
        </w:rPr>
        <w:t>yurdunu</w:t>
      </w:r>
      <w:r w:rsidRPr="00E508D3">
        <w:rPr>
          <w:rFonts w:ascii="Comic Sans MS" w:hAnsi="Comic Sans MS"/>
          <w:b/>
        </w:rPr>
        <w:t xml:space="preserve"> ve </w:t>
      </w:r>
      <w:r w:rsidRPr="00E508D3">
        <w:rPr>
          <w:rFonts w:ascii="Comic Sans MS" w:hAnsi="Comic Sans MS"/>
          <w:b/>
          <w:u w:val="single"/>
        </w:rPr>
        <w:t>ulusunu</w:t>
      </w:r>
      <w:r w:rsidRPr="00E508D3">
        <w:rPr>
          <w:rFonts w:ascii="Comic Sans MS" w:hAnsi="Comic Sans MS"/>
          <w:b/>
        </w:rPr>
        <w:t xml:space="preserve"> çok severdi.</w:t>
      </w:r>
      <w:r>
        <w:rPr>
          <w:rFonts w:ascii="Comic Sans MS" w:hAnsi="Comic Sans MS"/>
        </w:rPr>
        <w:t>” Cümlesindeki altı çizili sözcüklerin eş anlamlıları sırasıyla hangi seçenekte verilmiştir?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Toprak – bayrak              B) Bağımsızlık – barış          C) Vatan – millet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10. Hangi sözcük “hayat” sözcüğünün eş anlamlısı </w:t>
      </w:r>
      <w:r w:rsidRPr="00E87532">
        <w:rPr>
          <w:rFonts w:ascii="Comic Sans MS" w:hAnsi="Comic Sans MS"/>
          <w:b/>
          <w:u w:val="single"/>
        </w:rPr>
        <w:t>olamaz</w:t>
      </w:r>
      <w:r>
        <w:rPr>
          <w:rFonts w:ascii="Comic Sans MS" w:hAnsi="Comic Sans MS"/>
        </w:rPr>
        <w:t>?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Bağış                               B) Ömür                              C) Yaşam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11. Aşağıdakilerden hangisi olumlu bir cümledir?</w:t>
      </w:r>
    </w:p>
    <w:p w:rsidR="00D75941" w:rsidRDefault="00D75941" w:rsidP="00995F4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A) Bir saatte ödevini bitirdi.       B) Yemeğini henüz yemedi.     C) Bugün hiç dışarı çıkmadı.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12. Hangi seçenekteki sözcüklerle anlamlı bir cümle </w:t>
      </w:r>
      <w:r w:rsidRPr="00E31617">
        <w:rPr>
          <w:rFonts w:ascii="Comic Sans MS" w:hAnsi="Comic Sans MS"/>
          <w:b/>
          <w:u w:val="single"/>
        </w:rPr>
        <w:t>oluşturulamaz</w:t>
      </w:r>
      <w:r>
        <w:rPr>
          <w:rFonts w:ascii="Comic Sans MS" w:hAnsi="Comic Sans MS"/>
        </w:rPr>
        <w:t>?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A) sever – ulusu – gazete – uçak                       B) söylüyor – şarkı – güzel – Şule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C) yiyor – karpuz – Umut – kavun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13. ”</w:t>
      </w:r>
      <w:r w:rsidRPr="00EB440A">
        <w:rPr>
          <w:rFonts w:ascii="Comic Sans MS" w:hAnsi="Comic Sans MS"/>
          <w:b/>
        </w:rPr>
        <w:t>Göz</w:t>
      </w:r>
      <w:r>
        <w:rPr>
          <w:rFonts w:ascii="Comic Sans MS" w:hAnsi="Comic Sans MS"/>
        </w:rPr>
        <w:t>” sözcüğü hangi cümlede farklı anlamda kullanılmıştır?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A) Masanın gözünden kalemimi verir misin?         B) Kaya’nın gözünde damla damlattın mı?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C) Dolabın gözlerine çamaşırlarımı doldurdum.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14. Aşağıdaki cümlelerin hangisinde olay henüz </w:t>
      </w:r>
      <w:r w:rsidRPr="00715559">
        <w:rPr>
          <w:rFonts w:ascii="Comic Sans MS" w:hAnsi="Comic Sans MS"/>
          <w:b/>
          <w:u w:val="single"/>
        </w:rPr>
        <w:t>gerçekleşmemiştir</w:t>
      </w:r>
      <w:r>
        <w:rPr>
          <w:rFonts w:ascii="Comic Sans MS" w:hAnsi="Comic Sans MS"/>
        </w:rPr>
        <w:t>?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A) Öğretmeni çok dikkatli dinledim.              B) Eve gider gitmez ders çalışmaya başlayacağım.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C) Teyzemler Bursa’dan dün geldi.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15. Aşağıdaki atasözlerinden hangisi kurallı </w:t>
      </w:r>
      <w:r w:rsidRPr="002453E2">
        <w:rPr>
          <w:rFonts w:ascii="Comic Sans MS" w:hAnsi="Comic Sans MS"/>
          <w:b/>
          <w:u w:val="single"/>
        </w:rPr>
        <w:t>değildir</w:t>
      </w:r>
      <w:r>
        <w:rPr>
          <w:rFonts w:ascii="Comic Sans MS" w:hAnsi="Comic Sans MS"/>
        </w:rPr>
        <w:t>?</w:t>
      </w:r>
    </w:p>
    <w:p w:rsidR="00D75941" w:rsidRDefault="00D75941" w:rsidP="002453E2">
      <w:pPr>
        <w:spacing w:after="0"/>
        <w:ind w:left="-851"/>
        <w:jc w:val="center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2" type="#_x0000_t75" style="position:absolute;left:0;text-align:left;margin-left:117.4pt;margin-top:34.2pt;width:41.25pt;height:54.6pt;z-index:-251667968;visibility:visible" wrapcoords="9818 0 7069 296 1178 3551 0 7989 0 14203 3535 19529 8247 21304 9425 21304 11782 21304 13353 21304 18458 18937 21207 14203 21600 9173 20422 3551 14138 296 11389 0 9818 0">
            <v:imagedata r:id="rId6" o:title=""/>
            <w10:wrap type="tight"/>
          </v:shape>
        </w:pict>
      </w:r>
      <w:r>
        <w:rPr>
          <w:rFonts w:ascii="Comic Sans MS" w:hAnsi="Comic Sans MS"/>
        </w:rPr>
        <w:t>A) Sakla samanı gelir zamanı.                               B) Bir elin nesi var,iki elin sesi var.                          C) Parayı veren düdüğü çalar.</w:t>
      </w:r>
    </w:p>
    <w:p w:rsidR="00D75941" w:rsidRDefault="00D75941" w:rsidP="00D756DC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Resim 2" o:spid="_x0000_s1033" type="#_x0000_t75" style="position:absolute;left:0;text-align:left;margin-left:196.2pt;margin-top:1pt;width:50.6pt;height:52.3pt;z-index:-251666944;visibility:visible" wrapcoords="11606 0 2257 617 -322 1851 -322 21291 21600 21291 21600 1851 20633 1234 13218 0 11606 0">
            <v:imagedata r:id="rId7" o:title=""/>
            <w10:wrap type="tight"/>
          </v:shape>
        </w:pict>
      </w:r>
      <w:r>
        <w:rPr>
          <w:rFonts w:ascii="Comic Sans MS" w:hAnsi="Comic Sans MS"/>
        </w:rPr>
        <w:t xml:space="preserve">16. </w:t>
      </w:r>
    </w:p>
    <w:p w:rsidR="00D75941" w:rsidRPr="00095A64" w:rsidRDefault="00D75941" w:rsidP="00095A64">
      <w:pPr>
        <w:spacing w:after="0"/>
        <w:ind w:left="-85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</w:t>
      </w:r>
      <w:r w:rsidRPr="00095A64">
        <w:rPr>
          <w:rFonts w:ascii="Comic Sans MS" w:hAnsi="Comic Sans MS"/>
          <w:b/>
        </w:rPr>
        <w:t>Yaşlı</w:t>
      </w:r>
      <w:r>
        <w:rPr>
          <w:rFonts w:ascii="Comic Sans MS" w:hAnsi="Comic Sans MS"/>
          <w:b/>
        </w:rPr>
        <w:t xml:space="preserve">            Genç                                   </w:t>
      </w:r>
    </w:p>
    <w:p w:rsidR="00D75941" w:rsidRDefault="00D75941" w:rsidP="00220584">
      <w:pPr>
        <w:spacing w:after="0"/>
        <w:ind w:left="-851"/>
        <w:rPr>
          <w:rFonts w:ascii="Comic Sans MS" w:hAnsi="Comic Sans MS"/>
        </w:rPr>
      </w:pPr>
    </w:p>
    <w:p w:rsidR="00D75941" w:rsidRDefault="00D75941" w:rsidP="00CE53E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Aşağıdakilerden hangisi yukarıdakine benzer sözcükler yer almıştır?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A) Ofisin kapısı açık mı , kapalı mı?                      B)</w:t>
      </w:r>
      <w:r w:rsidRPr="00D50F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Yolda dikkatli yürümemiz gerekiyor.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C) Teneffüste Berk’le birlikte kantinden tost ve meyve suyu aldık.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17. Olumsuzluk eki aldığı halde anlamca olumlu olan cümle aşağıdakilerden hangisidir?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A) Çocuğun ağlaması hiç durmadı.         B)Bisikleti olsun istemez miydi?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C) O hiç şakadan anlamaz.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18. Aşağıdaki cümlelerin hangisinde eş sesli sözcük vardır?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A) Ali kaptan olmak istiyor.                   B) Ozan elindeki sopayla toprağı kazıyordu.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C) Rana bana da bir kalemlik verdi.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19. Aşağıdakilerden hangisi sesli okuma kurallarından </w:t>
      </w:r>
      <w:r w:rsidRPr="0013474A">
        <w:rPr>
          <w:rFonts w:ascii="Comic Sans MS" w:hAnsi="Comic Sans MS"/>
          <w:b/>
          <w:u w:val="single"/>
        </w:rPr>
        <w:t>değildir</w:t>
      </w:r>
      <w:r>
        <w:rPr>
          <w:rFonts w:ascii="Comic Sans MS" w:hAnsi="Comic Sans MS"/>
        </w:rPr>
        <w:t>?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A)İşitilebilir bir ses tonuyla okuma.                 B) Dudaklarını kıpırdatmadan okuma.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C) Noktalama işaretlerine dikkat ederek okuma.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20. “</w:t>
      </w:r>
      <w:r w:rsidRPr="006D4498">
        <w:rPr>
          <w:rFonts w:ascii="Comic Sans MS" w:hAnsi="Comic Sans MS"/>
          <w:b/>
        </w:rPr>
        <w:t>Benim babam dün okula geldi.</w:t>
      </w:r>
      <w:r>
        <w:rPr>
          <w:rFonts w:ascii="Comic Sans MS" w:hAnsi="Comic Sans MS"/>
        </w:rPr>
        <w:t>” Tümcesinde hangi sözcük gereksiz yere kullanılmıştır?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A) Benim                     B) Dün                       C) Okula</w:t>
      </w:r>
    </w:p>
    <w:p w:rsidR="00D75941" w:rsidRDefault="00D75941" w:rsidP="00931CC6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4" type="#_x0000_t106" style="position:absolute;left:0;text-align:left;margin-left:314.3pt;margin-top:29.55pt;width:39.4pt;height:14.85pt;z-index:251673088" adj="-19873,-1382">
            <v:textbox>
              <w:txbxContent>
                <w:p w:rsidR="00D75941" w:rsidRDefault="00D75941"/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71.5pt;margin-top:29.55pt;width:10.45pt;height:14.85pt;z-index:251658752" strokeweight="1.25pt">
            <v:textbox>
              <w:txbxContent>
                <w:p w:rsidR="00D75941" w:rsidRPr="00B37E63" w:rsidRDefault="00D75941" w:rsidP="00B37E63"/>
              </w:txbxContent>
            </v:textbox>
          </v:shape>
        </w:pict>
      </w:r>
      <w:r>
        <w:rPr>
          <w:rFonts w:ascii="Comic Sans MS" w:hAnsi="Comic Sans MS"/>
        </w:rPr>
        <w:t>21. Sedat,”</w:t>
      </w:r>
      <w:r w:rsidRPr="008C5EA5">
        <w:rPr>
          <w:rFonts w:ascii="Comic Sans MS" w:hAnsi="Comic Sans MS"/>
          <w:b/>
        </w:rPr>
        <w:t>Okulumu,öğretmenimi ve arkadaşlarımı çok seviyorum</w:t>
      </w:r>
      <w:r>
        <w:rPr>
          <w:rFonts w:ascii="Comic Sans MS" w:hAnsi="Comic Sans MS"/>
        </w:rPr>
        <w:t>.” tümcesinin ne bildirdiğini anlatan vagona binecektir.Sedat hangi vagona binmelidir?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36.6pt;margin-top:48.55pt;width:41pt;height:0;z-index:251672064" o:connectortype="straight" strokeweight="2pt"/>
        </w:pict>
      </w:r>
      <w:r>
        <w:rPr>
          <w:noProof/>
          <w:lang w:eastAsia="tr-TR"/>
        </w:rPr>
        <w:pict>
          <v:shape id="_x0000_s1037" type="#_x0000_t32" style="position:absolute;left:0;text-align:left;margin-left:170.8pt;margin-top:48.55pt;width:21.15pt;height:0;z-index:251671040" o:connectortype="straight" strokeweight="2pt"/>
        </w:pict>
      </w:r>
      <w:r>
        <w:rPr>
          <w:noProof/>
          <w:lang w:eastAsia="tr-TR"/>
        </w:rPr>
        <w:pict>
          <v:shape id="_x0000_s1038" type="#_x0000_t32" style="position:absolute;left:0;text-align:left;margin-left:88.45pt;margin-top:48.55pt;width:21.15pt;height:0;z-index:251670016" o:connectortype="straight" strokeweight="2pt"/>
        </w:pict>
      </w:r>
      <w:r>
        <w:rPr>
          <w:noProof/>
          <w:lang w:eastAsia="tr-TR"/>
        </w:rPr>
        <w:pict>
          <v:shape id="_x0000_s1039" type="#_x0000_t32" style="position:absolute;left:0;text-align:left;margin-left:16.6pt;margin-top:48.55pt;width:21.15pt;height:0;z-index:251668992" o:connectortype="straight" strokeweight="2pt"/>
        </w:pict>
      </w:r>
      <w:r>
        <w:rPr>
          <w:noProof/>
          <w:lang w:eastAsia="tr-TR"/>
        </w:rPr>
        <w:pict>
          <v:oval id="_x0000_s1040" style="position:absolute;left:0;text-align:left;margin-left:271.5pt;margin-top:41pt;width:12.9pt;height:15pt;z-index:251667968" strokeweight="1.25pt"/>
        </w:pict>
      </w:r>
      <w:r>
        <w:rPr>
          <w:noProof/>
          <w:lang w:eastAsia="tr-TR"/>
        </w:rPr>
        <w:pict>
          <v:oval id="_x0000_s1041" style="position:absolute;left:0;text-align:left;margin-left:249.6pt;margin-top:41pt;width:12.9pt;height:15pt;z-index:251666944" strokeweight="1.25pt"/>
        </w:pict>
      </w:r>
      <w:r>
        <w:rPr>
          <w:noProof/>
          <w:lang w:eastAsia="tr-TR"/>
        </w:rPr>
        <w:pict>
          <v:oval id="_x0000_s1042" style="position:absolute;left:0;text-align:left;margin-left:230.8pt;margin-top:41pt;width:12.9pt;height:15pt;z-index:251665920" strokeweight="1.25pt"/>
        </w:pict>
      </w:r>
      <w:r>
        <w:rPr>
          <w:noProof/>
          <w:lang w:eastAsia="tr-TR"/>
        </w:rPr>
        <w:pict>
          <v:shape id="_x0000_s1043" type="#_x0000_t32" style="position:absolute;left:0;text-align:left;margin-left:127pt;margin-top:26.15pt;width:22.25pt;height:0;z-index:251659776" o:connectortype="straight" strokeweight="2pt"/>
        </w:pict>
      </w:r>
      <w:r>
        <w:rPr>
          <w:noProof/>
          <w:lang w:eastAsia="tr-TR"/>
        </w:rPr>
        <w:pict>
          <v:shape id="_x0000_s1044" type="#_x0000_t202" style="position:absolute;left:0;text-align:left;margin-left:149.25pt;margin-top:19.35pt;width:60.4pt;height:21.65pt;z-index:251655680" strokeweight="1.25pt">
            <v:textbox style="mso-next-textbox:#_x0000_s1044">
              <w:txbxContent>
                <w:p w:rsidR="00D75941" w:rsidRPr="00B37E63" w:rsidRDefault="00D75941" w:rsidP="00B37E63">
                  <w:r>
                    <w:rPr>
                      <w:rFonts w:ascii="Comic Sans MS" w:hAnsi="Comic Sans MS"/>
                    </w:rPr>
                    <w:t>hareket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45" style="position:absolute;left:0;text-align:left;margin-left:187.5pt;margin-top:41pt;width:12.9pt;height:15pt;z-index:251664896" strokeweight="1.25pt"/>
        </w:pict>
      </w:r>
      <w:r>
        <w:rPr>
          <w:noProof/>
          <w:lang w:eastAsia="tr-TR"/>
        </w:rPr>
        <w:pict>
          <v:oval id="_x0000_s1046" style="position:absolute;left:0;text-align:left;margin-left:163.05pt;margin-top:41pt;width:12.9pt;height:15pt;z-index:251663872" strokeweight="1.25pt"/>
        </w:pict>
      </w:r>
      <w:r>
        <w:rPr>
          <w:noProof/>
          <w:lang w:eastAsia="tr-TR"/>
        </w:rPr>
        <w:pict>
          <v:oval id="_x0000_s1047" style="position:absolute;left:0;text-align:left;margin-left:105.3pt;margin-top:41pt;width:12.9pt;height:15pt;z-index:251662848" strokeweight="1.25pt"/>
        </w:pict>
      </w:r>
      <w:r>
        <w:rPr>
          <w:noProof/>
          <w:lang w:eastAsia="tr-TR"/>
        </w:rPr>
        <w:pict>
          <v:oval id="_x0000_s1048" style="position:absolute;left:0;text-align:left;margin-left:81.3pt;margin-top:41pt;width:12.9pt;height:15pt;z-index:251661824" strokeweight="1.25pt"/>
        </w:pict>
      </w:r>
      <w:r>
        <w:rPr>
          <w:noProof/>
          <w:lang w:eastAsia="tr-TR"/>
        </w:rPr>
        <w:pict>
          <v:shape id="_x0000_s1049" type="#_x0000_t202" style="position:absolute;left:0;text-align:left;margin-left:257.75pt;margin-top:9.15pt;width:24.2pt;height:11.45pt;z-index:251657728" strokeweight="1.25pt">
            <v:textbox style="mso-next-textbox:#_x0000_s1049">
              <w:txbxContent>
                <w:p w:rsidR="00D75941" w:rsidRPr="00B37E63" w:rsidRDefault="00D75941" w:rsidP="00B37E63"/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left:0;text-align:left;margin-left:230.8pt;margin-top:19.35pt;width:51.15pt;height:21.65pt;z-index:251656704" strokeweight="1.25pt">
            <v:textbox style="mso-next-textbox:#_x0000_s1050">
              <w:txbxContent>
                <w:p w:rsidR="00D75941" w:rsidRPr="00B37E63" w:rsidRDefault="00D75941" w:rsidP="00B37E63">
                  <w:r>
                    <w:rPr>
                      <w:rFonts w:ascii="Comic Sans MS" w:hAnsi="Comic Sans MS"/>
                    </w:rPr>
                    <w:t>duygu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32" style="position:absolute;left:0;text-align:left;margin-left:209.65pt;margin-top:26.15pt;width:21.15pt;height:0;z-index:251660800" o:connectortype="straight" strokeweight="2pt"/>
        </w:pict>
      </w:r>
      <w:r>
        <w:rPr>
          <w:noProof/>
          <w:lang w:eastAsia="tr-TR"/>
        </w:rPr>
        <w:pict>
          <v:shape id="_x0000_s1052" type="#_x0000_t202" style="position:absolute;left:0;text-align:left;margin-left:75.85pt;margin-top:19.35pt;width:51.15pt;height:21.65pt;z-index:251654656" strokeweight="1.25pt">
            <v:textbox>
              <w:txbxContent>
                <w:p w:rsidR="00D75941" w:rsidRPr="00B37E63" w:rsidRDefault="00D75941" w:rsidP="00B37E63">
                  <w:r>
                    <w:rPr>
                      <w:rFonts w:ascii="Comic Sans MS" w:hAnsi="Comic Sans MS"/>
                    </w:rPr>
                    <w:t>duygu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32" style="position:absolute;left:0;text-align:left;margin-left:54.7pt;margin-top:26.15pt;width:21.15pt;height:0;z-index:251653632" o:connectortype="straight" strokeweight="2pt"/>
        </w:pict>
      </w:r>
      <w:r>
        <w:rPr>
          <w:noProof/>
          <w:lang w:eastAsia="tr-TR"/>
        </w:rPr>
        <w:pict>
          <v:oval id="_x0000_s1054" style="position:absolute;left:0;text-align:left;margin-left:34.2pt;margin-top:41pt;width:12.9pt;height:15pt;z-index:251652608" strokeweight="1.25pt"/>
        </w:pict>
      </w:r>
      <w:r>
        <w:rPr>
          <w:noProof/>
          <w:lang w:eastAsia="tr-TR"/>
        </w:rPr>
        <w:pict>
          <v:oval id="_x0000_s1055" style="position:absolute;left:0;text-align:left;margin-left:9.3pt;margin-top:41pt;width:12.9pt;height:15pt;z-index:251651584" strokeweight="1.25pt"/>
        </w:pict>
      </w:r>
      <w:r>
        <w:rPr>
          <w:noProof/>
          <w:lang w:eastAsia="tr-TR"/>
        </w:rPr>
        <w:pict>
          <v:shape id="_x0000_s1056" type="#_x0000_t202" style="position:absolute;left:0;text-align:left;margin-left:3.55pt;margin-top:19.35pt;width:51.15pt;height:21.65pt;z-index:251650560" strokeweight="1.25pt">
            <v:textbox>
              <w:txbxContent>
                <w:p w:rsidR="00D75941" w:rsidRDefault="00D75941">
                  <w:r>
                    <w:rPr>
                      <w:rFonts w:ascii="Comic Sans MS" w:hAnsi="Comic Sans MS"/>
                    </w:rPr>
                    <w:t>istek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                A)                     B)                     C)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</w:p>
    <w:p w:rsidR="00D75941" w:rsidRDefault="00D75941" w:rsidP="005D35DC">
      <w:pPr>
        <w:spacing w:after="0"/>
        <w:rPr>
          <w:rFonts w:ascii="Comic Sans MS" w:hAnsi="Comic Sans MS"/>
        </w:rPr>
      </w:pP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22. I. Kişilerin emekleme,yürüme,koşma zamanları farklıdır.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II. İşte tüm bu özellikler,kişinin geçmişini oluşturur.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III. Her bireyin bir doğum tarihi vardır.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IV. Herkesin becerileri,hoşlanmadıkları ve yapabildikleri de farklıdır.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Yukarıdaki tümcelerle anlamlı bir paragraf oluşturmak için sıralama nasıl yapılmalıdır?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A) III-I-IV-II                     B) II-IV-I-III                   C)I-II-III-IV</w:t>
      </w:r>
    </w:p>
    <w:p w:rsidR="00D75941" w:rsidRPr="00D9294F" w:rsidRDefault="00D75941" w:rsidP="00C964AD">
      <w:pPr>
        <w:spacing w:after="0"/>
        <w:ind w:left="-851"/>
        <w:rPr>
          <w:rFonts w:ascii="Comic Sans MS" w:hAnsi="Comic Sans MS"/>
          <w:b/>
        </w:rPr>
      </w:pPr>
      <w:r>
        <w:rPr>
          <w:rFonts w:ascii="Comic Sans MS" w:hAnsi="Comic Sans MS"/>
        </w:rPr>
        <w:t>23.    “</w:t>
      </w:r>
      <w:r w:rsidRPr="00D9294F">
        <w:rPr>
          <w:rFonts w:ascii="Comic Sans MS" w:hAnsi="Comic Sans MS"/>
          <w:b/>
        </w:rPr>
        <w:t>Kar yağar gümüş gibi</w:t>
      </w:r>
    </w:p>
    <w:p w:rsidR="00D75941" w:rsidRPr="00D9294F" w:rsidRDefault="00D75941" w:rsidP="00C964AD">
      <w:pPr>
        <w:spacing w:after="0"/>
        <w:ind w:left="-851"/>
        <w:rPr>
          <w:rFonts w:ascii="Comic Sans MS" w:hAnsi="Comic Sans MS"/>
          <w:b/>
        </w:rPr>
      </w:pPr>
      <w:r w:rsidRPr="00D9294F">
        <w:rPr>
          <w:rFonts w:ascii="Comic Sans MS" w:hAnsi="Comic Sans MS"/>
          <w:b/>
        </w:rPr>
        <w:t xml:space="preserve">       Olur dağların süsü.</w:t>
      </w:r>
    </w:p>
    <w:p w:rsidR="00D75941" w:rsidRPr="00D9294F" w:rsidRDefault="00D75941" w:rsidP="00C964AD">
      <w:pPr>
        <w:spacing w:after="0"/>
        <w:ind w:left="-851"/>
        <w:rPr>
          <w:rFonts w:ascii="Comic Sans MS" w:hAnsi="Comic Sans MS"/>
          <w:b/>
        </w:rPr>
      </w:pPr>
      <w:r w:rsidRPr="00D9294F">
        <w:rPr>
          <w:rFonts w:ascii="Comic Sans MS" w:hAnsi="Comic Sans MS"/>
          <w:b/>
        </w:rPr>
        <w:t xml:space="preserve">       Kimse üşümesin diye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 w:rsidRPr="00D9294F">
        <w:rPr>
          <w:rFonts w:ascii="Comic Sans MS" w:hAnsi="Comic Sans MS"/>
          <w:b/>
        </w:rPr>
        <w:t xml:space="preserve">       Bulutlar pardösü</w:t>
      </w:r>
      <w:r>
        <w:rPr>
          <w:rFonts w:ascii="Comic Sans MS" w:hAnsi="Comic Sans MS"/>
        </w:rPr>
        <w:t>.”   Yandaki dörtlükte aşağıdakilerden hangisi işlenmiştir?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A) Benzetme                         B)Karşılaştırma                   C) Eleştiri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24. Aşağıdakilerden hangisi sesteş(eş sesli) </w:t>
      </w:r>
      <w:r w:rsidRPr="00C84B66">
        <w:rPr>
          <w:rFonts w:ascii="Comic Sans MS" w:hAnsi="Comic Sans MS"/>
          <w:b/>
          <w:u w:val="single"/>
        </w:rPr>
        <w:t>değildir</w:t>
      </w:r>
      <w:r>
        <w:rPr>
          <w:rFonts w:ascii="Comic Sans MS" w:hAnsi="Comic Sans MS"/>
        </w:rPr>
        <w:t>?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A) İp                                    B) İn                                    C) Aş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25. Aşağıdaki tümcelerin hangisinde farklı bir duygu anlatılmaktadır?</w:t>
      </w:r>
    </w:p>
    <w:p w:rsidR="00D75941" w:rsidRDefault="00D75941" w:rsidP="00C964A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A) Olmaz böyle şey!              B) Ne güzel! Kar yağmış           C) Ay,şu bebenin gözlerine bakın!</w:t>
      </w:r>
    </w:p>
    <w:p w:rsidR="00D75941" w:rsidRPr="00D54125" w:rsidRDefault="00D75941" w:rsidP="00836243">
      <w:pPr>
        <w:pStyle w:val="ListParagraph"/>
        <w:ind w:left="-207" w:right="-567"/>
        <w:rPr>
          <w:rFonts w:ascii="Comic Sans MS" w:hAnsi="Comic Sans MS"/>
          <w:sz w:val="28"/>
        </w:rPr>
      </w:pPr>
      <w:hyperlink r:id="rId8" w:history="1">
        <w:r w:rsidRPr="00982FFD">
          <w:rPr>
            <w:rStyle w:val="Hyperlink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p w:rsidR="00D75941" w:rsidRPr="00941D44" w:rsidRDefault="00D75941" w:rsidP="00C964AD">
      <w:pPr>
        <w:spacing w:after="0"/>
        <w:ind w:left="-851"/>
        <w:rPr>
          <w:rFonts w:ascii="Comic Sans MS" w:hAnsi="Comic Sans MS"/>
        </w:rPr>
      </w:pPr>
    </w:p>
    <w:sectPr w:rsidR="00D75941" w:rsidRPr="00941D44" w:rsidSect="000E6415">
      <w:headerReference w:type="default" r:id="rId9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941" w:rsidRDefault="00D75941" w:rsidP="00FB4CC6">
      <w:pPr>
        <w:spacing w:after="0" w:line="240" w:lineRule="auto"/>
      </w:pPr>
      <w:r>
        <w:separator/>
      </w:r>
    </w:p>
  </w:endnote>
  <w:endnote w:type="continuationSeparator" w:id="0">
    <w:p w:rsidR="00D75941" w:rsidRDefault="00D75941" w:rsidP="00FB4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941" w:rsidRDefault="00D75941" w:rsidP="00FB4CC6">
      <w:pPr>
        <w:spacing w:after="0" w:line="240" w:lineRule="auto"/>
      </w:pPr>
      <w:r>
        <w:separator/>
      </w:r>
    </w:p>
  </w:footnote>
  <w:footnote w:type="continuationSeparator" w:id="0">
    <w:p w:rsidR="00D75941" w:rsidRDefault="00D75941" w:rsidP="00FB4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941" w:rsidRDefault="00D75941">
    <w:pPr>
      <w:pStyle w:val="Header"/>
    </w:pPr>
    <w:r>
      <w:t xml:space="preserve">                                                   3.SINIF TÜRKÇE GENEL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415"/>
    <w:rsid w:val="00056928"/>
    <w:rsid w:val="00063921"/>
    <w:rsid w:val="00076EB7"/>
    <w:rsid w:val="00095A64"/>
    <w:rsid w:val="000B5A64"/>
    <w:rsid w:val="000E6415"/>
    <w:rsid w:val="00117DD5"/>
    <w:rsid w:val="0013474A"/>
    <w:rsid w:val="001A0B2A"/>
    <w:rsid w:val="00220584"/>
    <w:rsid w:val="002453E2"/>
    <w:rsid w:val="0027073E"/>
    <w:rsid w:val="002C0D42"/>
    <w:rsid w:val="002E2CE6"/>
    <w:rsid w:val="003360B8"/>
    <w:rsid w:val="0035580A"/>
    <w:rsid w:val="00365ABF"/>
    <w:rsid w:val="0039456B"/>
    <w:rsid w:val="003A069C"/>
    <w:rsid w:val="003B0FC2"/>
    <w:rsid w:val="004924AE"/>
    <w:rsid w:val="004C4B1A"/>
    <w:rsid w:val="004E72D4"/>
    <w:rsid w:val="005527E6"/>
    <w:rsid w:val="00554B83"/>
    <w:rsid w:val="005801FE"/>
    <w:rsid w:val="005A3BA0"/>
    <w:rsid w:val="005D35DC"/>
    <w:rsid w:val="006179E8"/>
    <w:rsid w:val="00620E7D"/>
    <w:rsid w:val="006301CF"/>
    <w:rsid w:val="006D4498"/>
    <w:rsid w:val="00715559"/>
    <w:rsid w:val="007A4E86"/>
    <w:rsid w:val="007B2A95"/>
    <w:rsid w:val="007B2B1A"/>
    <w:rsid w:val="007B4239"/>
    <w:rsid w:val="007F6F8D"/>
    <w:rsid w:val="00827553"/>
    <w:rsid w:val="008275E6"/>
    <w:rsid w:val="00836243"/>
    <w:rsid w:val="00894A70"/>
    <w:rsid w:val="008A5384"/>
    <w:rsid w:val="008C5EA5"/>
    <w:rsid w:val="00907202"/>
    <w:rsid w:val="00931CC6"/>
    <w:rsid w:val="00941D44"/>
    <w:rsid w:val="00982B0C"/>
    <w:rsid w:val="00982FFD"/>
    <w:rsid w:val="00995F4D"/>
    <w:rsid w:val="009A759A"/>
    <w:rsid w:val="00B105E9"/>
    <w:rsid w:val="00B12117"/>
    <w:rsid w:val="00B202B7"/>
    <w:rsid w:val="00B21ABE"/>
    <w:rsid w:val="00B37E63"/>
    <w:rsid w:val="00B469E6"/>
    <w:rsid w:val="00B5212A"/>
    <w:rsid w:val="00BD3698"/>
    <w:rsid w:val="00C01DDB"/>
    <w:rsid w:val="00C84B66"/>
    <w:rsid w:val="00C964AD"/>
    <w:rsid w:val="00CB7B06"/>
    <w:rsid w:val="00CE53E3"/>
    <w:rsid w:val="00D50F07"/>
    <w:rsid w:val="00D54125"/>
    <w:rsid w:val="00D756DC"/>
    <w:rsid w:val="00D75941"/>
    <w:rsid w:val="00D9294F"/>
    <w:rsid w:val="00E31617"/>
    <w:rsid w:val="00E35896"/>
    <w:rsid w:val="00E449BE"/>
    <w:rsid w:val="00E508D3"/>
    <w:rsid w:val="00E87532"/>
    <w:rsid w:val="00EB16FE"/>
    <w:rsid w:val="00EB440A"/>
    <w:rsid w:val="00EF6B56"/>
    <w:rsid w:val="00FB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9E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4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4CC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B4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4CC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95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5A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3624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362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3</Pages>
  <Words>904</Words>
  <Characters>5156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edanur</cp:lastModifiedBy>
  <cp:revision>58</cp:revision>
  <dcterms:created xsi:type="dcterms:W3CDTF">2012-11-15T17:46:00Z</dcterms:created>
  <dcterms:modified xsi:type="dcterms:W3CDTF">2013-11-23T16:56:00Z</dcterms:modified>
</cp:coreProperties>
</file>