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B4" w:rsidRDefault="00DC30B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0.95pt;margin-top:-49.35pt;width:5in;height:88.85pt;z-index:251658752">
            <v:textbox>
              <w:txbxContent>
                <w:p w:rsidR="00DC30B4" w:rsidRDefault="00DC30B4" w:rsidP="00FD472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TÜRKÇE</w:t>
                  </w:r>
                </w:p>
                <w:p w:rsidR="00DC30B4" w:rsidRDefault="00DC30B4" w:rsidP="00FD472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CÜMLE BİLGİSİ TEST</w:t>
                  </w:r>
                </w:p>
                <w:p w:rsidR="00DC30B4" w:rsidRPr="00D54125" w:rsidRDefault="00DC30B4" w:rsidP="004E7290">
                  <w:pPr>
                    <w:pStyle w:val="ListParagraph"/>
                    <w:ind w:left="-207" w:right="-567"/>
                    <w:rPr>
                      <w:rFonts w:ascii="Comic Sans MS" w:hAnsi="Comic Sans MS"/>
                      <w:sz w:val="28"/>
                    </w:rPr>
                  </w:pPr>
                  <w:hyperlink r:id="rId4" w:history="1">
                    <w:r w:rsidRPr="00982FFD">
                      <w:rPr>
                        <w:rStyle w:val="Hyperlink"/>
                        <w:rFonts w:ascii="Comic Sans MS" w:hAnsi="Comic Sans MS"/>
                        <w:sz w:val="28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  <w:p w:rsidR="00DC30B4" w:rsidRDefault="00DC30B4" w:rsidP="00FD472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364.45pt;margin-top:-46.55pt;width:361.75pt;height:559.15pt;z-index:251657728;visibility:visible">
            <v:imagedata r:id="rId5" o:title=""/>
          </v:shape>
        </w:pict>
      </w:r>
      <w:r>
        <w:rPr>
          <w:noProof/>
        </w:rPr>
        <w:pict>
          <v:shape id="Resim 1" o:spid="_x0000_s1028" type="#_x0000_t75" style="position:absolute;margin-left:-33.85pt;margin-top:-31.95pt;width:351.1pt;height:525.25pt;z-index:251656704;visibility:visible">
            <v:imagedata r:id="rId6" o:title=""/>
          </v:shape>
        </w:pict>
      </w:r>
    </w:p>
    <w:sectPr w:rsidR="00DC30B4" w:rsidSect="00677B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B00"/>
    <w:rsid w:val="000119CF"/>
    <w:rsid w:val="000213AD"/>
    <w:rsid w:val="00025A24"/>
    <w:rsid w:val="00073B33"/>
    <w:rsid w:val="00077D98"/>
    <w:rsid w:val="00123076"/>
    <w:rsid w:val="00145A24"/>
    <w:rsid w:val="00163763"/>
    <w:rsid w:val="001B3069"/>
    <w:rsid w:val="001F27CA"/>
    <w:rsid w:val="00207389"/>
    <w:rsid w:val="00267365"/>
    <w:rsid w:val="002931EF"/>
    <w:rsid w:val="00344D00"/>
    <w:rsid w:val="003863B3"/>
    <w:rsid w:val="0049287F"/>
    <w:rsid w:val="004A4509"/>
    <w:rsid w:val="004E7290"/>
    <w:rsid w:val="00580F5C"/>
    <w:rsid w:val="005B649C"/>
    <w:rsid w:val="00633305"/>
    <w:rsid w:val="00652446"/>
    <w:rsid w:val="00677B00"/>
    <w:rsid w:val="007149D8"/>
    <w:rsid w:val="00742152"/>
    <w:rsid w:val="008F6F55"/>
    <w:rsid w:val="00982FFD"/>
    <w:rsid w:val="009B2F65"/>
    <w:rsid w:val="00A56BA5"/>
    <w:rsid w:val="00AD09AD"/>
    <w:rsid w:val="00AE407F"/>
    <w:rsid w:val="00B14772"/>
    <w:rsid w:val="00B25806"/>
    <w:rsid w:val="00B404DA"/>
    <w:rsid w:val="00BE023A"/>
    <w:rsid w:val="00C025AE"/>
    <w:rsid w:val="00D54125"/>
    <w:rsid w:val="00D6158C"/>
    <w:rsid w:val="00DA79C1"/>
    <w:rsid w:val="00DB23ED"/>
    <w:rsid w:val="00DC30B4"/>
    <w:rsid w:val="00E13458"/>
    <w:rsid w:val="00E551B1"/>
    <w:rsid w:val="00EE2128"/>
    <w:rsid w:val="00EE3069"/>
    <w:rsid w:val="00EE5EF0"/>
    <w:rsid w:val="00F43DF3"/>
    <w:rsid w:val="00F70413"/>
    <w:rsid w:val="00FD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2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77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7B0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E7290"/>
    <w:pPr>
      <w:ind w:left="720"/>
      <w:contextualSpacing/>
    </w:pPr>
    <w:rPr>
      <w:rFonts w:eastAsia="Calibri"/>
      <w:lang w:eastAsia="en-US"/>
    </w:rPr>
  </w:style>
  <w:style w:type="character" w:styleId="Hyperlink">
    <w:name w:val="Hyperlink"/>
    <w:basedOn w:val="DefaultParagraphFont"/>
    <w:uiPriority w:val="99"/>
    <w:rsid w:val="004E72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0</Words>
  <Characters>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</dc:creator>
  <cp:keywords/>
  <dc:description/>
  <cp:lastModifiedBy>edanur</cp:lastModifiedBy>
  <cp:revision>5</cp:revision>
  <cp:lastPrinted>2011-11-14T08:47:00Z</cp:lastPrinted>
  <dcterms:created xsi:type="dcterms:W3CDTF">2011-11-14T08:40:00Z</dcterms:created>
  <dcterms:modified xsi:type="dcterms:W3CDTF">2013-11-23T16:57:00Z</dcterms:modified>
</cp:coreProperties>
</file>