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417" w:rsidRDefault="00EF3417" w:rsidP="004E338D">
      <w:pPr>
        <w:jc w:val="center"/>
        <w:rPr>
          <w:rFonts w:ascii="Comic Sans MS" w:hAnsi="Comic Sans MS"/>
          <w:b/>
          <w:sz w:val="22"/>
          <w:szCs w:val="22"/>
        </w:rPr>
      </w:pPr>
      <w:r w:rsidRPr="00191908">
        <w:rPr>
          <w:rFonts w:ascii="Comic Sans MS" w:hAnsi="Comic Sans MS"/>
          <w:b/>
          <w:sz w:val="22"/>
          <w:szCs w:val="22"/>
          <w:bdr w:val="single" w:sz="4" w:space="0" w:color="auto"/>
        </w:rPr>
        <w:t>3.SINIF TÜRKÇE ÇALIŞMA KAĞIDI</w:t>
      </w:r>
    </w:p>
    <w:p w:rsidR="00EF3417" w:rsidRDefault="00EF3417" w:rsidP="004E338D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1.Etkinlik: </w:t>
      </w:r>
      <w:r w:rsidRPr="00AF6671">
        <w:rPr>
          <w:rFonts w:ascii="Comic Sans MS" w:hAnsi="Comic Sans MS"/>
          <w:sz w:val="22"/>
          <w:szCs w:val="22"/>
        </w:rPr>
        <w:t>Aşağıdaki masalı okuyup eksik olan yapım eklerini ekleyiniz.</w:t>
      </w:r>
      <w:r>
        <w:rPr>
          <w:rFonts w:ascii="Comic Sans MS" w:hAnsi="Comic Sans MS"/>
          <w:b/>
          <w:sz w:val="22"/>
          <w:szCs w:val="22"/>
        </w:rPr>
        <w:t xml:space="preserve"> </w:t>
      </w:r>
    </w:p>
    <w:p w:rsidR="00EF3417" w:rsidRPr="000A0E44" w:rsidRDefault="00EF3417" w:rsidP="004E338D">
      <w:pPr>
        <w:rPr>
          <w:rFonts w:ascii="Comic Sans MS" w:hAnsi="Comic Sans MS"/>
          <w:b/>
          <w:sz w:val="22"/>
          <w:szCs w:val="2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6" type="#_x0000_t202" style="position:absolute;margin-left:-7.65pt;margin-top:1.1pt;width:550.05pt;height:322.0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" filled="f" strokecolor="#4f81bd">
            <v:path arrowok="t"/>
            <v:textbox>
              <w:txbxContent>
                <w:p w:rsidR="00EF3417" w:rsidRPr="00AF6671" w:rsidRDefault="00EF3417" w:rsidP="004E338D">
                  <w:pPr>
                    <w:tabs>
                      <w:tab w:val="left" w:pos="3165"/>
                    </w:tabs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</w:pPr>
                  <w:r w:rsidRPr="00AF6671">
                    <w:rPr>
                      <w:rFonts w:ascii="ALFABET98" w:hAnsi="ALFABET98"/>
                      <w:b/>
                      <w:color w:val="0D0D0D"/>
                      <w:sz w:val="32"/>
                      <w:szCs w:val="32"/>
                    </w:rPr>
                    <w:t xml:space="preserve">         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Bir varmış , bir yokmuş. Evvel zaman içinde , kalbur saman içinde yaş</w:t>
                  </w:r>
                  <w:r w:rsidRPr="00AF6671">
                    <w:rPr>
                      <w:color w:val="0D0D0D"/>
                      <w:sz w:val="28"/>
                      <w:szCs w:val="28"/>
                    </w:rPr>
                    <w:t>…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..  m</w:t>
                  </w:r>
                  <w:r w:rsidRPr="00AF6671">
                    <w:rPr>
                      <w:rFonts w:ascii="Hand writing Mutlu" w:hAnsi="Hand writing Mutlu" w:cs="ALFABET98"/>
                      <w:color w:val="0D0D0D"/>
                      <w:sz w:val="28"/>
                      <w:szCs w:val="28"/>
                    </w:rPr>
                    <w:t>ı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 xml:space="preserve">  ya</w:t>
                  </w:r>
                  <w:r w:rsidRPr="00AF6671">
                    <w:rPr>
                      <w:rFonts w:ascii="Hand writing Mutlu" w:hAnsi="Hand writing Mutlu" w:cs="ALFABET98"/>
                      <w:color w:val="0D0D0D"/>
                      <w:sz w:val="28"/>
                      <w:szCs w:val="28"/>
                    </w:rPr>
                    <w:t>ş</w:t>
                  </w:r>
                  <w:r w:rsidRPr="00AF6671">
                    <w:rPr>
                      <w:color w:val="0D0D0D"/>
                      <w:sz w:val="28"/>
                      <w:szCs w:val="28"/>
                    </w:rPr>
                    <w:t>…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..  bir kral ile ses</w:t>
                  </w:r>
                  <w:r w:rsidRPr="00AF6671">
                    <w:rPr>
                      <w:color w:val="0D0D0D"/>
                      <w:sz w:val="28"/>
                      <w:szCs w:val="28"/>
                    </w:rPr>
                    <w:t>…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.. bir kızı varmış. Bu güzel , ses</w:t>
                  </w:r>
                  <w:r w:rsidRPr="00AF6671">
                    <w:rPr>
                      <w:color w:val="0D0D0D"/>
                      <w:sz w:val="28"/>
                      <w:szCs w:val="28"/>
                    </w:rPr>
                    <w:t>…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.. ve soy</w:t>
                  </w:r>
                  <w:r w:rsidRPr="00AF6671">
                    <w:rPr>
                      <w:color w:val="0D0D0D"/>
                      <w:sz w:val="28"/>
                      <w:szCs w:val="28"/>
                    </w:rPr>
                    <w:t>…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.. prenses, mutsuz   bir hayat yaşarmış. Ülkede birçok bahçe olmasına rağmen , o yeşil</w:t>
                  </w:r>
                  <w:r w:rsidRPr="00AF6671">
                    <w:rPr>
                      <w:color w:val="0D0D0D"/>
                      <w:sz w:val="28"/>
                      <w:szCs w:val="28"/>
                    </w:rPr>
                    <w:t>…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 xml:space="preserve">    içinde  , rahat</w:t>
                  </w:r>
                  <w:r w:rsidRPr="00AF6671">
                    <w:rPr>
                      <w:color w:val="0D0D0D"/>
                      <w:sz w:val="28"/>
                      <w:szCs w:val="28"/>
                    </w:rPr>
                    <w:t>……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 xml:space="preserve">  olduğu için gönlünce  gezemezmiş. Ses</w:t>
                  </w:r>
                  <w:r w:rsidRPr="00AF6671">
                    <w:rPr>
                      <w:color w:val="0D0D0D"/>
                      <w:sz w:val="28"/>
                      <w:szCs w:val="28"/>
                    </w:rPr>
                    <w:t>…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..  prensesin  gözleri iyi görmüyormuş. Güneş</w:t>
                  </w:r>
                  <w:r w:rsidRPr="00AF6671">
                    <w:rPr>
                      <w:color w:val="0D0D0D"/>
                      <w:sz w:val="28"/>
                      <w:szCs w:val="28"/>
                    </w:rPr>
                    <w:t>……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 xml:space="preserve">   bir günde sarayda ne kadar şifa</w:t>
                  </w:r>
                  <w:r w:rsidRPr="00AF6671">
                    <w:rPr>
                      <w:color w:val="0D0D0D"/>
                      <w:sz w:val="28"/>
                      <w:szCs w:val="28"/>
                    </w:rPr>
                    <w:t>……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 xml:space="preserve">  büyü</w:t>
                  </w:r>
                  <w:r w:rsidRPr="00AF6671">
                    <w:rPr>
                      <w:color w:val="0D0D0D"/>
                      <w:sz w:val="28"/>
                      <w:szCs w:val="28"/>
                    </w:rPr>
                    <w:t>……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 xml:space="preserve">   varsa  hepsi </w:t>
                  </w:r>
                  <w:r w:rsidRPr="00AF6671">
                    <w:rPr>
                      <w:rFonts w:ascii="Hand writing Mutlu" w:hAnsi="Hand writing Mutlu" w:cs="ALFABET98"/>
                      <w:color w:val="0D0D0D"/>
                      <w:sz w:val="28"/>
                      <w:szCs w:val="28"/>
                    </w:rPr>
                    <w:t>ç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a</w:t>
                  </w:r>
                  <w:r w:rsidRPr="00AF6671">
                    <w:rPr>
                      <w:rFonts w:ascii="Hand writing Mutlu" w:hAnsi="Hand writing Mutlu" w:cs="ALFABET98"/>
                      <w:color w:val="0D0D0D"/>
                      <w:sz w:val="28"/>
                      <w:szCs w:val="28"/>
                    </w:rPr>
                    <w:t>ğ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r</w:t>
                  </w:r>
                  <w:r w:rsidRPr="00AF6671">
                    <w:rPr>
                      <w:rFonts w:ascii="Hand writing Mutlu" w:hAnsi="Hand writing Mutlu" w:cs="ALFABET98"/>
                      <w:color w:val="0D0D0D"/>
                      <w:sz w:val="28"/>
                      <w:szCs w:val="28"/>
                    </w:rPr>
                    <w:t>ı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lm</w:t>
                  </w:r>
                  <w:r w:rsidRPr="00AF6671">
                    <w:rPr>
                      <w:rFonts w:ascii="Hand writing Mutlu" w:hAnsi="Hand writing Mutlu" w:cs="ALFABET98"/>
                      <w:color w:val="0D0D0D"/>
                      <w:sz w:val="28"/>
                      <w:szCs w:val="28"/>
                    </w:rPr>
                    <w:t>ış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 xml:space="preserve"> ama kimse yard</w:t>
                  </w:r>
                  <w:r w:rsidRPr="00AF6671">
                    <w:rPr>
                      <w:rFonts w:ascii="Hand writing Mutlu" w:hAnsi="Hand writing Mutlu" w:cs="ALFABET98"/>
                      <w:color w:val="0D0D0D"/>
                      <w:sz w:val="28"/>
                      <w:szCs w:val="28"/>
                    </w:rPr>
                    <w:t>ı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m edememi</w:t>
                  </w:r>
                  <w:r w:rsidRPr="00AF6671">
                    <w:rPr>
                      <w:rFonts w:ascii="Hand writing Mutlu" w:hAnsi="Hand writing Mutlu" w:cs="ALFABET98"/>
                      <w:color w:val="0D0D0D"/>
                      <w:sz w:val="28"/>
                      <w:szCs w:val="28"/>
                    </w:rPr>
                    <w:t>ş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. Bunu duyan iyi kalp</w:t>
                  </w:r>
                  <w:r w:rsidRPr="00AF6671">
                    <w:rPr>
                      <w:color w:val="0D0D0D"/>
                      <w:sz w:val="28"/>
                      <w:szCs w:val="28"/>
                    </w:rPr>
                    <w:t>……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 xml:space="preserve">   bir doktor , saraya gelip prensesin gözlerine bakmış, sonra ona  bir göz</w:t>
                  </w:r>
                  <w:r w:rsidRPr="00AF6671">
                    <w:rPr>
                      <w:color w:val="0D0D0D"/>
                      <w:sz w:val="28"/>
                      <w:szCs w:val="28"/>
                    </w:rPr>
                    <w:t>……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 xml:space="preserve">  vermiş. Yaş</w:t>
                  </w:r>
                  <w:r w:rsidRPr="00AF6671">
                    <w:rPr>
                      <w:color w:val="0D0D0D"/>
                      <w:sz w:val="28"/>
                      <w:szCs w:val="28"/>
                    </w:rPr>
                    <w:t>…</w:t>
                  </w:r>
                  <w:r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.       kral ,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kızının mut</w:t>
                  </w:r>
                  <w:r w:rsidRPr="00AF6671">
                    <w:rPr>
                      <w:color w:val="0D0D0D"/>
                      <w:sz w:val="28"/>
                      <w:szCs w:val="28"/>
                    </w:rPr>
                    <w:t>…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.</w:t>
                  </w:r>
                  <w:r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 xml:space="preserve">  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olmadığını,  ne</w:t>
                  </w:r>
                  <w:r w:rsidRPr="00AF6671">
                    <w:rPr>
                      <w:rFonts w:ascii="Hand writing Mutlu" w:hAnsi="Hand writing Mutlu" w:cs="ALFABET98"/>
                      <w:color w:val="0D0D0D"/>
                      <w:sz w:val="28"/>
                      <w:szCs w:val="28"/>
                    </w:rPr>
                    <w:t>ş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e i</w:t>
                  </w:r>
                  <w:r w:rsidRPr="00AF6671">
                    <w:rPr>
                      <w:rFonts w:ascii="Hand writing Mutlu" w:hAnsi="Hand writing Mutlu" w:cs="ALFABET98"/>
                      <w:color w:val="0D0D0D"/>
                      <w:sz w:val="28"/>
                      <w:szCs w:val="28"/>
                    </w:rPr>
                    <w:t>ç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inde eskisi gibi ko</w:t>
                  </w:r>
                  <w:r w:rsidRPr="00AF6671">
                    <w:rPr>
                      <w:rFonts w:ascii="Hand writing Mutlu" w:hAnsi="Hand writing Mutlu" w:cs="ALFABET98"/>
                      <w:color w:val="0D0D0D"/>
                      <w:sz w:val="28"/>
                      <w:szCs w:val="28"/>
                    </w:rPr>
                    <w:t>ş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tu</w:t>
                  </w:r>
                  <w:r w:rsidRPr="00AF6671">
                    <w:rPr>
                      <w:rFonts w:ascii="Hand writing Mutlu" w:hAnsi="Hand writing Mutlu" w:cs="ALFABET98"/>
                      <w:color w:val="0D0D0D"/>
                      <w:sz w:val="28"/>
                      <w:szCs w:val="28"/>
                    </w:rPr>
                    <w:t>ğ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unu  g</w:t>
                  </w:r>
                  <w:r w:rsidRPr="00AF6671">
                    <w:rPr>
                      <w:rFonts w:ascii="Hand writing Mutlu" w:hAnsi="Hand writing Mutlu" w:cs="ALFABET98"/>
                      <w:color w:val="0D0D0D"/>
                      <w:sz w:val="28"/>
                      <w:szCs w:val="28"/>
                    </w:rPr>
                    <w:t>ö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r</w:t>
                  </w:r>
                  <w:r w:rsidRPr="00AF6671">
                    <w:rPr>
                      <w:rFonts w:ascii="Hand writing Mutlu" w:hAnsi="Hand writing Mutlu" w:cs="ALFABET98"/>
                      <w:color w:val="0D0D0D"/>
                      <w:sz w:val="28"/>
                      <w:szCs w:val="28"/>
                    </w:rPr>
                    <w:t>ü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 xml:space="preserve">nce </w:t>
                  </w:r>
                  <w:r w:rsidRPr="00AF6671">
                    <w:rPr>
                      <w:rFonts w:ascii="Hand writing Mutlu" w:hAnsi="Hand writing Mutlu" w:cs="ALFABET98"/>
                      <w:color w:val="0D0D0D"/>
                      <w:sz w:val="28"/>
                      <w:szCs w:val="28"/>
                    </w:rPr>
                    <w:t>ç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ok sevinmi</w:t>
                  </w:r>
                  <w:r w:rsidRPr="00AF6671">
                    <w:rPr>
                      <w:rFonts w:ascii="Hand writing Mutlu" w:hAnsi="Hand writing Mutlu" w:cs="ALFABET98"/>
                      <w:color w:val="0D0D0D"/>
                      <w:sz w:val="28"/>
                      <w:szCs w:val="28"/>
                    </w:rPr>
                    <w:t>ş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 xml:space="preserve">. </w:t>
                  </w:r>
                </w:p>
                <w:p w:rsidR="00EF3417" w:rsidRPr="00AF6671" w:rsidRDefault="00EF3417" w:rsidP="004E338D">
                  <w:pPr>
                    <w:tabs>
                      <w:tab w:val="left" w:pos="3165"/>
                    </w:tabs>
                    <w:rPr>
                      <w:rFonts w:ascii="Hand writing Mutlu" w:hAnsi="Hand writing Mutlu"/>
                      <w:color w:val="0D0D0D"/>
                    </w:rPr>
                  </w:pP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 xml:space="preserve">       Kral,  saygı</w:t>
                  </w:r>
                  <w:r w:rsidRPr="00AF6671">
                    <w:rPr>
                      <w:color w:val="0D0D0D"/>
                      <w:sz w:val="28"/>
                      <w:szCs w:val="28"/>
                    </w:rPr>
                    <w:t>……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 xml:space="preserve">  doktora </w:t>
                  </w:r>
                  <w:r w:rsidRPr="00AF6671">
                    <w:rPr>
                      <w:color w:val="0D0D0D"/>
                      <w:sz w:val="28"/>
                      <w:szCs w:val="28"/>
                    </w:rPr>
                    <w:t>“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 xml:space="preserve"> En </w:t>
                  </w:r>
                  <w:r w:rsidRPr="00AF6671">
                    <w:rPr>
                      <w:rFonts w:ascii="Hand writing Mutlu" w:hAnsi="Hand writing Mutlu" w:cs="Hand writing Mutlu"/>
                      <w:color w:val="0D0D0D"/>
                      <w:sz w:val="28"/>
                      <w:szCs w:val="28"/>
                    </w:rPr>
                    <w:t>ç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ok sevdi</w:t>
                  </w:r>
                  <w:r w:rsidRPr="00AF6671">
                    <w:rPr>
                      <w:rFonts w:ascii="Hand writing Mutlu" w:hAnsi="Hand writing Mutlu" w:cs="Hand writing Mutlu"/>
                      <w:color w:val="0D0D0D"/>
                      <w:sz w:val="28"/>
                      <w:szCs w:val="28"/>
                    </w:rPr>
                    <w:t>ğ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 xml:space="preserve">i </w:t>
                  </w:r>
                  <w:r w:rsidRPr="00AF6671">
                    <w:rPr>
                      <w:rFonts w:ascii="Hand writing Mutlu" w:hAnsi="Hand writing Mutlu" w:cs="Hand writing Mutlu"/>
                      <w:color w:val="0D0D0D"/>
                      <w:sz w:val="28"/>
                      <w:szCs w:val="28"/>
                    </w:rPr>
                    <w:t>ş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ey nedir?</w:t>
                  </w:r>
                  <w:r w:rsidRPr="00AF6671">
                    <w:rPr>
                      <w:color w:val="0D0D0D"/>
                      <w:sz w:val="28"/>
                      <w:szCs w:val="28"/>
                    </w:rPr>
                    <w:t>”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 xml:space="preserve">  diye sormu</w:t>
                  </w:r>
                  <w:r w:rsidRPr="00AF6671">
                    <w:rPr>
                      <w:rFonts w:ascii="Hand writing Mutlu" w:hAnsi="Hand writing Mutlu" w:cs="Hand writing Mutlu"/>
                      <w:color w:val="0D0D0D"/>
                      <w:sz w:val="28"/>
                      <w:szCs w:val="28"/>
                    </w:rPr>
                    <w:t>ş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 xml:space="preserve">. Doktor da  </w:t>
                  </w:r>
                  <w:r w:rsidRPr="00AF6671">
                    <w:rPr>
                      <w:color w:val="0D0D0D"/>
                      <w:sz w:val="28"/>
                      <w:szCs w:val="28"/>
                    </w:rPr>
                    <w:t>“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Simit , kitap ve siyah ayakkab</w:t>
                  </w:r>
                  <w:r w:rsidRPr="00AF6671">
                    <w:rPr>
                      <w:rFonts w:ascii="Hand writing Mutlu" w:hAnsi="Hand writing Mutlu" w:cs="Hand writing Mutlu"/>
                      <w:color w:val="0D0D0D"/>
                      <w:sz w:val="28"/>
                      <w:szCs w:val="28"/>
                    </w:rPr>
                    <w:t>ı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 xml:space="preserve"> </w:t>
                  </w:r>
                  <w:r w:rsidRPr="00AF6671">
                    <w:rPr>
                      <w:color w:val="0D0D0D"/>
                      <w:sz w:val="28"/>
                      <w:szCs w:val="28"/>
                    </w:rPr>
                    <w:t>“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 xml:space="preserve"> oldu</w:t>
                  </w:r>
                  <w:r w:rsidRPr="00AF6671">
                    <w:rPr>
                      <w:rFonts w:ascii="Hand writing Mutlu" w:hAnsi="Hand writing Mutlu" w:cs="Hand writing Mutlu"/>
                      <w:color w:val="0D0D0D"/>
                      <w:sz w:val="28"/>
                      <w:szCs w:val="28"/>
                    </w:rPr>
                    <w:t>ğ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unu s</w:t>
                  </w:r>
                  <w:r w:rsidRPr="00AF6671">
                    <w:rPr>
                      <w:rFonts w:ascii="Hand writing Mutlu" w:hAnsi="Hand writing Mutlu" w:cs="Hand writing Mutlu"/>
                      <w:color w:val="0D0D0D"/>
                      <w:sz w:val="28"/>
                      <w:szCs w:val="28"/>
                    </w:rPr>
                    <w:t>ö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ylemi</w:t>
                  </w:r>
                  <w:r w:rsidRPr="00AF6671">
                    <w:rPr>
                      <w:rFonts w:ascii="Hand writing Mutlu" w:hAnsi="Hand writing Mutlu" w:cs="Hand writing Mutlu"/>
                      <w:color w:val="0D0D0D"/>
                      <w:sz w:val="28"/>
                      <w:szCs w:val="28"/>
                    </w:rPr>
                    <w:t>ş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. Kral  simit</w:t>
                  </w:r>
                  <w:r w:rsidRPr="00AF6671">
                    <w:rPr>
                      <w:color w:val="0D0D0D"/>
                      <w:sz w:val="28"/>
                      <w:szCs w:val="28"/>
                    </w:rPr>
                    <w:t>…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.den  simit, ayakkabı.....dan ayakkabı, kitap</w:t>
                  </w:r>
                  <w:r w:rsidRPr="00AF6671">
                    <w:rPr>
                      <w:color w:val="0D0D0D"/>
                      <w:sz w:val="28"/>
                      <w:szCs w:val="28"/>
                    </w:rPr>
                    <w:t>………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dan   kitap alarak  say</w:t>
                  </w:r>
                  <w:r w:rsidRPr="00AF6671">
                    <w:rPr>
                      <w:color w:val="0D0D0D"/>
                      <w:sz w:val="28"/>
                      <w:szCs w:val="28"/>
                    </w:rPr>
                    <w:t>……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..    doktora vermi</w:t>
                  </w:r>
                  <w:r w:rsidRPr="00AF6671">
                    <w:rPr>
                      <w:rFonts w:ascii="Hand writing Mutlu" w:hAnsi="Hand writing Mutlu" w:cs="ALFABET98"/>
                      <w:color w:val="0D0D0D"/>
                      <w:sz w:val="28"/>
                      <w:szCs w:val="28"/>
                    </w:rPr>
                    <w:t>ş</w:t>
                  </w:r>
                  <w:r w:rsidRPr="00AF6671">
                    <w:rPr>
                      <w:rFonts w:ascii="Hand writing Mutlu" w:hAnsi="Hand writing Mutlu"/>
                      <w:color w:val="0D0D0D"/>
                      <w:sz w:val="28"/>
                      <w:szCs w:val="28"/>
                    </w:rPr>
                    <w:t>. Yardımları için de ayrıca teşekkür etmiş.</w:t>
                  </w:r>
                </w:p>
                <w:p w:rsidR="00EF3417" w:rsidRPr="00AF6671" w:rsidRDefault="00EF3417" w:rsidP="004E338D">
                  <w:pPr>
                    <w:tabs>
                      <w:tab w:val="left" w:pos="3165"/>
                    </w:tabs>
                    <w:jc w:val="both"/>
                    <w:rPr>
                      <w:rFonts w:ascii="ALFABET98" w:hAnsi="ALFABET98"/>
                      <w:b/>
                      <w:caps/>
                      <w:color w:val="0D0D0D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EF3417" w:rsidRPr="000A0E44" w:rsidRDefault="00EF3417" w:rsidP="004E338D">
      <w:pPr>
        <w:rPr>
          <w:rFonts w:ascii="Comic Sans MS" w:hAnsi="Comic Sans MS"/>
          <w:b/>
          <w:sz w:val="22"/>
          <w:szCs w:val="22"/>
        </w:rPr>
      </w:pPr>
    </w:p>
    <w:p w:rsidR="00EF3417" w:rsidRPr="000A0E44" w:rsidRDefault="00EF3417" w:rsidP="004E338D">
      <w:pPr>
        <w:jc w:val="center"/>
        <w:rPr>
          <w:rFonts w:ascii="Comic Sans MS" w:hAnsi="Comic Sans MS"/>
          <w:b/>
          <w:sz w:val="22"/>
          <w:szCs w:val="22"/>
        </w:rPr>
      </w:pPr>
    </w:p>
    <w:p w:rsidR="00EF3417" w:rsidRDefault="00EF3417" w:rsidP="004E338D">
      <w:pPr>
        <w:rPr>
          <w:rFonts w:ascii="Comic Sans MS" w:hAnsi="Comic Sans MS"/>
          <w:sz w:val="22"/>
          <w:szCs w:val="22"/>
        </w:rPr>
      </w:pPr>
    </w:p>
    <w:p w:rsidR="00EF3417" w:rsidRPr="00191908" w:rsidRDefault="00EF3417" w:rsidP="004E338D">
      <w:pPr>
        <w:rPr>
          <w:rFonts w:ascii="Comic Sans MS" w:hAnsi="Comic Sans MS"/>
          <w:sz w:val="22"/>
          <w:szCs w:val="22"/>
        </w:rPr>
      </w:pPr>
    </w:p>
    <w:p w:rsidR="00EF3417" w:rsidRPr="00191908" w:rsidRDefault="00EF3417" w:rsidP="004E338D">
      <w:pPr>
        <w:rPr>
          <w:rFonts w:ascii="Comic Sans MS" w:hAnsi="Comic Sans MS"/>
          <w:sz w:val="22"/>
          <w:szCs w:val="22"/>
        </w:rPr>
      </w:pPr>
    </w:p>
    <w:p w:rsidR="00EF3417" w:rsidRPr="00191908" w:rsidRDefault="00EF3417" w:rsidP="004E338D">
      <w:pPr>
        <w:rPr>
          <w:rFonts w:ascii="Comic Sans MS" w:hAnsi="Comic Sans MS"/>
          <w:sz w:val="22"/>
          <w:szCs w:val="22"/>
        </w:rPr>
      </w:pPr>
    </w:p>
    <w:p w:rsidR="00EF3417" w:rsidRPr="00191908" w:rsidRDefault="00EF3417" w:rsidP="004E338D">
      <w:pPr>
        <w:rPr>
          <w:rFonts w:ascii="Comic Sans MS" w:hAnsi="Comic Sans MS"/>
          <w:sz w:val="22"/>
          <w:szCs w:val="22"/>
        </w:rPr>
      </w:pPr>
    </w:p>
    <w:p w:rsidR="00EF3417" w:rsidRPr="00191908" w:rsidRDefault="00EF3417" w:rsidP="004E338D">
      <w:pPr>
        <w:rPr>
          <w:rFonts w:ascii="Comic Sans MS" w:hAnsi="Comic Sans MS"/>
          <w:sz w:val="22"/>
          <w:szCs w:val="22"/>
        </w:rPr>
      </w:pPr>
    </w:p>
    <w:p w:rsidR="00EF3417" w:rsidRPr="00191908" w:rsidRDefault="00EF3417" w:rsidP="004E338D">
      <w:pPr>
        <w:rPr>
          <w:rFonts w:ascii="Comic Sans MS" w:hAnsi="Comic Sans MS"/>
          <w:sz w:val="22"/>
          <w:szCs w:val="22"/>
        </w:rPr>
      </w:pPr>
    </w:p>
    <w:p w:rsidR="00EF3417" w:rsidRPr="00191908" w:rsidRDefault="00EF3417" w:rsidP="004E338D">
      <w:pPr>
        <w:rPr>
          <w:rFonts w:ascii="Comic Sans MS" w:hAnsi="Comic Sans MS"/>
          <w:sz w:val="22"/>
          <w:szCs w:val="22"/>
        </w:rPr>
      </w:pPr>
    </w:p>
    <w:p w:rsidR="00EF3417" w:rsidRPr="00191908" w:rsidRDefault="00EF3417" w:rsidP="004E338D">
      <w:pPr>
        <w:rPr>
          <w:rFonts w:ascii="Comic Sans MS" w:hAnsi="Comic Sans MS"/>
          <w:sz w:val="22"/>
          <w:szCs w:val="22"/>
        </w:rPr>
      </w:pPr>
    </w:p>
    <w:p w:rsidR="00EF3417" w:rsidRPr="00191908" w:rsidRDefault="00EF3417" w:rsidP="004E338D">
      <w:pPr>
        <w:rPr>
          <w:rFonts w:ascii="Comic Sans MS" w:hAnsi="Comic Sans MS"/>
          <w:sz w:val="22"/>
          <w:szCs w:val="22"/>
        </w:rPr>
      </w:pPr>
    </w:p>
    <w:p w:rsidR="00EF3417" w:rsidRPr="00191908" w:rsidRDefault="00EF3417" w:rsidP="004E338D">
      <w:pPr>
        <w:rPr>
          <w:rFonts w:ascii="Comic Sans MS" w:hAnsi="Comic Sans MS"/>
          <w:sz w:val="22"/>
          <w:szCs w:val="22"/>
        </w:rPr>
      </w:pPr>
    </w:p>
    <w:p w:rsidR="00EF3417" w:rsidRPr="00191908" w:rsidRDefault="00EF3417" w:rsidP="004E338D">
      <w:pPr>
        <w:rPr>
          <w:rFonts w:ascii="Comic Sans MS" w:hAnsi="Comic Sans MS"/>
          <w:sz w:val="22"/>
          <w:szCs w:val="22"/>
        </w:rPr>
      </w:pPr>
    </w:p>
    <w:p w:rsidR="00EF3417" w:rsidRPr="00191908" w:rsidRDefault="00EF3417" w:rsidP="004E338D">
      <w:pPr>
        <w:rPr>
          <w:rFonts w:ascii="Comic Sans MS" w:hAnsi="Comic Sans MS"/>
          <w:sz w:val="22"/>
          <w:szCs w:val="22"/>
        </w:rPr>
      </w:pPr>
    </w:p>
    <w:p w:rsidR="00EF3417" w:rsidRPr="00191908" w:rsidRDefault="00EF3417" w:rsidP="004E338D">
      <w:pPr>
        <w:rPr>
          <w:rFonts w:ascii="Comic Sans MS" w:hAnsi="Comic Sans MS"/>
          <w:sz w:val="22"/>
          <w:szCs w:val="22"/>
        </w:rPr>
      </w:pPr>
    </w:p>
    <w:p w:rsidR="00EF3417" w:rsidRPr="00191908" w:rsidRDefault="00EF3417" w:rsidP="004E338D">
      <w:pPr>
        <w:rPr>
          <w:rFonts w:ascii="Comic Sans MS" w:hAnsi="Comic Sans MS"/>
          <w:sz w:val="22"/>
          <w:szCs w:val="22"/>
        </w:rPr>
      </w:pPr>
    </w:p>
    <w:p w:rsidR="00EF3417" w:rsidRPr="00191908" w:rsidRDefault="00EF3417" w:rsidP="004E338D">
      <w:pPr>
        <w:rPr>
          <w:rFonts w:ascii="Comic Sans MS" w:hAnsi="Comic Sans MS"/>
          <w:sz w:val="22"/>
          <w:szCs w:val="22"/>
        </w:rPr>
      </w:pPr>
    </w:p>
    <w:p w:rsidR="00EF3417" w:rsidRPr="00191908" w:rsidRDefault="00EF3417" w:rsidP="004E338D">
      <w:pPr>
        <w:rPr>
          <w:rFonts w:ascii="Comic Sans MS" w:hAnsi="Comic Sans MS"/>
          <w:sz w:val="22"/>
          <w:szCs w:val="22"/>
        </w:rPr>
      </w:pPr>
    </w:p>
    <w:p w:rsidR="00EF3417" w:rsidRPr="00191908" w:rsidRDefault="00EF3417" w:rsidP="004E338D">
      <w:pPr>
        <w:rPr>
          <w:rFonts w:ascii="Comic Sans MS" w:hAnsi="Comic Sans MS"/>
          <w:sz w:val="22"/>
          <w:szCs w:val="22"/>
        </w:rPr>
      </w:pPr>
    </w:p>
    <w:p w:rsidR="00EF3417" w:rsidRDefault="00EF3417" w:rsidP="004E338D">
      <w:pPr>
        <w:rPr>
          <w:rFonts w:ascii="Comic Sans MS" w:hAnsi="Comic Sans MS"/>
          <w:sz w:val="22"/>
          <w:szCs w:val="22"/>
        </w:rPr>
      </w:pPr>
    </w:p>
    <w:p w:rsidR="00EF3417" w:rsidRDefault="00EF3417" w:rsidP="004E338D">
      <w:pPr>
        <w:spacing w:after="200" w:line="276" w:lineRule="auto"/>
        <w:rPr>
          <w:rFonts w:ascii="Comic Sans MS" w:hAnsi="Comic Sans MS"/>
          <w:sz w:val="22"/>
          <w:szCs w:val="22"/>
          <w:lang w:eastAsia="en-US"/>
        </w:rPr>
      </w:pPr>
      <w:r>
        <w:rPr>
          <w:rFonts w:ascii="Comic Sans MS" w:hAnsi="Comic Sans MS"/>
          <w:b/>
          <w:sz w:val="22"/>
          <w:szCs w:val="22"/>
          <w:lang w:eastAsia="en-US"/>
        </w:rPr>
        <w:t>2.Etkinlik:</w:t>
      </w:r>
      <w:r>
        <w:rPr>
          <w:rFonts w:ascii="Comic Sans MS" w:hAnsi="Comic Sans MS"/>
          <w:sz w:val="22"/>
          <w:szCs w:val="22"/>
          <w:lang w:eastAsia="en-US"/>
        </w:rPr>
        <w:t>Cümlede yapım eki almış kelimelerin altını çizelim.(  -cı, -lı, -lık, -sız, -daş, -gi, -gil )</w:t>
      </w:r>
    </w:p>
    <w:tbl>
      <w:tblPr>
        <w:tblW w:w="0" w:type="auto"/>
        <w:tblInd w:w="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61"/>
        <w:gridCol w:w="4961"/>
      </w:tblGrid>
      <w:tr w:rsidR="00EF3417" w:rsidTr="00717698">
        <w:tc>
          <w:tcPr>
            <w:tcW w:w="4961" w:type="dxa"/>
          </w:tcPr>
          <w:p w:rsidR="00EF3417" w:rsidRPr="00717698" w:rsidRDefault="00EF3417" w:rsidP="00717698">
            <w:pPr>
              <w:spacing w:line="276" w:lineRule="auto"/>
              <w:rPr>
                <w:rFonts w:ascii="Comic Sans MS" w:hAnsi="Comic Sans MS"/>
                <w:noProof/>
                <w:sz w:val="22"/>
                <w:szCs w:val="22"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>Saygılı  insan olmaya çalışın.</w:t>
            </w:r>
          </w:p>
          <w:p w:rsidR="00EF3417" w:rsidRPr="00717698" w:rsidRDefault="00EF3417" w:rsidP="00717698">
            <w:pPr>
              <w:spacing w:line="276" w:lineRule="auto"/>
              <w:rPr>
                <w:rFonts w:ascii="Comic Sans MS" w:hAnsi="Comic Sans MS"/>
                <w:noProof/>
                <w:sz w:val="22"/>
                <w:szCs w:val="22"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 xml:space="preserve">Köylü adam , nefes nefese kalmıştı. </w:t>
            </w:r>
          </w:p>
          <w:p w:rsidR="00EF3417" w:rsidRPr="00717698" w:rsidRDefault="00EF3417" w:rsidP="00717698">
            <w:pPr>
              <w:spacing w:line="276" w:lineRule="auto"/>
              <w:rPr>
                <w:rFonts w:ascii="Comic Sans MS" w:hAnsi="Comic Sans MS"/>
                <w:noProof/>
                <w:sz w:val="22"/>
                <w:szCs w:val="22"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>Sazlık alandan kuşlar havalandı.</w:t>
            </w:r>
          </w:p>
          <w:p w:rsidR="00EF3417" w:rsidRPr="00717698" w:rsidRDefault="00EF3417" w:rsidP="00717698">
            <w:pPr>
              <w:spacing w:line="276" w:lineRule="auto"/>
              <w:rPr>
                <w:rFonts w:ascii="Comic Sans MS" w:hAnsi="Comic Sans MS"/>
                <w:noProof/>
                <w:sz w:val="22"/>
                <w:szCs w:val="22"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 xml:space="preserve">Bu yaz  susuz geçecekmiş. </w:t>
            </w:r>
          </w:p>
          <w:p w:rsidR="00EF3417" w:rsidRPr="00717698" w:rsidRDefault="00EF3417" w:rsidP="00717698">
            <w:pPr>
              <w:spacing w:line="276" w:lineRule="auto"/>
              <w:rPr>
                <w:rFonts w:ascii="Comic Sans MS" w:hAnsi="Comic Sans MS"/>
                <w:noProof/>
                <w:sz w:val="22"/>
                <w:szCs w:val="22"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 xml:space="preserve">Vatan  sevgisi mutluluk verir. </w:t>
            </w:r>
          </w:p>
          <w:p w:rsidR="00EF3417" w:rsidRPr="00717698" w:rsidRDefault="00EF3417" w:rsidP="00717698">
            <w:pPr>
              <w:spacing w:line="276" w:lineRule="auto"/>
              <w:rPr>
                <w:rFonts w:ascii="Comic Sans MS" w:hAnsi="Comic Sans MS"/>
                <w:noProof/>
                <w:sz w:val="22"/>
                <w:szCs w:val="22"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 xml:space="preserve">Ablam ,İngilizce kursuna gidiyor. </w:t>
            </w:r>
          </w:p>
          <w:p w:rsidR="00EF3417" w:rsidRPr="00717698" w:rsidRDefault="00EF3417" w:rsidP="00717698">
            <w:pPr>
              <w:spacing w:line="276" w:lineRule="auto"/>
              <w:rPr>
                <w:rFonts w:ascii="Comic Sans MS" w:hAnsi="Comic Sans MS"/>
                <w:noProof/>
                <w:sz w:val="22"/>
                <w:szCs w:val="22"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 xml:space="preserve">Ebru , altıncı  sınıfa gidiyor. </w:t>
            </w:r>
          </w:p>
          <w:p w:rsidR="00EF3417" w:rsidRPr="00717698" w:rsidRDefault="00EF3417" w:rsidP="00717698">
            <w:pPr>
              <w:spacing w:line="276" w:lineRule="auto"/>
              <w:rPr>
                <w:rFonts w:ascii="Comic Sans MS" w:hAnsi="Comic Sans MS"/>
                <w:noProof/>
                <w:sz w:val="22"/>
                <w:szCs w:val="22"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 xml:space="preserve">Yaşlı  adam, nefes nefese kalmıştı. </w:t>
            </w:r>
          </w:p>
          <w:p w:rsidR="00EF3417" w:rsidRPr="00717698" w:rsidRDefault="00EF3417" w:rsidP="00717698">
            <w:pPr>
              <w:spacing w:line="276" w:lineRule="auto"/>
              <w:rPr>
                <w:rFonts w:ascii="Comic Sans MS" w:hAnsi="Comic Sans MS"/>
                <w:noProof/>
                <w:sz w:val="22"/>
                <w:szCs w:val="22"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 xml:space="preserve">Simitçi, bağırarak sokakları dolaşıyordu. </w:t>
            </w:r>
          </w:p>
          <w:p w:rsidR="00EF3417" w:rsidRPr="00717698" w:rsidRDefault="00EF3417" w:rsidP="00717698">
            <w:pPr>
              <w:spacing w:line="276" w:lineRule="auto"/>
              <w:rPr>
                <w:rFonts w:ascii="Comic Sans MS" w:hAnsi="Comic Sans MS"/>
                <w:noProof/>
                <w:sz w:val="22"/>
                <w:szCs w:val="22"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>Annem , halıları güneşli bir havada yıkayacak.</w:t>
            </w:r>
          </w:p>
          <w:p w:rsidR="00EF3417" w:rsidRPr="00717698" w:rsidRDefault="00EF3417" w:rsidP="00717698">
            <w:pPr>
              <w:spacing w:line="276" w:lineRule="auto"/>
              <w:rPr>
                <w:rFonts w:ascii="Comic Sans MS" w:hAnsi="Comic Sans MS"/>
                <w:noProof/>
                <w:sz w:val="22"/>
                <w:szCs w:val="22"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>Masada  ki tuzluk yere  düştü.</w:t>
            </w:r>
          </w:p>
          <w:p w:rsidR="00EF3417" w:rsidRPr="00717698" w:rsidRDefault="00EF3417" w:rsidP="00717698">
            <w:pPr>
              <w:spacing w:line="276" w:lineRule="auto"/>
              <w:rPr>
                <w:rFonts w:ascii="Comic Sans MS" w:hAnsi="Comic Sans MS"/>
                <w:noProof/>
                <w:sz w:val="22"/>
                <w:szCs w:val="22"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>Tatlı çok şekerli olmuş.</w:t>
            </w:r>
          </w:p>
          <w:p w:rsidR="00EF3417" w:rsidRPr="00717698" w:rsidRDefault="00EF3417" w:rsidP="00717698">
            <w:pPr>
              <w:spacing w:line="276" w:lineRule="auto"/>
              <w:rPr>
                <w:rFonts w:ascii="Comic Sans MS" w:hAnsi="Comic Sans MS"/>
                <w:noProof/>
                <w:sz w:val="22"/>
                <w:szCs w:val="22"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>Bozulan musluk için sucu  çağırdık.</w:t>
            </w:r>
          </w:p>
          <w:p w:rsidR="00EF3417" w:rsidRPr="00717698" w:rsidRDefault="00EF3417" w:rsidP="00717698">
            <w:pPr>
              <w:spacing w:line="276" w:lineRule="auto"/>
              <w:rPr>
                <w:rFonts w:ascii="Comic Sans MS" w:hAnsi="Comic Sans MS"/>
                <w:noProof/>
                <w:sz w:val="22"/>
                <w:szCs w:val="22"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 xml:space="preserve">İnsanlık için büyük bir adam. </w:t>
            </w:r>
          </w:p>
          <w:p w:rsidR="00EF3417" w:rsidRPr="00717698" w:rsidRDefault="00EF3417" w:rsidP="00717698">
            <w:pPr>
              <w:spacing w:line="276" w:lineRule="auto"/>
              <w:rPr>
                <w:rFonts w:ascii="Comic Sans MS" w:hAnsi="Comic Sans MS"/>
                <w:noProof/>
                <w:sz w:val="22"/>
                <w:szCs w:val="22"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 xml:space="preserve">Yazlık  elbiselerimi dolaba  yerleştirdim. </w:t>
            </w:r>
          </w:p>
          <w:p w:rsidR="00EF3417" w:rsidRPr="00717698" w:rsidRDefault="00EF3417" w:rsidP="00717698">
            <w:pPr>
              <w:spacing w:line="276" w:lineRule="auto"/>
              <w:rPr>
                <w:rFonts w:ascii="Comic Sans MS" w:hAnsi="Comic Sans MS"/>
                <w:noProof/>
                <w:sz w:val="22"/>
                <w:szCs w:val="22"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 xml:space="preserve">Yağmurlu bir ilkbahar  günüydü. </w:t>
            </w:r>
          </w:p>
          <w:p w:rsidR="00EF3417" w:rsidRPr="00717698" w:rsidRDefault="00EF3417" w:rsidP="00717698">
            <w:pPr>
              <w:spacing w:line="276" w:lineRule="auto"/>
              <w:rPr>
                <w:rFonts w:ascii="Comic Sans MS" w:hAnsi="Comic Sans MS"/>
                <w:noProof/>
                <w:sz w:val="22"/>
                <w:szCs w:val="22"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 xml:space="preserve">Öğretmenimiz çok bilgili bir insandır. </w:t>
            </w:r>
          </w:p>
          <w:p w:rsidR="00EF3417" w:rsidRPr="00717698" w:rsidRDefault="00EF3417" w:rsidP="00717698">
            <w:pPr>
              <w:spacing w:line="276" w:lineRule="auto"/>
              <w:rPr>
                <w:rFonts w:ascii="Comic Sans MS" w:hAnsi="Comic Sans MS"/>
                <w:noProof/>
                <w:sz w:val="22"/>
                <w:szCs w:val="22"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>Bu yemek tuzsuz olmuş.</w:t>
            </w:r>
          </w:p>
          <w:p w:rsidR="00EF3417" w:rsidRPr="00717698" w:rsidRDefault="00EF3417" w:rsidP="00717698">
            <w:pPr>
              <w:spacing w:line="276" w:lineRule="auto"/>
              <w:rPr>
                <w:rFonts w:ascii="Comic Sans MS" w:hAnsi="Comic Sans MS"/>
                <w:noProof/>
                <w:sz w:val="22"/>
                <w:szCs w:val="22"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 xml:space="preserve">Balıkçılar  , balığa çıkamamış. </w:t>
            </w:r>
          </w:p>
          <w:p w:rsidR="00EF3417" w:rsidRPr="00717698" w:rsidRDefault="00EF3417" w:rsidP="00717698">
            <w:pPr>
              <w:spacing w:line="276" w:lineRule="auto"/>
              <w:rPr>
                <w:rFonts w:ascii="Comic Sans MS" w:hAnsi="Comic Sans MS"/>
                <w:noProof/>
                <w:sz w:val="22"/>
                <w:szCs w:val="22"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 xml:space="preserve">Doktorluk  güzel bir meslek. </w:t>
            </w:r>
          </w:p>
          <w:p w:rsidR="00EF3417" w:rsidRPr="00717698" w:rsidRDefault="00EF3417" w:rsidP="00717698">
            <w:pPr>
              <w:spacing w:line="276" w:lineRule="auto"/>
              <w:rPr>
                <w:rFonts w:ascii="Comic Sans MS" w:hAnsi="Comic Sans MS"/>
                <w:noProof/>
                <w:sz w:val="22"/>
                <w:szCs w:val="22"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 xml:space="preserve">Sokaklarda  birçok saygısız insan var. </w:t>
            </w:r>
          </w:p>
          <w:p w:rsidR="00EF3417" w:rsidRPr="00717698" w:rsidRDefault="00EF3417" w:rsidP="00717698">
            <w:pPr>
              <w:spacing w:line="276" w:lineRule="auto"/>
              <w:jc w:val="center"/>
              <w:rPr>
                <w:rFonts w:ascii="Comic Sans MS" w:hAnsi="Comic Sans MS"/>
                <w:sz w:val="22"/>
                <w:szCs w:val="22"/>
                <w:lang w:eastAsia="en-US"/>
              </w:rPr>
            </w:pPr>
          </w:p>
        </w:tc>
        <w:tc>
          <w:tcPr>
            <w:tcW w:w="4961" w:type="dxa"/>
          </w:tcPr>
          <w:p w:rsidR="00EF3417" w:rsidRPr="00717698" w:rsidRDefault="00EF3417" w:rsidP="00717698">
            <w:pPr>
              <w:spacing w:line="276" w:lineRule="auto"/>
              <w:ind w:left="498"/>
              <w:rPr>
                <w:rFonts w:ascii="Comic Sans MS" w:hAnsi="Comic Sans MS"/>
                <w:noProof/>
                <w:sz w:val="22"/>
                <w:szCs w:val="22"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>Ablam , gazeteciye gitti.</w:t>
            </w:r>
          </w:p>
          <w:p w:rsidR="00EF3417" w:rsidRPr="00717698" w:rsidRDefault="00EF3417" w:rsidP="00717698">
            <w:pPr>
              <w:spacing w:line="276" w:lineRule="auto"/>
              <w:ind w:left="498"/>
              <w:rPr>
                <w:rFonts w:ascii="Comic Sans MS" w:hAnsi="Comic Sans MS"/>
                <w:noProof/>
                <w:sz w:val="22"/>
                <w:szCs w:val="22"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 xml:space="preserve">Bu sabah çok uykulu görünüyordun. </w:t>
            </w:r>
          </w:p>
          <w:p w:rsidR="00EF3417" w:rsidRPr="00717698" w:rsidRDefault="00EF3417" w:rsidP="00717698">
            <w:pPr>
              <w:spacing w:line="276" w:lineRule="auto"/>
              <w:ind w:left="498"/>
              <w:rPr>
                <w:rFonts w:ascii="Comic Sans MS" w:hAnsi="Comic Sans MS"/>
                <w:noProof/>
                <w:sz w:val="22"/>
                <w:szCs w:val="22"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 xml:space="preserve">Terli terli su içme. </w:t>
            </w:r>
          </w:p>
          <w:p w:rsidR="00EF3417" w:rsidRPr="00717698" w:rsidRDefault="00EF3417" w:rsidP="00717698">
            <w:pPr>
              <w:spacing w:line="276" w:lineRule="auto"/>
              <w:ind w:left="498"/>
              <w:rPr>
                <w:rFonts w:ascii="Comic Sans MS" w:hAnsi="Comic Sans MS"/>
                <w:noProof/>
                <w:sz w:val="22"/>
                <w:szCs w:val="22"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 xml:space="preserve">Ordulular fındık yetiştirir. </w:t>
            </w:r>
          </w:p>
          <w:p w:rsidR="00EF3417" w:rsidRPr="00717698" w:rsidRDefault="00EF3417" w:rsidP="00717698">
            <w:pPr>
              <w:spacing w:line="276" w:lineRule="auto"/>
              <w:ind w:left="498"/>
              <w:rPr>
                <w:rFonts w:ascii="Comic Sans MS" w:hAnsi="Comic Sans MS"/>
                <w:noProof/>
                <w:sz w:val="22"/>
                <w:szCs w:val="22"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 xml:space="preserve">Bu sene  yazlığa gidemedik. </w:t>
            </w:r>
          </w:p>
          <w:p w:rsidR="00EF3417" w:rsidRPr="00717698" w:rsidRDefault="00EF3417" w:rsidP="00717698">
            <w:pPr>
              <w:spacing w:line="276" w:lineRule="auto"/>
              <w:ind w:left="498"/>
              <w:rPr>
                <w:rFonts w:ascii="Comic Sans MS" w:hAnsi="Comic Sans MS"/>
                <w:noProof/>
                <w:sz w:val="22"/>
                <w:szCs w:val="22"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>Ormansız , tadı yok buraların.</w:t>
            </w:r>
          </w:p>
          <w:p w:rsidR="00EF3417" w:rsidRPr="00717698" w:rsidRDefault="00EF3417" w:rsidP="00717698">
            <w:pPr>
              <w:spacing w:line="276" w:lineRule="auto"/>
              <w:ind w:left="498"/>
              <w:rPr>
                <w:rFonts w:ascii="Comic Sans MS" w:hAnsi="Comic Sans MS"/>
                <w:noProof/>
                <w:sz w:val="22"/>
                <w:szCs w:val="22"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 xml:space="preserve">Parasız kaldık. </w:t>
            </w:r>
          </w:p>
          <w:p w:rsidR="00EF3417" w:rsidRPr="00717698" w:rsidRDefault="00EF3417" w:rsidP="00717698">
            <w:pPr>
              <w:spacing w:line="276" w:lineRule="auto"/>
              <w:ind w:left="498"/>
              <w:rPr>
                <w:rFonts w:ascii="Comic Sans MS" w:hAnsi="Comic Sans MS"/>
                <w:noProof/>
                <w:sz w:val="22"/>
                <w:szCs w:val="22"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 xml:space="preserve">Almanca öğretmenimiz bugün geldi. </w:t>
            </w:r>
          </w:p>
          <w:p w:rsidR="00EF3417" w:rsidRPr="00717698" w:rsidRDefault="00EF3417" w:rsidP="00717698">
            <w:pPr>
              <w:spacing w:line="276" w:lineRule="auto"/>
              <w:ind w:left="498"/>
              <w:rPr>
                <w:rFonts w:ascii="Comic Sans MS" w:hAnsi="Comic Sans MS"/>
                <w:noProof/>
                <w:sz w:val="22"/>
                <w:szCs w:val="22"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 xml:space="preserve">Sanatçılar , topluma  ışık  tutar. </w:t>
            </w:r>
          </w:p>
          <w:p w:rsidR="00EF3417" w:rsidRPr="00717698" w:rsidRDefault="00EF3417" w:rsidP="00717698">
            <w:pPr>
              <w:spacing w:line="276" w:lineRule="auto"/>
              <w:ind w:left="498"/>
              <w:rPr>
                <w:rFonts w:ascii="Comic Sans MS" w:hAnsi="Comic Sans MS"/>
                <w:noProof/>
                <w:sz w:val="22"/>
                <w:szCs w:val="22"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 xml:space="preserve">Dertsiz kimseyi görmedim. </w:t>
            </w:r>
          </w:p>
          <w:p w:rsidR="00EF3417" w:rsidRPr="00717698" w:rsidRDefault="00EF3417" w:rsidP="00717698">
            <w:pPr>
              <w:spacing w:line="276" w:lineRule="auto"/>
              <w:ind w:left="498"/>
              <w:rPr>
                <w:rFonts w:ascii="Comic Sans MS" w:hAnsi="Comic Sans MS"/>
                <w:noProof/>
                <w:sz w:val="22"/>
                <w:szCs w:val="22"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>Ablama görücü geldi.</w:t>
            </w:r>
          </w:p>
          <w:p w:rsidR="00EF3417" w:rsidRPr="00717698" w:rsidRDefault="00EF3417" w:rsidP="00717698">
            <w:pPr>
              <w:spacing w:line="276" w:lineRule="auto"/>
              <w:ind w:left="498"/>
              <w:rPr>
                <w:rFonts w:ascii="Comic Sans MS" w:hAnsi="Comic Sans MS"/>
                <w:noProof/>
                <w:sz w:val="22"/>
                <w:szCs w:val="22"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>Odunları , odunluğa  götürdük.</w:t>
            </w:r>
            <w:r>
              <w:t xml:space="preserve"> </w:t>
            </w:r>
            <w:r w:rsidRPr="00717698">
              <w:rPr>
                <w:rFonts w:ascii="Comic Sans MS" w:hAnsi="Comic Sans MS" w:cs="Arial"/>
                <w:noProof/>
                <w:color w:val="0000FF"/>
                <w:sz w:val="22"/>
                <w:szCs w:val="22"/>
              </w:rPr>
              <w:t xml:space="preserve"> </w:t>
            </w:r>
          </w:p>
          <w:p w:rsidR="00EF3417" w:rsidRPr="00717698" w:rsidRDefault="00EF3417" w:rsidP="00717698">
            <w:pPr>
              <w:spacing w:line="276" w:lineRule="auto"/>
              <w:ind w:left="498"/>
              <w:rPr>
                <w:rFonts w:ascii="Comic Sans MS" w:hAnsi="Comic Sans MS"/>
                <w:noProof/>
                <w:sz w:val="22"/>
                <w:szCs w:val="22"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>Yeni bir  gözlük almalıyız.</w:t>
            </w:r>
          </w:p>
          <w:p w:rsidR="00EF3417" w:rsidRPr="00717698" w:rsidRDefault="00EF3417" w:rsidP="00717698">
            <w:pPr>
              <w:spacing w:line="276" w:lineRule="auto"/>
              <w:ind w:left="498"/>
              <w:rPr>
                <w:rFonts w:ascii="Comic Sans MS" w:hAnsi="Comic Sans MS"/>
                <w:noProof/>
                <w:sz w:val="22"/>
                <w:szCs w:val="22"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>Ankaralı bir öğretmenimiz var.</w:t>
            </w:r>
          </w:p>
          <w:p w:rsidR="00EF3417" w:rsidRPr="00717698" w:rsidRDefault="00EF3417" w:rsidP="00717698">
            <w:pPr>
              <w:spacing w:line="276" w:lineRule="auto"/>
              <w:ind w:left="498"/>
              <w:rPr>
                <w:rFonts w:ascii="Comic Sans MS" w:hAnsi="Comic Sans MS"/>
                <w:noProof/>
                <w:sz w:val="22"/>
                <w:szCs w:val="22"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>Kışlık ihtiyaçlarımızı  aldık.</w:t>
            </w:r>
          </w:p>
          <w:p w:rsidR="00EF3417" w:rsidRPr="00717698" w:rsidRDefault="00EF3417" w:rsidP="00717698">
            <w:pPr>
              <w:spacing w:line="276" w:lineRule="auto"/>
              <w:ind w:left="498"/>
              <w:rPr>
                <w:rFonts w:ascii="Comic Sans MS" w:hAnsi="Comic Sans MS"/>
                <w:noProof/>
                <w:sz w:val="22"/>
                <w:szCs w:val="22"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>Elmayı ,  sulu severim.</w:t>
            </w:r>
          </w:p>
          <w:p w:rsidR="00EF3417" w:rsidRPr="00717698" w:rsidRDefault="00EF3417" w:rsidP="00717698">
            <w:pPr>
              <w:spacing w:line="276" w:lineRule="auto"/>
              <w:ind w:left="498"/>
              <w:rPr>
                <w:rFonts w:ascii="Comic Sans MS" w:hAnsi="Comic Sans MS"/>
                <w:noProof/>
                <w:sz w:val="22"/>
                <w:szCs w:val="22"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 xml:space="preserve">Üçüncü  katta oturuyoruz. </w:t>
            </w:r>
          </w:p>
          <w:p w:rsidR="00EF3417" w:rsidRPr="00717698" w:rsidRDefault="00EF3417" w:rsidP="00717698">
            <w:pPr>
              <w:spacing w:line="276" w:lineRule="auto"/>
              <w:ind w:left="498"/>
              <w:rPr>
                <w:rFonts w:ascii="Comic Sans MS" w:hAnsi="Comic Sans MS"/>
                <w:noProof/>
                <w:sz w:val="22"/>
                <w:szCs w:val="22"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 xml:space="preserve">İkinci sınavımızı yaptık. </w:t>
            </w:r>
          </w:p>
          <w:p w:rsidR="00EF3417" w:rsidRPr="00717698" w:rsidRDefault="00EF3417" w:rsidP="00717698">
            <w:pPr>
              <w:spacing w:line="276" w:lineRule="auto"/>
              <w:ind w:left="498"/>
              <w:rPr>
                <w:rFonts w:ascii="Comic Sans MS" w:hAnsi="Comic Sans MS"/>
                <w:noProof/>
                <w:sz w:val="22"/>
                <w:szCs w:val="22"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 xml:space="preserve">Plansız , yola çıktık. </w:t>
            </w:r>
          </w:p>
          <w:p w:rsidR="00EF3417" w:rsidRPr="00717698" w:rsidRDefault="00EF3417" w:rsidP="00717698">
            <w:pPr>
              <w:spacing w:line="276" w:lineRule="auto"/>
              <w:ind w:left="498"/>
              <w:rPr>
                <w:rFonts w:ascii="Comic Sans MS" w:hAnsi="Comic Sans MS"/>
                <w:sz w:val="22"/>
                <w:szCs w:val="22"/>
                <w:lang w:eastAsia="en-US"/>
              </w:rPr>
            </w:pPr>
            <w:r w:rsidRPr="00717698">
              <w:rPr>
                <w:rFonts w:ascii="Comic Sans MS" w:hAnsi="Comic Sans MS"/>
                <w:noProof/>
                <w:sz w:val="22"/>
                <w:szCs w:val="22"/>
              </w:rPr>
              <w:t>En güzel dil Türkçe’dir.</w:t>
            </w:r>
          </w:p>
        </w:tc>
      </w:tr>
    </w:tbl>
    <w:tbl>
      <w:tblPr>
        <w:tblpPr w:leftFromText="141" w:rightFromText="141" w:vertAnchor="text" w:tblpY="-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56"/>
        <w:gridCol w:w="5456"/>
      </w:tblGrid>
      <w:tr w:rsidR="00EF3417" w:rsidTr="00717698">
        <w:trPr>
          <w:trHeight w:val="15305"/>
        </w:trPr>
        <w:tc>
          <w:tcPr>
            <w:tcW w:w="5456" w:type="dxa"/>
          </w:tcPr>
          <w:p w:rsidR="00EF3417" w:rsidRPr="00717698" w:rsidRDefault="00EF3417" w:rsidP="00717698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>SORULAR</w:t>
            </w:r>
          </w:p>
          <w:p w:rsidR="00EF3417" w:rsidRPr="00717698" w:rsidRDefault="00EF3417" w:rsidP="00717698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717698">
              <w:rPr>
                <w:rFonts w:ascii="Comic Sans MS" w:hAnsi="Comic Sans MS"/>
                <w:b/>
                <w:sz w:val="22"/>
                <w:szCs w:val="22"/>
              </w:rPr>
              <w:t>1.Aşağıdaki cümlelerin hangisinde altı çizili sözcük ek alarak anlam değiştirmiştir?</w:t>
            </w: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  <w:sz w:val="22"/>
                <w:szCs w:val="22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 xml:space="preserve">A) </w:t>
            </w:r>
            <w:r w:rsidRPr="00717698">
              <w:rPr>
                <w:rFonts w:ascii="Comic Sans MS" w:hAnsi="Comic Sans MS"/>
                <w:sz w:val="22"/>
                <w:szCs w:val="22"/>
                <w:u w:val="single"/>
              </w:rPr>
              <w:t xml:space="preserve">Tarlada </w:t>
            </w:r>
            <w:r w:rsidRPr="00717698">
              <w:rPr>
                <w:rFonts w:ascii="Comic Sans MS" w:hAnsi="Comic Sans MS"/>
                <w:sz w:val="22"/>
                <w:szCs w:val="22"/>
              </w:rPr>
              <w:t>bağ evi varmış.</w:t>
            </w: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  <w:sz w:val="22"/>
                <w:szCs w:val="22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 xml:space="preserve">B) Dedesi </w:t>
            </w:r>
            <w:r w:rsidRPr="00717698">
              <w:rPr>
                <w:rFonts w:ascii="Comic Sans MS" w:hAnsi="Comic Sans MS"/>
                <w:sz w:val="22"/>
                <w:szCs w:val="22"/>
                <w:u w:val="single"/>
              </w:rPr>
              <w:t>köyde</w:t>
            </w:r>
            <w:r w:rsidRPr="00717698">
              <w:rPr>
                <w:rFonts w:ascii="Comic Sans MS" w:hAnsi="Comic Sans MS"/>
                <w:sz w:val="22"/>
                <w:szCs w:val="22"/>
              </w:rPr>
              <w:t xml:space="preserve"> oturuyor.</w:t>
            </w: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  <w:sz w:val="22"/>
                <w:szCs w:val="22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 xml:space="preserve">C) Babası </w:t>
            </w:r>
            <w:r w:rsidRPr="00717698">
              <w:rPr>
                <w:rFonts w:ascii="Comic Sans MS" w:hAnsi="Comic Sans MS"/>
                <w:sz w:val="22"/>
                <w:szCs w:val="22"/>
                <w:u w:val="single"/>
              </w:rPr>
              <w:t>aşçılık</w:t>
            </w:r>
            <w:r w:rsidRPr="00717698">
              <w:rPr>
                <w:rFonts w:ascii="Comic Sans MS" w:hAnsi="Comic Sans MS"/>
                <w:sz w:val="22"/>
                <w:szCs w:val="22"/>
              </w:rPr>
              <w:t xml:space="preserve"> yapıyormuş.</w:t>
            </w: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  <w:sz w:val="14"/>
                <w:szCs w:val="22"/>
              </w:rPr>
            </w:pPr>
          </w:p>
          <w:p w:rsidR="00EF3417" w:rsidRPr="00717698" w:rsidRDefault="00EF3417" w:rsidP="00717698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717698">
              <w:rPr>
                <w:rFonts w:ascii="Comic Sans MS" w:hAnsi="Comic Sans MS"/>
                <w:b/>
                <w:sz w:val="22"/>
                <w:szCs w:val="22"/>
              </w:rPr>
              <w:t xml:space="preserve">2.Aşağıdaki cümlelerin hangisinde </w:t>
            </w:r>
            <w:r w:rsidRPr="00717698">
              <w:rPr>
                <w:rFonts w:ascii="Comic Sans MS" w:hAnsi="Comic Sans MS"/>
                <w:b/>
                <w:sz w:val="22"/>
                <w:szCs w:val="22"/>
                <w:u w:val="single"/>
              </w:rPr>
              <w:t>“bal”</w:t>
            </w:r>
            <w:r w:rsidRPr="00717698">
              <w:rPr>
                <w:rFonts w:ascii="Comic Sans MS" w:hAnsi="Comic Sans MS"/>
                <w:b/>
                <w:sz w:val="22"/>
                <w:szCs w:val="22"/>
              </w:rPr>
              <w:t xml:space="preserve"> sözcüğünden türemiş sözcük </w:t>
            </w:r>
            <w:r w:rsidRPr="00717698">
              <w:rPr>
                <w:rFonts w:ascii="Comic Sans MS" w:hAnsi="Comic Sans MS"/>
                <w:b/>
                <w:sz w:val="22"/>
                <w:szCs w:val="22"/>
                <w:u w:val="single"/>
              </w:rPr>
              <w:t>yoktur?</w:t>
            </w: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  <w:sz w:val="22"/>
                <w:szCs w:val="22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 xml:space="preserve">A) Akşamları ballı süt içerim. </w:t>
            </w: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  <w:sz w:val="22"/>
                <w:szCs w:val="22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 xml:space="preserve">B) Oduncu baltasını unuttu. </w:t>
            </w: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  <w:sz w:val="22"/>
                <w:szCs w:val="22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>C) Balcının müşterisi çokmuş.</w:t>
            </w: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  <w:sz w:val="16"/>
                <w:szCs w:val="22"/>
              </w:rPr>
            </w:pPr>
          </w:p>
          <w:p w:rsidR="00EF3417" w:rsidRPr="00717698" w:rsidRDefault="00EF3417" w:rsidP="00717698">
            <w:pPr>
              <w:rPr>
                <w:rFonts w:ascii="Comic Sans MS" w:hAnsi="Comic Sans MS"/>
                <w:sz w:val="22"/>
                <w:szCs w:val="22"/>
              </w:rPr>
            </w:pPr>
            <w:r w:rsidRPr="00717698">
              <w:rPr>
                <w:rFonts w:ascii="Comic Sans MS" w:hAnsi="Comic Sans MS"/>
                <w:b/>
                <w:sz w:val="22"/>
                <w:szCs w:val="22"/>
              </w:rPr>
              <w:t>3.Aşağıdaki cümlelerin hangisinde altı çizili sözcük ek alarak anlam değiştirmiştir?</w:t>
            </w: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  <w:sz w:val="22"/>
                <w:szCs w:val="22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 xml:space="preserve">A) </w:t>
            </w:r>
            <w:r w:rsidRPr="00717698">
              <w:rPr>
                <w:rFonts w:ascii="Comic Sans MS" w:hAnsi="Comic Sans MS"/>
                <w:sz w:val="22"/>
                <w:szCs w:val="22"/>
                <w:u w:val="single"/>
              </w:rPr>
              <w:t>İhtiyaçlarımızı</w:t>
            </w:r>
            <w:r w:rsidRPr="00717698">
              <w:rPr>
                <w:rFonts w:ascii="Comic Sans MS" w:hAnsi="Comic Sans MS"/>
                <w:sz w:val="22"/>
                <w:szCs w:val="22"/>
              </w:rPr>
              <w:t xml:space="preserve"> öncelik sırasına koymalıyız. </w:t>
            </w: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  <w:sz w:val="22"/>
                <w:szCs w:val="22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 xml:space="preserve">B) Her konuda </w:t>
            </w:r>
            <w:r w:rsidRPr="00717698">
              <w:rPr>
                <w:rFonts w:ascii="Comic Sans MS" w:hAnsi="Comic Sans MS"/>
                <w:sz w:val="22"/>
                <w:szCs w:val="22"/>
                <w:u w:val="single"/>
              </w:rPr>
              <w:t>bilgili</w:t>
            </w:r>
            <w:r w:rsidRPr="00717698">
              <w:rPr>
                <w:rFonts w:ascii="Comic Sans MS" w:hAnsi="Comic Sans MS"/>
                <w:sz w:val="22"/>
                <w:szCs w:val="22"/>
              </w:rPr>
              <w:t xml:space="preserve"> olmak için çok okumalıyız.</w:t>
            </w: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  <w:sz w:val="22"/>
                <w:szCs w:val="22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 xml:space="preserve">C) </w:t>
            </w:r>
            <w:r w:rsidRPr="00717698">
              <w:rPr>
                <w:rFonts w:ascii="Comic Sans MS" w:hAnsi="Comic Sans MS"/>
                <w:sz w:val="22"/>
                <w:szCs w:val="22"/>
                <w:u w:val="single"/>
              </w:rPr>
              <w:t>Şemsiyelerini</w:t>
            </w:r>
            <w:r w:rsidRPr="00717698">
              <w:rPr>
                <w:rFonts w:ascii="Comic Sans MS" w:hAnsi="Comic Sans MS"/>
                <w:sz w:val="22"/>
                <w:szCs w:val="22"/>
              </w:rPr>
              <w:t xml:space="preserve"> kapının önüne bırakmışlar.</w:t>
            </w: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  <w:sz w:val="18"/>
                <w:szCs w:val="22"/>
              </w:rPr>
            </w:pP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  <w:sz w:val="22"/>
                <w:szCs w:val="22"/>
              </w:rPr>
            </w:pPr>
            <w:r>
              <w:rPr>
                <w:noProof/>
              </w:rPr>
              <w:pict>
                <v:shape id="Metin Kutusu 7" o:spid="_x0000_s1027" type="#_x0000_t202" style="position:absolute;left:0;text-align:left;margin-left:6pt;margin-top:3.85pt;width:153.15pt;height:81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">
                  <v:textbox>
                    <w:txbxContent>
                      <w:p w:rsidR="00EF3417" w:rsidRDefault="00EF3417" w:rsidP="004E338D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Yağmur geçti, kar geçti</w:t>
                        </w:r>
                      </w:p>
                      <w:p w:rsidR="00EF3417" w:rsidRDefault="00EF3417" w:rsidP="004E338D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Soğuk rüzgarlar geçti</w:t>
                        </w:r>
                      </w:p>
                      <w:p w:rsidR="00EF3417" w:rsidRDefault="00EF3417" w:rsidP="004E338D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Güneşli bahçelerden</w:t>
                        </w:r>
                      </w:p>
                      <w:p w:rsidR="00EF3417" w:rsidRPr="001C54BE" w:rsidRDefault="00EF3417" w:rsidP="004E338D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Güzel çocuklar geçti.</w:t>
                        </w:r>
                      </w:p>
                    </w:txbxContent>
                  </v:textbox>
                </v:shape>
              </w:pict>
            </w:r>
          </w:p>
          <w:p w:rsidR="00EF3417" w:rsidRPr="00717698" w:rsidRDefault="00EF3417" w:rsidP="00717698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  <w:sz w:val="22"/>
                <w:szCs w:val="22"/>
              </w:rPr>
            </w:pP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  <w:sz w:val="22"/>
                <w:szCs w:val="22"/>
              </w:rPr>
            </w:pP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  <w:sz w:val="22"/>
                <w:szCs w:val="22"/>
              </w:rPr>
            </w:pP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  <w:sz w:val="22"/>
                <w:szCs w:val="22"/>
              </w:rPr>
            </w:pPr>
          </w:p>
          <w:p w:rsidR="00EF3417" w:rsidRPr="00717698" w:rsidRDefault="00EF3417" w:rsidP="00717698">
            <w:pPr>
              <w:rPr>
                <w:rFonts w:ascii="Comic Sans MS" w:hAnsi="Comic Sans MS"/>
                <w:sz w:val="22"/>
                <w:szCs w:val="22"/>
              </w:rPr>
            </w:pPr>
            <w:r w:rsidRPr="00717698">
              <w:rPr>
                <w:rFonts w:ascii="Comic Sans MS" w:hAnsi="Comic Sans MS"/>
                <w:b/>
                <w:sz w:val="22"/>
                <w:szCs w:val="22"/>
              </w:rPr>
              <w:t>4.</w:t>
            </w:r>
            <w:r w:rsidRPr="00717698">
              <w:rPr>
                <w:rFonts w:ascii="Comic Sans MS" w:hAnsi="Comic Sans MS"/>
                <w:sz w:val="22"/>
                <w:szCs w:val="22"/>
              </w:rPr>
              <w:t>Yukarıdaki şiirin kaçıncı dizesinde ek alarak anlamı değişmiş bir sözcük vardır?</w:t>
            </w:r>
          </w:p>
          <w:p w:rsidR="00EF3417" w:rsidRPr="00717698" w:rsidRDefault="00EF3417" w:rsidP="00717698">
            <w:pPr>
              <w:rPr>
                <w:rFonts w:ascii="Comic Sans MS" w:hAnsi="Comic Sans MS"/>
                <w:sz w:val="22"/>
                <w:szCs w:val="22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ab/>
              <w:t>A) Birinci    B) İkinci     C) Üçüncü</w:t>
            </w: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  <w:sz w:val="14"/>
                <w:szCs w:val="22"/>
              </w:rPr>
            </w:pPr>
          </w:p>
          <w:p w:rsidR="00EF3417" w:rsidRPr="00717698" w:rsidRDefault="00EF3417" w:rsidP="00717698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717698">
              <w:rPr>
                <w:rFonts w:ascii="Comic Sans MS" w:hAnsi="Comic Sans MS"/>
                <w:b/>
                <w:sz w:val="22"/>
                <w:szCs w:val="22"/>
              </w:rPr>
              <w:t>5. Aşağıdaki cümlelerin hangisinde ek alarak türemiş sözcük vardır?</w:t>
            </w:r>
          </w:p>
          <w:p w:rsidR="00EF3417" w:rsidRPr="00717698" w:rsidRDefault="00EF3417" w:rsidP="00717698">
            <w:pPr>
              <w:numPr>
                <w:ilvl w:val="0"/>
                <w:numId w:val="1"/>
              </w:numPr>
              <w:rPr>
                <w:rFonts w:ascii="Comic Sans MS" w:hAnsi="Comic Sans MS"/>
                <w:sz w:val="22"/>
                <w:szCs w:val="22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>Arabayla ağaçlık yoldan geçtik.</w:t>
            </w:r>
          </w:p>
          <w:p w:rsidR="00EF3417" w:rsidRPr="00717698" w:rsidRDefault="00EF3417" w:rsidP="00717698">
            <w:pPr>
              <w:numPr>
                <w:ilvl w:val="0"/>
                <w:numId w:val="1"/>
              </w:numPr>
              <w:rPr>
                <w:rFonts w:ascii="Comic Sans MS" w:hAnsi="Comic Sans MS"/>
                <w:sz w:val="22"/>
                <w:szCs w:val="22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>Yarın pikniğe gideceğiz.</w:t>
            </w:r>
          </w:p>
          <w:p w:rsidR="00EF3417" w:rsidRPr="00717698" w:rsidRDefault="00EF3417" w:rsidP="00717698">
            <w:pPr>
              <w:numPr>
                <w:ilvl w:val="0"/>
                <w:numId w:val="1"/>
              </w:numPr>
              <w:rPr>
                <w:rFonts w:ascii="Comic Sans MS" w:hAnsi="Comic Sans MS"/>
                <w:sz w:val="22"/>
                <w:szCs w:val="22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>Kütüphanede ders çalıştım.</w:t>
            </w: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  <w:sz w:val="16"/>
                <w:szCs w:val="22"/>
              </w:rPr>
            </w:pPr>
          </w:p>
          <w:p w:rsidR="00EF3417" w:rsidRPr="00717698" w:rsidRDefault="00EF3417" w:rsidP="00717698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 xml:space="preserve">6. </w:t>
            </w:r>
            <w:r w:rsidRPr="00717698">
              <w:rPr>
                <w:rFonts w:ascii="Comic Sans MS" w:hAnsi="Comic Sans MS"/>
                <w:b/>
                <w:sz w:val="22"/>
                <w:szCs w:val="22"/>
              </w:rPr>
              <w:t xml:space="preserve">Aşağıdaki cümlelerin hangisinde altı çizili sözcük anlamı değiştiren </w:t>
            </w:r>
            <w:r w:rsidRPr="00717698">
              <w:rPr>
                <w:rFonts w:ascii="Comic Sans MS" w:hAnsi="Comic Sans MS"/>
                <w:b/>
                <w:sz w:val="22"/>
                <w:szCs w:val="22"/>
                <w:u w:val="single"/>
              </w:rPr>
              <w:t xml:space="preserve">birden çok ek </w:t>
            </w:r>
            <w:r w:rsidRPr="00717698">
              <w:rPr>
                <w:rFonts w:ascii="Comic Sans MS" w:hAnsi="Comic Sans MS"/>
                <w:b/>
                <w:sz w:val="22"/>
                <w:szCs w:val="22"/>
              </w:rPr>
              <w:t>almıştır?</w:t>
            </w:r>
          </w:p>
          <w:p w:rsidR="00EF3417" w:rsidRPr="00717698" w:rsidRDefault="00EF3417" w:rsidP="00717698">
            <w:pPr>
              <w:numPr>
                <w:ilvl w:val="0"/>
                <w:numId w:val="2"/>
              </w:numPr>
              <w:rPr>
                <w:rFonts w:ascii="Comic Sans MS" w:hAnsi="Comic Sans MS"/>
                <w:sz w:val="22"/>
                <w:szCs w:val="22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 xml:space="preserve">Sebzelerin </w:t>
            </w:r>
            <w:r w:rsidRPr="00717698">
              <w:rPr>
                <w:rFonts w:ascii="Comic Sans MS" w:hAnsi="Comic Sans MS"/>
                <w:sz w:val="22"/>
                <w:szCs w:val="22"/>
                <w:u w:val="single"/>
              </w:rPr>
              <w:t>tazeliğini</w:t>
            </w:r>
            <w:r w:rsidRPr="00717698">
              <w:rPr>
                <w:rFonts w:ascii="Comic Sans MS" w:hAnsi="Comic Sans MS"/>
                <w:sz w:val="22"/>
                <w:szCs w:val="22"/>
              </w:rPr>
              <w:t xml:space="preserve"> koklayarak kontrol etti.</w:t>
            </w:r>
          </w:p>
          <w:p w:rsidR="00EF3417" w:rsidRPr="00717698" w:rsidRDefault="00EF3417" w:rsidP="00717698">
            <w:pPr>
              <w:numPr>
                <w:ilvl w:val="0"/>
                <w:numId w:val="2"/>
              </w:numPr>
              <w:rPr>
                <w:rFonts w:ascii="Comic Sans MS" w:hAnsi="Comic Sans MS"/>
                <w:sz w:val="22"/>
                <w:szCs w:val="22"/>
              </w:rPr>
            </w:pPr>
            <w:r w:rsidRPr="00717698">
              <w:rPr>
                <w:rFonts w:ascii="Comic Sans MS" w:hAnsi="Comic Sans MS"/>
                <w:sz w:val="22"/>
                <w:szCs w:val="22"/>
                <w:u w:val="single"/>
              </w:rPr>
              <w:t>Öğrencilik</w:t>
            </w:r>
            <w:r w:rsidRPr="00717698">
              <w:rPr>
                <w:rFonts w:ascii="Comic Sans MS" w:hAnsi="Comic Sans MS"/>
                <w:sz w:val="22"/>
                <w:szCs w:val="22"/>
              </w:rPr>
              <w:t xml:space="preserve"> yıllarında yaşadıklarını anlattı.</w:t>
            </w:r>
          </w:p>
          <w:p w:rsidR="00EF3417" w:rsidRPr="00717698" w:rsidRDefault="00EF3417" w:rsidP="00717698">
            <w:pPr>
              <w:numPr>
                <w:ilvl w:val="0"/>
                <w:numId w:val="2"/>
              </w:numPr>
              <w:rPr>
                <w:rFonts w:ascii="Comic Sans MS" w:hAnsi="Comic Sans MS"/>
                <w:sz w:val="22"/>
                <w:szCs w:val="22"/>
              </w:rPr>
            </w:pPr>
            <w:r w:rsidRPr="00717698">
              <w:rPr>
                <w:rFonts w:ascii="Comic Sans MS" w:hAnsi="Comic Sans MS"/>
                <w:sz w:val="22"/>
                <w:szCs w:val="22"/>
                <w:u w:val="single"/>
              </w:rPr>
              <w:t>Hastaneden</w:t>
            </w:r>
            <w:r w:rsidRPr="00717698">
              <w:rPr>
                <w:rFonts w:ascii="Comic Sans MS" w:hAnsi="Comic Sans MS"/>
                <w:sz w:val="22"/>
                <w:szCs w:val="22"/>
              </w:rPr>
              <w:t xml:space="preserve"> yarın çıkacaklarmış.</w:t>
            </w:r>
          </w:p>
          <w:p w:rsidR="00EF3417" w:rsidRPr="00717698" w:rsidRDefault="00EF3417" w:rsidP="00717698">
            <w:pPr>
              <w:ind w:left="720"/>
              <w:rPr>
                <w:rFonts w:ascii="Comic Sans MS" w:hAnsi="Comic Sans MS"/>
                <w:sz w:val="16"/>
                <w:szCs w:val="22"/>
              </w:rPr>
            </w:pPr>
          </w:p>
          <w:p w:rsidR="00EF3417" w:rsidRPr="00717698" w:rsidRDefault="00EF3417" w:rsidP="00717698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717698">
              <w:rPr>
                <w:rFonts w:ascii="Comic Sans MS" w:hAnsi="Comic Sans MS"/>
                <w:b/>
                <w:sz w:val="22"/>
                <w:szCs w:val="22"/>
              </w:rPr>
              <w:t xml:space="preserve">7.Aşağıdaki cümlelerin hangisinde </w:t>
            </w:r>
            <w:r w:rsidRPr="00717698">
              <w:rPr>
                <w:rFonts w:ascii="Comic Sans MS" w:hAnsi="Comic Sans MS"/>
                <w:b/>
                <w:sz w:val="22"/>
                <w:szCs w:val="22"/>
                <w:u w:val="single"/>
              </w:rPr>
              <w:t>“cam”</w:t>
            </w:r>
            <w:r w:rsidRPr="00717698">
              <w:rPr>
                <w:rFonts w:ascii="Comic Sans MS" w:hAnsi="Comic Sans MS"/>
                <w:b/>
                <w:sz w:val="22"/>
                <w:szCs w:val="22"/>
              </w:rPr>
              <w:t xml:space="preserve"> sözcüğü ek alarak yeni bir anlam kazanmıştır?</w:t>
            </w:r>
          </w:p>
          <w:p w:rsidR="00EF3417" w:rsidRPr="00717698" w:rsidRDefault="00EF3417" w:rsidP="00717698">
            <w:pPr>
              <w:rPr>
                <w:rFonts w:ascii="Comic Sans MS" w:hAnsi="Comic Sans MS"/>
                <w:sz w:val="22"/>
                <w:szCs w:val="22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 xml:space="preserve">    A) Sokağımızdaki boş dükkan camcı olacakmış.</w:t>
            </w:r>
          </w:p>
          <w:p w:rsidR="00EF3417" w:rsidRPr="00717698" w:rsidRDefault="00EF3417" w:rsidP="00717698">
            <w:pPr>
              <w:rPr>
                <w:rFonts w:ascii="Comic Sans MS" w:hAnsi="Comic Sans MS"/>
                <w:sz w:val="22"/>
                <w:szCs w:val="22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 xml:space="preserve">    B) Küçük çocukları camın yanına yaklaştırmayınız.</w:t>
            </w:r>
          </w:p>
          <w:p w:rsidR="00EF3417" w:rsidRPr="00717698" w:rsidRDefault="00EF3417" w:rsidP="00717698">
            <w:pPr>
              <w:rPr>
                <w:rFonts w:ascii="Comic Sans MS" w:hAnsi="Comic Sans MS"/>
                <w:sz w:val="22"/>
                <w:szCs w:val="22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 xml:space="preserve">    C) Evin camları çok kirlenmiş.</w:t>
            </w: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  <w:sz w:val="14"/>
                <w:szCs w:val="22"/>
              </w:rPr>
            </w:pPr>
          </w:p>
          <w:p w:rsidR="00EF3417" w:rsidRPr="00717698" w:rsidRDefault="00EF3417" w:rsidP="00717698">
            <w:pPr>
              <w:rPr>
                <w:rFonts w:ascii="Comic Sans MS" w:hAnsi="Comic Sans MS"/>
                <w:sz w:val="22"/>
                <w:szCs w:val="22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 xml:space="preserve">8. “Bugün okulda silgimi kaybettim.” </w:t>
            </w:r>
            <w:r w:rsidRPr="00717698">
              <w:rPr>
                <w:rFonts w:ascii="Comic Sans MS" w:hAnsi="Comic Sans MS"/>
                <w:b/>
                <w:sz w:val="22"/>
                <w:szCs w:val="22"/>
              </w:rPr>
              <w:t>Cümlesinde hangi sözcük ek alarak yeni bir anlam kazan-mıştır?</w:t>
            </w: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  <w:sz w:val="22"/>
                <w:szCs w:val="22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>A okulda       B) silgimi         C) bugün</w:t>
            </w:r>
            <w:bookmarkStart w:id="0" w:name="_GoBack"/>
            <w:bookmarkEnd w:id="0"/>
          </w:p>
        </w:tc>
        <w:tc>
          <w:tcPr>
            <w:tcW w:w="5456" w:type="dxa"/>
          </w:tcPr>
          <w:p w:rsidR="00EF3417" w:rsidRPr="00717698" w:rsidRDefault="00EF3417" w:rsidP="00717698">
            <w:pPr>
              <w:ind w:left="360"/>
              <w:rPr>
                <w:rFonts w:ascii="Comic Sans MS" w:hAnsi="Comic Sans MS"/>
                <w:sz w:val="22"/>
                <w:szCs w:val="22"/>
              </w:rPr>
            </w:pPr>
            <w:r w:rsidRPr="00717698">
              <w:rPr>
                <w:rFonts w:ascii="Comic Sans MS" w:hAnsi="Comic Sans MS"/>
                <w:b/>
                <w:sz w:val="22"/>
                <w:szCs w:val="22"/>
              </w:rPr>
              <w:t>9.Aşağıdaki cümlelerin hangisinde altı çizili sözcüğün anlamı aldığı ek nedeni ile değişmiştir?</w:t>
            </w:r>
          </w:p>
          <w:p w:rsidR="00EF3417" w:rsidRPr="00717698" w:rsidRDefault="00EF3417" w:rsidP="00717698">
            <w:pPr>
              <w:numPr>
                <w:ilvl w:val="0"/>
                <w:numId w:val="3"/>
              </w:numPr>
              <w:rPr>
                <w:rFonts w:ascii="Comic Sans MS" w:hAnsi="Comic Sans MS"/>
                <w:sz w:val="22"/>
                <w:szCs w:val="22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 xml:space="preserve">Evin </w:t>
            </w:r>
            <w:r w:rsidRPr="00717698">
              <w:rPr>
                <w:rFonts w:ascii="Comic Sans MS" w:hAnsi="Comic Sans MS"/>
                <w:sz w:val="22"/>
                <w:szCs w:val="22"/>
                <w:u w:val="single"/>
              </w:rPr>
              <w:t>pencerelerini</w:t>
            </w:r>
            <w:r w:rsidRPr="00717698">
              <w:rPr>
                <w:rFonts w:ascii="Comic Sans MS" w:hAnsi="Comic Sans MS"/>
                <w:sz w:val="22"/>
                <w:szCs w:val="22"/>
              </w:rPr>
              <w:t xml:space="preserve"> kapattık.</w:t>
            </w:r>
          </w:p>
          <w:p w:rsidR="00EF3417" w:rsidRPr="00717698" w:rsidRDefault="00EF3417" w:rsidP="00717698">
            <w:pPr>
              <w:numPr>
                <w:ilvl w:val="0"/>
                <w:numId w:val="3"/>
              </w:numPr>
              <w:rPr>
                <w:rFonts w:ascii="Comic Sans MS" w:hAnsi="Comic Sans MS"/>
                <w:sz w:val="22"/>
                <w:szCs w:val="22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 xml:space="preserve">Kardeşim </w:t>
            </w:r>
            <w:r w:rsidRPr="00717698">
              <w:rPr>
                <w:rFonts w:ascii="Comic Sans MS" w:hAnsi="Comic Sans MS"/>
                <w:sz w:val="22"/>
                <w:szCs w:val="22"/>
                <w:u w:val="single"/>
              </w:rPr>
              <w:t xml:space="preserve">kitaplarını </w:t>
            </w:r>
            <w:r w:rsidRPr="00717698">
              <w:rPr>
                <w:rFonts w:ascii="Comic Sans MS" w:hAnsi="Comic Sans MS"/>
                <w:sz w:val="22"/>
                <w:szCs w:val="22"/>
              </w:rPr>
              <w:t>kapladı.</w:t>
            </w:r>
          </w:p>
          <w:p w:rsidR="00EF3417" w:rsidRPr="00717698" w:rsidRDefault="00EF3417" w:rsidP="00717698">
            <w:pPr>
              <w:numPr>
                <w:ilvl w:val="0"/>
                <w:numId w:val="3"/>
              </w:numPr>
              <w:rPr>
                <w:rFonts w:ascii="Comic Sans MS" w:hAnsi="Comic Sans MS"/>
                <w:sz w:val="22"/>
                <w:szCs w:val="22"/>
              </w:rPr>
            </w:pPr>
            <w:r w:rsidRPr="00717698">
              <w:rPr>
                <w:rFonts w:ascii="Comic Sans MS" w:hAnsi="Comic Sans MS"/>
                <w:sz w:val="22"/>
                <w:szCs w:val="22"/>
                <w:u w:val="single"/>
              </w:rPr>
              <w:t>Dondurmacı</w:t>
            </w:r>
            <w:r w:rsidRPr="00717698">
              <w:rPr>
                <w:rFonts w:ascii="Comic Sans MS" w:hAnsi="Comic Sans MS"/>
                <w:sz w:val="22"/>
                <w:szCs w:val="22"/>
              </w:rPr>
              <w:t xml:space="preserve"> geldi mi?</w:t>
            </w: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  <w:sz w:val="22"/>
                <w:szCs w:val="22"/>
              </w:rPr>
            </w:pP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  <w:sz w:val="22"/>
                <w:szCs w:val="22"/>
              </w:rPr>
            </w:pPr>
            <w:r w:rsidRPr="00717698">
              <w:rPr>
                <w:rFonts w:ascii="Comic Sans MS" w:hAnsi="Comic Sans MS"/>
                <w:b/>
                <w:sz w:val="22"/>
                <w:szCs w:val="22"/>
              </w:rPr>
              <w:t xml:space="preserve">10.Aşağıdaki cümlelerin hangisinde </w:t>
            </w:r>
            <w:r w:rsidRPr="00717698">
              <w:rPr>
                <w:rFonts w:ascii="Comic Sans MS" w:hAnsi="Comic Sans MS"/>
                <w:sz w:val="22"/>
                <w:szCs w:val="22"/>
              </w:rPr>
              <w:t>“-lik”</w:t>
            </w:r>
            <w:r w:rsidRPr="00717698">
              <w:rPr>
                <w:rFonts w:ascii="Comic Sans MS" w:hAnsi="Comic Sans MS"/>
                <w:b/>
                <w:sz w:val="22"/>
                <w:szCs w:val="22"/>
              </w:rPr>
              <w:t xml:space="preserve"> eki alarak anlamı değişen bir sözcük </w:t>
            </w:r>
            <w:r w:rsidRPr="00717698">
              <w:rPr>
                <w:rFonts w:ascii="Comic Sans MS" w:hAnsi="Comic Sans MS"/>
                <w:b/>
                <w:sz w:val="22"/>
                <w:szCs w:val="22"/>
                <w:u w:val="single"/>
              </w:rPr>
              <w:t>yoktur</w:t>
            </w:r>
            <w:r w:rsidRPr="00717698">
              <w:rPr>
                <w:rFonts w:ascii="Comic Sans MS" w:hAnsi="Comic Sans MS"/>
                <w:b/>
                <w:sz w:val="22"/>
                <w:szCs w:val="22"/>
              </w:rPr>
              <w:t xml:space="preserve">? </w:t>
            </w:r>
            <w:r w:rsidRPr="00717698">
              <w:rPr>
                <w:rFonts w:ascii="Comic Sans MS" w:hAnsi="Comic Sans MS"/>
                <w:sz w:val="22"/>
                <w:szCs w:val="22"/>
              </w:rPr>
              <w:t xml:space="preserve">  </w:t>
            </w:r>
          </w:p>
          <w:p w:rsidR="00EF3417" w:rsidRPr="00717698" w:rsidRDefault="00EF3417" w:rsidP="00717698">
            <w:pPr>
              <w:numPr>
                <w:ilvl w:val="0"/>
                <w:numId w:val="4"/>
              </w:numPr>
              <w:rPr>
                <w:rFonts w:ascii="Comic Sans MS" w:hAnsi="Comic Sans MS"/>
                <w:sz w:val="22"/>
                <w:szCs w:val="22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>Taze balık almaya gittik.</w:t>
            </w:r>
          </w:p>
          <w:p w:rsidR="00EF3417" w:rsidRPr="00717698" w:rsidRDefault="00EF3417" w:rsidP="00717698">
            <w:pPr>
              <w:numPr>
                <w:ilvl w:val="0"/>
                <w:numId w:val="4"/>
              </w:numPr>
              <w:rPr>
                <w:rFonts w:ascii="Comic Sans MS" w:hAnsi="Comic Sans MS"/>
                <w:sz w:val="22"/>
                <w:szCs w:val="22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>Hediye olarak şekerlik aldık.</w:t>
            </w:r>
          </w:p>
          <w:p w:rsidR="00EF3417" w:rsidRPr="00717698" w:rsidRDefault="00EF3417" w:rsidP="00717698">
            <w:pPr>
              <w:numPr>
                <w:ilvl w:val="0"/>
                <w:numId w:val="4"/>
              </w:numPr>
              <w:rPr>
                <w:rFonts w:ascii="Comic Sans MS" w:hAnsi="Comic Sans MS"/>
                <w:sz w:val="22"/>
                <w:szCs w:val="22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>Kitaplıktaki kitaplar yere düştü.</w:t>
            </w: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  <w:sz w:val="22"/>
                <w:szCs w:val="22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 xml:space="preserve">  </w:t>
            </w: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  <w:b/>
                <w:sz w:val="22"/>
                <w:szCs w:val="22"/>
              </w:rPr>
            </w:pPr>
            <w:r w:rsidRPr="00717698">
              <w:rPr>
                <w:rFonts w:ascii="Comic Sans MS" w:hAnsi="Comic Sans MS"/>
                <w:b/>
                <w:sz w:val="22"/>
                <w:szCs w:val="22"/>
              </w:rPr>
              <w:t xml:space="preserve">11.Aşağıdaki cümlelerin hangisinin ilk sözcüğü anlamı değiştiren bir ek </w:t>
            </w:r>
            <w:r w:rsidRPr="00717698">
              <w:rPr>
                <w:rFonts w:ascii="Comic Sans MS" w:hAnsi="Comic Sans MS"/>
                <w:sz w:val="22"/>
                <w:szCs w:val="22"/>
                <w:u w:val="single"/>
              </w:rPr>
              <w:t>almamıştır?</w:t>
            </w:r>
          </w:p>
          <w:p w:rsidR="00EF3417" w:rsidRPr="00717698" w:rsidRDefault="00EF3417" w:rsidP="00717698">
            <w:pPr>
              <w:numPr>
                <w:ilvl w:val="0"/>
                <w:numId w:val="5"/>
              </w:numPr>
              <w:rPr>
                <w:rFonts w:ascii="Comic Sans MS" w:hAnsi="Comic Sans MS"/>
                <w:sz w:val="22"/>
                <w:szCs w:val="22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>Gölgede oturduk.</w:t>
            </w:r>
          </w:p>
          <w:p w:rsidR="00EF3417" w:rsidRPr="00717698" w:rsidRDefault="00EF3417" w:rsidP="00717698">
            <w:pPr>
              <w:numPr>
                <w:ilvl w:val="0"/>
                <w:numId w:val="5"/>
              </w:numPr>
              <w:rPr>
                <w:rFonts w:ascii="Comic Sans MS" w:hAnsi="Comic Sans MS"/>
                <w:sz w:val="22"/>
                <w:szCs w:val="22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>Simitçilik yapıyormuş.</w:t>
            </w:r>
          </w:p>
          <w:p w:rsidR="00EF3417" w:rsidRPr="00717698" w:rsidRDefault="00EF3417" w:rsidP="00717698">
            <w:pPr>
              <w:numPr>
                <w:ilvl w:val="0"/>
                <w:numId w:val="5"/>
              </w:numPr>
              <w:rPr>
                <w:rFonts w:ascii="Comic Sans MS" w:hAnsi="Comic Sans MS"/>
                <w:sz w:val="22"/>
                <w:szCs w:val="22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>Gözlüğünü kaybetmiş.</w:t>
            </w: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  <w:sz w:val="22"/>
                <w:szCs w:val="22"/>
              </w:rPr>
            </w:pP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  <w:sz w:val="22"/>
                <w:szCs w:val="22"/>
              </w:rPr>
            </w:pP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  <w:sz w:val="22"/>
                <w:szCs w:val="22"/>
              </w:rPr>
            </w:pPr>
            <w:r>
              <w:rPr>
                <w:noProof/>
              </w:rPr>
              <w:pict>
                <v:rect id="Dikdörtgen 6" o:spid="_x0000_s1028" style="position:absolute;left:0;text-align:left;margin-left:189pt;margin-top:2.25pt;width:63pt;height:27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">
                  <v:textbox>
                    <w:txbxContent>
                      <w:p w:rsidR="00EF3417" w:rsidRPr="003B6B83" w:rsidRDefault="00EF3417" w:rsidP="004E338D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sevgi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Dikdörtgen 5" o:spid="_x0000_s1029" style="position:absolute;left:0;text-align:left;margin-left:117pt;margin-top:2.25pt;width:63pt;height:27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">
                  <v:textbox>
                    <w:txbxContent>
                      <w:p w:rsidR="00EF3417" w:rsidRPr="003B6B83" w:rsidRDefault="00EF3417" w:rsidP="004E338D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kitaplık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Dikdörtgen 4" o:spid="_x0000_s1030" style="position:absolute;left:0;text-align:left;margin-left:45pt;margin-top:2.25pt;width:63pt;height:27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">
                  <v:textbox>
                    <w:txbxContent>
                      <w:p w:rsidR="00EF3417" w:rsidRPr="003B6B83" w:rsidRDefault="00EF3417" w:rsidP="004E338D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3B6B83">
                          <w:rPr>
                            <w:rFonts w:ascii="Comic Sans MS" w:hAnsi="Comic Sans MS"/>
                          </w:rPr>
                          <w:t>balık</w:t>
                        </w:r>
                      </w:p>
                    </w:txbxContent>
                  </v:textbox>
                </v:rect>
              </w:pict>
            </w: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  <w:sz w:val="22"/>
                <w:szCs w:val="22"/>
              </w:rPr>
            </w:pP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  <w:sz w:val="22"/>
                <w:szCs w:val="22"/>
              </w:rPr>
            </w:pPr>
            <w:r>
              <w:rPr>
                <w:noProof/>
              </w:rPr>
              <w:pict>
                <v:rect id="Dikdörtgen 3" o:spid="_x0000_s1031" style="position:absolute;left:0;text-align:left;margin-left:189pt;margin-top:4.8pt;width:63pt;height:2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">
                  <v:textbox>
                    <w:txbxContent>
                      <w:p w:rsidR="00EF3417" w:rsidRPr="003B6B83" w:rsidRDefault="00EF3417" w:rsidP="004E338D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tamirci 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Dikdörtgen 2" o:spid="_x0000_s1032" style="position:absolute;left:0;text-align:left;margin-left:117pt;margin-top:4.8pt;width:63pt;height:2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">
                  <v:textbox>
                    <w:txbxContent>
                      <w:p w:rsidR="00EF3417" w:rsidRPr="003B6B83" w:rsidRDefault="00EF3417" w:rsidP="004E338D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okul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Dikdörtgen 1" o:spid="_x0000_s1033" style="position:absolute;left:0;text-align:left;margin-left:45pt;margin-top:4.8pt;width:63pt;height:2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">
                  <v:textbox>
                    <w:txbxContent>
                      <w:p w:rsidR="00EF3417" w:rsidRPr="003B6B83" w:rsidRDefault="00EF3417" w:rsidP="004E338D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yağlık</w:t>
                        </w:r>
                      </w:p>
                    </w:txbxContent>
                  </v:textbox>
                </v:rect>
              </w:pict>
            </w: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  <w:sz w:val="22"/>
                <w:szCs w:val="22"/>
              </w:rPr>
            </w:pP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  <w:sz w:val="22"/>
                <w:szCs w:val="22"/>
              </w:rPr>
            </w:pP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  <w:sz w:val="22"/>
                <w:szCs w:val="22"/>
              </w:rPr>
            </w:pPr>
            <w:r w:rsidRPr="00717698">
              <w:rPr>
                <w:rFonts w:ascii="Comic Sans MS" w:hAnsi="Comic Sans MS"/>
                <w:b/>
                <w:sz w:val="22"/>
                <w:szCs w:val="22"/>
              </w:rPr>
              <w:t>12.</w:t>
            </w:r>
            <w:r w:rsidRPr="00717698">
              <w:rPr>
                <w:rFonts w:ascii="Comic Sans MS" w:hAnsi="Comic Sans MS"/>
                <w:sz w:val="22"/>
                <w:szCs w:val="22"/>
              </w:rPr>
              <w:t xml:space="preserve">Yukarıdaki sözcüklerden </w:t>
            </w:r>
            <w:r w:rsidRPr="00717698">
              <w:rPr>
                <w:rFonts w:ascii="Comic Sans MS" w:hAnsi="Comic Sans MS"/>
                <w:b/>
                <w:sz w:val="22"/>
                <w:szCs w:val="22"/>
              </w:rPr>
              <w:t>kaç tanesi</w:t>
            </w:r>
            <w:r w:rsidRPr="00717698">
              <w:rPr>
                <w:rFonts w:ascii="Comic Sans MS" w:hAnsi="Comic Sans MS"/>
                <w:sz w:val="22"/>
                <w:szCs w:val="22"/>
              </w:rPr>
              <w:t xml:space="preserve"> ek alarak anlam değiştirmiştir?</w:t>
            </w: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  <w:sz w:val="22"/>
                <w:szCs w:val="22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>A) 5</w:t>
            </w:r>
            <w:r w:rsidRPr="00717698">
              <w:rPr>
                <w:rFonts w:ascii="Comic Sans MS" w:hAnsi="Comic Sans MS"/>
                <w:sz w:val="22"/>
                <w:szCs w:val="22"/>
              </w:rPr>
              <w:tab/>
            </w:r>
            <w:r w:rsidRPr="00717698">
              <w:rPr>
                <w:rFonts w:ascii="Comic Sans MS" w:hAnsi="Comic Sans MS"/>
                <w:sz w:val="22"/>
                <w:szCs w:val="22"/>
              </w:rPr>
              <w:tab/>
              <w:t>B) 4</w:t>
            </w:r>
            <w:r w:rsidRPr="00717698">
              <w:rPr>
                <w:rFonts w:ascii="Comic Sans MS" w:hAnsi="Comic Sans MS"/>
                <w:sz w:val="22"/>
                <w:szCs w:val="22"/>
              </w:rPr>
              <w:tab/>
            </w:r>
            <w:r w:rsidRPr="00717698">
              <w:rPr>
                <w:rFonts w:ascii="Comic Sans MS" w:hAnsi="Comic Sans MS"/>
                <w:sz w:val="22"/>
                <w:szCs w:val="22"/>
              </w:rPr>
              <w:tab/>
              <w:t>C) 3</w:t>
            </w:r>
          </w:p>
          <w:p w:rsidR="00EF3417" w:rsidRPr="00717698" w:rsidRDefault="00EF3417" w:rsidP="00717698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  <w:sz w:val="22"/>
                <w:szCs w:val="22"/>
              </w:rPr>
            </w:pP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  <w:b/>
                <w:sz w:val="22"/>
                <w:szCs w:val="22"/>
              </w:rPr>
            </w:pPr>
            <w:r w:rsidRPr="00717698">
              <w:rPr>
                <w:rFonts w:ascii="Comic Sans MS" w:hAnsi="Comic Sans MS"/>
                <w:b/>
                <w:sz w:val="22"/>
                <w:szCs w:val="22"/>
              </w:rPr>
              <w:t xml:space="preserve">13.Aşağıdaki cümlelerin hangisinde  </w:t>
            </w:r>
            <w:r w:rsidRPr="00717698">
              <w:rPr>
                <w:rFonts w:ascii="Comic Sans MS" w:hAnsi="Comic Sans MS"/>
                <w:sz w:val="22"/>
                <w:szCs w:val="22"/>
                <w:u w:val="single"/>
              </w:rPr>
              <w:t>“-li”</w:t>
            </w:r>
            <w:r w:rsidRPr="00717698">
              <w:rPr>
                <w:rFonts w:ascii="Comic Sans MS" w:hAnsi="Comic Sans MS"/>
                <w:b/>
                <w:sz w:val="22"/>
                <w:szCs w:val="22"/>
              </w:rPr>
              <w:t xml:space="preserve"> eki alarak anlam değiştiren bir sözcük vardır? </w:t>
            </w:r>
          </w:p>
          <w:p w:rsidR="00EF3417" w:rsidRPr="00717698" w:rsidRDefault="00EF3417" w:rsidP="00717698">
            <w:pPr>
              <w:numPr>
                <w:ilvl w:val="0"/>
                <w:numId w:val="6"/>
              </w:numPr>
              <w:tabs>
                <w:tab w:val="clear" w:pos="735"/>
                <w:tab w:val="num" w:pos="1134"/>
              </w:tabs>
              <w:ind w:firstLine="116"/>
              <w:rPr>
                <w:rFonts w:ascii="Comic Sans MS" w:hAnsi="Comic Sans MS"/>
                <w:sz w:val="22"/>
                <w:szCs w:val="22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>Oyuncağın pili bitmiş.</w:t>
            </w:r>
          </w:p>
          <w:p w:rsidR="00EF3417" w:rsidRPr="00717698" w:rsidRDefault="00EF3417" w:rsidP="00717698">
            <w:pPr>
              <w:numPr>
                <w:ilvl w:val="0"/>
                <w:numId w:val="6"/>
              </w:numPr>
              <w:tabs>
                <w:tab w:val="clear" w:pos="735"/>
                <w:tab w:val="num" w:pos="1134"/>
              </w:tabs>
              <w:ind w:firstLine="116"/>
              <w:rPr>
                <w:rFonts w:ascii="Comic Sans MS" w:hAnsi="Comic Sans MS"/>
                <w:sz w:val="22"/>
                <w:szCs w:val="22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>Ağabeyim evlidir.</w:t>
            </w:r>
          </w:p>
          <w:p w:rsidR="00EF3417" w:rsidRPr="00717698" w:rsidRDefault="00EF3417" w:rsidP="00717698">
            <w:pPr>
              <w:numPr>
                <w:ilvl w:val="0"/>
                <w:numId w:val="6"/>
              </w:numPr>
              <w:tabs>
                <w:tab w:val="clear" w:pos="735"/>
                <w:tab w:val="num" w:pos="1134"/>
              </w:tabs>
              <w:ind w:firstLine="116"/>
              <w:rPr>
                <w:rFonts w:ascii="Comic Sans MS" w:hAnsi="Comic Sans MS"/>
                <w:sz w:val="22"/>
                <w:szCs w:val="22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>Gülü koparmana üzüldüm.</w:t>
            </w: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  <w:b/>
                <w:sz w:val="22"/>
                <w:szCs w:val="22"/>
              </w:rPr>
            </w:pP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  <w:b/>
                <w:sz w:val="22"/>
                <w:szCs w:val="22"/>
              </w:rPr>
            </w:pPr>
            <w:r w:rsidRPr="00717698">
              <w:rPr>
                <w:rFonts w:ascii="Comic Sans MS" w:hAnsi="Comic Sans MS"/>
                <w:b/>
                <w:sz w:val="22"/>
                <w:szCs w:val="22"/>
              </w:rPr>
              <w:t xml:space="preserve">14.Aşağıdaki cümlelerin hangisinde ek alarak anlam değiştirmiş </w:t>
            </w:r>
            <w:r w:rsidRPr="00717698">
              <w:rPr>
                <w:rFonts w:ascii="Comic Sans MS" w:hAnsi="Comic Sans MS"/>
                <w:b/>
                <w:sz w:val="22"/>
                <w:szCs w:val="22"/>
                <w:u w:val="single"/>
              </w:rPr>
              <w:t>birden çok</w:t>
            </w:r>
            <w:r w:rsidRPr="00717698">
              <w:rPr>
                <w:rFonts w:ascii="Comic Sans MS" w:hAnsi="Comic Sans MS"/>
                <w:b/>
                <w:sz w:val="22"/>
                <w:szCs w:val="22"/>
              </w:rPr>
              <w:t xml:space="preserve"> sözcük vardır?</w:t>
            </w:r>
          </w:p>
          <w:p w:rsidR="00EF3417" w:rsidRPr="00717698" w:rsidRDefault="00EF3417" w:rsidP="00717698">
            <w:pPr>
              <w:numPr>
                <w:ilvl w:val="0"/>
                <w:numId w:val="7"/>
              </w:numPr>
              <w:rPr>
                <w:rFonts w:ascii="Comic Sans MS" w:hAnsi="Comic Sans MS"/>
                <w:sz w:val="22"/>
                <w:szCs w:val="22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>Bu bilgiyi muhtarlıktan alabilirsiniz.</w:t>
            </w:r>
          </w:p>
          <w:p w:rsidR="00EF3417" w:rsidRPr="00717698" w:rsidRDefault="00EF3417" w:rsidP="00717698">
            <w:pPr>
              <w:numPr>
                <w:ilvl w:val="0"/>
                <w:numId w:val="7"/>
              </w:numPr>
              <w:rPr>
                <w:rFonts w:ascii="Comic Sans MS" w:hAnsi="Comic Sans MS"/>
                <w:sz w:val="22"/>
                <w:szCs w:val="22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>Kuraklık nedeniyle halk zor durumda.</w:t>
            </w:r>
          </w:p>
          <w:p w:rsidR="00EF3417" w:rsidRPr="00717698" w:rsidRDefault="00EF3417" w:rsidP="00717698">
            <w:pPr>
              <w:numPr>
                <w:ilvl w:val="0"/>
                <w:numId w:val="7"/>
              </w:numPr>
              <w:rPr>
                <w:rFonts w:ascii="Comic Sans MS" w:hAnsi="Comic Sans MS"/>
                <w:sz w:val="22"/>
                <w:szCs w:val="22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>Karanlık olunca çocuklar eve gittiler.</w:t>
            </w: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  <w:b/>
                <w:sz w:val="22"/>
                <w:szCs w:val="22"/>
              </w:rPr>
            </w:pP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  <w:b/>
                <w:sz w:val="22"/>
                <w:szCs w:val="22"/>
              </w:rPr>
            </w:pPr>
          </w:p>
          <w:p w:rsidR="00EF3417" w:rsidRPr="00717698" w:rsidRDefault="00EF3417" w:rsidP="00717698">
            <w:pPr>
              <w:ind w:left="360"/>
              <w:rPr>
                <w:rFonts w:ascii="Comic Sans MS" w:hAnsi="Comic Sans MS"/>
                <w:sz w:val="22"/>
                <w:szCs w:val="22"/>
              </w:rPr>
            </w:pPr>
            <w:r w:rsidRPr="00717698">
              <w:rPr>
                <w:rFonts w:ascii="Comic Sans MS" w:hAnsi="Comic Sans MS"/>
                <w:b/>
                <w:sz w:val="22"/>
                <w:szCs w:val="22"/>
              </w:rPr>
              <w:t xml:space="preserve">15.Aşağıdaki cümlelerin hangisinde </w:t>
            </w:r>
            <w:r w:rsidRPr="00717698">
              <w:rPr>
                <w:rFonts w:ascii="Comic Sans MS" w:hAnsi="Comic Sans MS"/>
                <w:sz w:val="22"/>
                <w:szCs w:val="22"/>
              </w:rPr>
              <w:t>“–lık”</w:t>
            </w:r>
            <w:r w:rsidRPr="00717698">
              <w:rPr>
                <w:rFonts w:ascii="Comic Sans MS" w:hAnsi="Comic Sans MS"/>
                <w:b/>
                <w:sz w:val="22"/>
                <w:szCs w:val="22"/>
              </w:rPr>
              <w:t xml:space="preserve"> eki almış bir sözcük vardır?</w:t>
            </w:r>
          </w:p>
          <w:p w:rsidR="00EF3417" w:rsidRPr="00717698" w:rsidRDefault="00EF3417" w:rsidP="00717698">
            <w:pPr>
              <w:numPr>
                <w:ilvl w:val="0"/>
                <w:numId w:val="8"/>
              </w:numPr>
              <w:rPr>
                <w:rFonts w:ascii="Comic Sans MS" w:hAnsi="Comic Sans MS"/>
                <w:sz w:val="22"/>
                <w:szCs w:val="22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>Yolculuğa çıkmadan önce beni aradı.</w:t>
            </w:r>
          </w:p>
          <w:p w:rsidR="00EF3417" w:rsidRPr="00717698" w:rsidRDefault="00EF3417" w:rsidP="00717698">
            <w:pPr>
              <w:numPr>
                <w:ilvl w:val="0"/>
                <w:numId w:val="8"/>
              </w:numPr>
              <w:rPr>
                <w:rFonts w:ascii="Comic Sans MS" w:hAnsi="Comic Sans MS"/>
                <w:sz w:val="22"/>
                <w:szCs w:val="22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>Soluk benizli,  sıska bir çocuk.</w:t>
            </w:r>
          </w:p>
          <w:p w:rsidR="00EF3417" w:rsidRDefault="00EF3417" w:rsidP="00717698">
            <w:pPr>
              <w:numPr>
                <w:ilvl w:val="0"/>
                <w:numId w:val="8"/>
              </w:numPr>
              <w:rPr>
                <w:rFonts w:ascii="Comic Sans MS" w:hAnsi="Comic Sans MS"/>
                <w:sz w:val="22"/>
                <w:szCs w:val="22"/>
              </w:rPr>
            </w:pPr>
            <w:r w:rsidRPr="00717698">
              <w:rPr>
                <w:rFonts w:ascii="Comic Sans MS" w:hAnsi="Comic Sans MS"/>
                <w:sz w:val="22"/>
                <w:szCs w:val="22"/>
              </w:rPr>
              <w:t>Balık yemek çok yararlıdır.</w:t>
            </w:r>
          </w:p>
          <w:p w:rsidR="00EF3417" w:rsidRDefault="00EF3417" w:rsidP="000E3902">
            <w:pPr>
              <w:pStyle w:val="NoSpacing"/>
            </w:pPr>
            <w:hyperlink r:id="rId5" w:history="1">
              <w:r w:rsidRPr="00DB2D0A">
                <w:rPr>
                  <w:rStyle w:val="Hyperlink"/>
                </w:rPr>
                <w:t>www.sorubak.com</w:t>
              </w:r>
            </w:hyperlink>
            <w:r>
              <w:t xml:space="preserve"> </w:t>
            </w:r>
          </w:p>
          <w:p w:rsidR="00EF3417" w:rsidRPr="00717698" w:rsidRDefault="00EF3417" w:rsidP="00717698">
            <w:pPr>
              <w:numPr>
                <w:ilvl w:val="0"/>
                <w:numId w:val="8"/>
              </w:numPr>
              <w:rPr>
                <w:rFonts w:ascii="Comic Sans MS" w:hAnsi="Comic Sans MS"/>
                <w:sz w:val="22"/>
                <w:szCs w:val="22"/>
              </w:rPr>
            </w:pPr>
          </w:p>
        </w:tc>
      </w:tr>
    </w:tbl>
    <w:p w:rsidR="00EF3417" w:rsidRPr="004E338D" w:rsidRDefault="00EF3417" w:rsidP="004E338D"/>
    <w:sectPr w:rsidR="00EF3417" w:rsidRPr="004E338D" w:rsidSect="004E338D">
      <w:pgSz w:w="11906" w:h="16838"/>
      <w:pgMar w:top="567" w:right="567" w:bottom="42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B26AE"/>
    <w:multiLevelType w:val="hybridMultilevel"/>
    <w:tmpl w:val="367219B2"/>
    <w:lvl w:ilvl="0" w:tplc="A8404750">
      <w:start w:val="1"/>
      <w:numFmt w:val="upperLetter"/>
      <w:lvlText w:val="%1)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D934407"/>
    <w:multiLevelType w:val="hybridMultilevel"/>
    <w:tmpl w:val="B80C1B9E"/>
    <w:lvl w:ilvl="0" w:tplc="9F96C78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31266E3"/>
    <w:multiLevelType w:val="hybridMultilevel"/>
    <w:tmpl w:val="391077A2"/>
    <w:lvl w:ilvl="0" w:tplc="BDD65F3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1BF032C"/>
    <w:multiLevelType w:val="hybridMultilevel"/>
    <w:tmpl w:val="2D5EC968"/>
    <w:lvl w:ilvl="0" w:tplc="B2980CBE">
      <w:start w:val="1"/>
      <w:numFmt w:val="upperLetter"/>
      <w:lvlText w:val="%1)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EBA5D27"/>
    <w:multiLevelType w:val="hybridMultilevel"/>
    <w:tmpl w:val="5606A1D2"/>
    <w:lvl w:ilvl="0" w:tplc="2D82582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B310ED4"/>
    <w:multiLevelType w:val="hybridMultilevel"/>
    <w:tmpl w:val="5322973A"/>
    <w:lvl w:ilvl="0" w:tplc="319C7AD2">
      <w:start w:val="1"/>
      <w:numFmt w:val="upperLetter"/>
      <w:lvlText w:val="%1)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770009BC"/>
    <w:multiLevelType w:val="hybridMultilevel"/>
    <w:tmpl w:val="8936595A"/>
    <w:lvl w:ilvl="0" w:tplc="36328AA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C841E9B"/>
    <w:multiLevelType w:val="hybridMultilevel"/>
    <w:tmpl w:val="CC3A4182"/>
    <w:lvl w:ilvl="0" w:tplc="97B474D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2"/>
  </w:num>
  <w:num w:numId="5">
    <w:abstractNumId w:val="7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47AD"/>
    <w:rsid w:val="000A0E44"/>
    <w:rsid w:val="000E3902"/>
    <w:rsid w:val="00191908"/>
    <w:rsid w:val="001C54BE"/>
    <w:rsid w:val="001D01C8"/>
    <w:rsid w:val="00324867"/>
    <w:rsid w:val="003B6B83"/>
    <w:rsid w:val="004E338D"/>
    <w:rsid w:val="00717698"/>
    <w:rsid w:val="009B47AD"/>
    <w:rsid w:val="00AF6671"/>
    <w:rsid w:val="00DB2D0A"/>
    <w:rsid w:val="00E31B41"/>
    <w:rsid w:val="00EA7902"/>
    <w:rsid w:val="00EF34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38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E338D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0E3902"/>
  </w:style>
  <w:style w:type="character" w:styleId="Hyperlink">
    <w:name w:val="Hyperlink"/>
    <w:basedOn w:val="DefaultParagraphFont"/>
    <w:uiPriority w:val="99"/>
    <w:rsid w:val="000E390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620</Words>
  <Characters>3535</Characters>
  <Application>Microsoft Office Outlook</Application>
  <DocSecurity>0</DocSecurity>
  <Lines>0</Lines>
  <Paragraphs>0</Paragraphs>
  <ScaleCrop>false</ScaleCrop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Selahattin BALCI</dc:creator>
  <cp:keywords>www.sorubak.com</cp:keywords>
  <dc:description>www.sorubak.com</dc:description>
  <cp:lastModifiedBy>edanur</cp:lastModifiedBy>
  <cp:revision>3</cp:revision>
  <dcterms:created xsi:type="dcterms:W3CDTF">2013-12-25T08:27:00Z</dcterms:created>
  <dcterms:modified xsi:type="dcterms:W3CDTF">2014-01-01T20:24:00Z</dcterms:modified>
  <cp:category>www.sorubak.com</cp:category>
</cp:coreProperties>
</file>