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AC" w:rsidRPr="008F2460" w:rsidRDefault="002A6FAC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2A6FAC" w:rsidRPr="00A07C03" w:rsidRDefault="002A6FAC" w:rsidP="003F02F6">
      <w:pPr>
        <w:spacing w:after="0" w:line="240" w:lineRule="auto"/>
        <w:rPr>
          <w:rFonts w:ascii="Comic Sans MS" w:hAnsi="Comic Sans MS" w:cs="Comic Sans MS"/>
          <w:sz w:val="28"/>
          <w:szCs w:val="28"/>
        </w:rPr>
      </w:pPr>
      <w:r w:rsidRPr="00A07C03">
        <w:rPr>
          <w:rFonts w:ascii="Comic Sans MS" w:hAnsi="Comic Sans MS" w:cs="Comic Sans MS"/>
          <w:sz w:val="28"/>
          <w:szCs w:val="28"/>
        </w:rPr>
        <w:t>TARTMA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hyperlink r:id="rId7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2A6FAC" w:rsidRPr="009C7EFC" w:rsidRDefault="002A6FAC" w:rsidP="001959C8">
      <w:pPr>
        <w:spacing w:after="0" w:line="240" w:lineRule="auto"/>
        <w:ind w:firstLine="708"/>
        <w:jc w:val="both"/>
        <w:rPr>
          <w:rFonts w:ascii="Comic Sans MS" w:hAnsi="Comic Sans MS" w:cs="Comic Sans MS"/>
          <w:sz w:val="24"/>
          <w:szCs w:val="24"/>
        </w:rPr>
      </w:pPr>
      <w:r w:rsidRPr="009C7EFC">
        <w:rPr>
          <w:rFonts w:ascii="Comic Sans MS" w:hAnsi="Comic Sans MS" w:cs="Comic Sans MS"/>
          <w:sz w:val="24"/>
          <w:szCs w:val="24"/>
        </w:rPr>
        <w:t xml:space="preserve">Cisimlerin kütlelerini tartarak bulabiliriz. Bu tartma sırasında kullanılan ölçülere </w:t>
      </w:r>
      <w:r w:rsidRPr="009C7EFC">
        <w:rPr>
          <w:rFonts w:ascii="Comic Sans MS" w:hAnsi="Comic Sans MS" w:cs="Comic Sans MS"/>
          <w:b/>
          <w:bCs/>
          <w:sz w:val="24"/>
          <w:szCs w:val="24"/>
          <w:u w:val="single"/>
        </w:rPr>
        <w:t>kütle ölçüleri</w:t>
      </w:r>
      <w:r w:rsidRPr="009C7EFC">
        <w:rPr>
          <w:rFonts w:ascii="Comic Sans MS" w:hAnsi="Comic Sans MS" w:cs="Comic Sans MS"/>
          <w:sz w:val="24"/>
          <w:szCs w:val="24"/>
        </w:rPr>
        <w:t xml:space="preserve"> denir. Kütle ölçüsü temel birimi </w:t>
      </w:r>
      <w:r w:rsidRPr="009C7EFC">
        <w:rPr>
          <w:rFonts w:ascii="Comic Sans MS" w:hAnsi="Comic Sans MS" w:cs="Comic Sans MS"/>
          <w:b/>
          <w:bCs/>
          <w:sz w:val="24"/>
          <w:szCs w:val="24"/>
        </w:rPr>
        <w:t xml:space="preserve">kilogramdır. </w:t>
      </w:r>
      <w:r w:rsidRPr="009C7EFC">
        <w:rPr>
          <w:rFonts w:ascii="Comic Sans MS" w:hAnsi="Comic Sans MS" w:cs="Comic Sans MS"/>
          <w:sz w:val="24"/>
          <w:szCs w:val="24"/>
        </w:rPr>
        <w:t xml:space="preserve">Kilogram kısaca </w:t>
      </w:r>
      <w:r w:rsidRPr="009C7EFC">
        <w:rPr>
          <w:rFonts w:ascii="Comic Sans MS" w:hAnsi="Comic Sans MS" w:cs="Comic Sans MS"/>
          <w:b/>
          <w:bCs/>
          <w:sz w:val="24"/>
          <w:szCs w:val="24"/>
        </w:rPr>
        <w:t>kg</w:t>
      </w:r>
      <w:r w:rsidRPr="009C7EFC">
        <w:rPr>
          <w:rFonts w:ascii="Comic Sans MS" w:hAnsi="Comic Sans MS" w:cs="Comic Sans MS"/>
          <w:sz w:val="24"/>
          <w:szCs w:val="24"/>
        </w:rPr>
        <w:t xml:space="preserve"> ile yazılır. Bir kilogramdan az olan ağırlıkları </w:t>
      </w:r>
      <w:r w:rsidRPr="009C7EFC">
        <w:rPr>
          <w:rFonts w:ascii="Comic Sans MS" w:hAnsi="Comic Sans MS" w:cs="Comic Sans MS"/>
          <w:b/>
          <w:bCs/>
          <w:sz w:val="24"/>
          <w:szCs w:val="24"/>
        </w:rPr>
        <w:t xml:space="preserve">gram </w:t>
      </w:r>
      <w:r w:rsidRPr="009C7EFC">
        <w:rPr>
          <w:rFonts w:ascii="Comic Sans MS" w:hAnsi="Comic Sans MS" w:cs="Comic Sans MS"/>
          <w:sz w:val="24"/>
          <w:szCs w:val="24"/>
        </w:rPr>
        <w:t xml:space="preserve">ile ölçeriz. Gram kısaca </w:t>
      </w:r>
      <w:r w:rsidRPr="009C7EFC">
        <w:rPr>
          <w:rFonts w:ascii="Comic Sans MS" w:hAnsi="Comic Sans MS" w:cs="Comic Sans MS"/>
          <w:b/>
          <w:bCs/>
          <w:sz w:val="24"/>
          <w:szCs w:val="24"/>
        </w:rPr>
        <w:t>g</w:t>
      </w:r>
      <w:r w:rsidRPr="009C7EFC">
        <w:rPr>
          <w:rFonts w:ascii="Comic Sans MS" w:hAnsi="Comic Sans MS" w:cs="Comic Sans MS"/>
          <w:sz w:val="24"/>
          <w:szCs w:val="24"/>
        </w:rPr>
        <w:t xml:space="preserve"> ile gösterilir.</w:t>
      </w:r>
    </w:p>
    <w:p w:rsidR="002A6FAC" w:rsidRDefault="002A6FAC" w:rsidP="001959C8">
      <w:pPr>
        <w:spacing w:after="0" w:line="240" w:lineRule="auto"/>
        <w:jc w:val="center"/>
      </w:pPr>
      <w:r w:rsidRPr="009C7EFC">
        <w:rPr>
          <w:rFonts w:ascii="Comic Sans MS" w:hAnsi="Comic Sans MS" w:cs="Comic Sans MS"/>
          <w:sz w:val="24"/>
          <w:szCs w:val="24"/>
        </w:rPr>
        <w:t xml:space="preserve">1 kilogramın yarısına yarım kilogram ( </w:t>
      </w:r>
      <w:smartTag w:uri="urn:schemas-microsoft-com:office:smarttags" w:element="metricconverter">
        <w:smartTagPr>
          <w:attr w:name="ProductID" w:val="500 gram"/>
        </w:smartTagPr>
        <w:r w:rsidRPr="009C7EFC">
          <w:rPr>
            <w:rFonts w:ascii="Comic Sans MS" w:hAnsi="Comic Sans MS" w:cs="Comic Sans MS"/>
            <w:sz w:val="24"/>
            <w:szCs w:val="24"/>
          </w:rPr>
          <w:t>500 gram</w:t>
        </w:r>
      </w:smartTag>
      <w:r w:rsidRPr="009C7EFC">
        <w:rPr>
          <w:rFonts w:ascii="Comic Sans MS" w:hAnsi="Comic Sans MS" w:cs="Comic Sans MS"/>
          <w:sz w:val="24"/>
          <w:szCs w:val="24"/>
        </w:rPr>
        <w:t>) denir. 1 kilogramda 2 tane yarım kilogram vardır.</w:t>
      </w:r>
    </w:p>
    <w:p w:rsidR="002A6FAC" w:rsidRDefault="002A6FAC" w:rsidP="001959C8">
      <w:pPr>
        <w:spacing w:after="0" w:line="24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5pt">
            <v:imagedata r:id="rId8" o:title=""/>
          </v:shape>
        </w:pict>
      </w:r>
      <w:r>
        <w:t xml:space="preserve">       </w:t>
      </w:r>
      <w:r>
        <w:pict>
          <v:shape id="_x0000_i1026" type="#_x0000_t75" style="width:78.75pt;height:81pt">
            <v:imagedata r:id="rId9" o:title=""/>
          </v:shape>
        </w:pict>
      </w:r>
      <w:r>
        <w:t xml:space="preserve">       </w:t>
      </w:r>
      <w:r>
        <w:pict>
          <v:shape id="_x0000_i1027" type="#_x0000_t75" style="width:77.25pt;height:77.25pt">
            <v:imagedata r:id="rId10" o:title=""/>
          </v:shape>
        </w:pict>
      </w:r>
      <w:r>
        <w:t xml:space="preserve">       </w:t>
      </w:r>
      <w:r>
        <w:pict>
          <v:shape id="_x0000_i1028" type="#_x0000_t75" style="width:31.5pt;height:74.25pt">
            <v:imagedata r:id="rId11" o:title="" cropright="34609f"/>
          </v:shape>
        </w:pict>
      </w:r>
      <w:r>
        <w:t xml:space="preserve">        </w:t>
      </w:r>
      <w:r w:rsidRPr="00E01079">
        <w:rPr>
          <w:rFonts w:ascii="ALFABET98" w:hAnsi="ALFABET98" w:cs="ALFABET98"/>
          <w:sz w:val="28"/>
          <w:szCs w:val="28"/>
        </w:rPr>
        <w:pict>
          <v:shape id="_x0000_i1029" type="#_x0000_t75" style="width:103.5pt;height:61.5pt">
            <v:imagedata r:id="rId12" o:title=""/>
          </v:shape>
        </w:pict>
      </w:r>
      <w:r>
        <w:rPr>
          <w:rFonts w:ascii="ALFABET98" w:hAnsi="ALFABET98" w:cs="ALFABET98"/>
          <w:sz w:val="28"/>
          <w:szCs w:val="28"/>
        </w:rPr>
        <w:t xml:space="preserve">    </w:t>
      </w:r>
      <w:r w:rsidRPr="00E01079">
        <w:rPr>
          <w:rFonts w:ascii="ALFABET98" w:hAnsi="ALFABET98" w:cs="ALFABET98"/>
          <w:sz w:val="28"/>
          <w:szCs w:val="28"/>
        </w:rPr>
        <w:pict>
          <v:shape id="_x0000_i1030" type="#_x0000_t75" style="width:71.25pt;height:69pt">
            <v:imagedata r:id="rId13" o:title=""/>
          </v:shape>
        </w:pict>
      </w:r>
    </w:p>
    <w:p w:rsidR="002A6FAC" w:rsidRDefault="002A6FAC" w:rsidP="001959C8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A6FAC" w:rsidRDefault="002A6FAC" w:rsidP="001959C8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 w:rsidRPr="00C90F4F">
        <w:rPr>
          <w:rFonts w:ascii="Comic Sans MS" w:hAnsi="Comic Sans MS" w:cs="Comic Sans MS"/>
          <w:sz w:val="24"/>
          <w:szCs w:val="24"/>
        </w:rPr>
        <w:t xml:space="preserve">Cisimlerin ağırlıklarını bulmak için tartarız. Yukarıda da </w:t>
      </w:r>
      <w:r>
        <w:rPr>
          <w:rFonts w:ascii="Comic Sans MS" w:hAnsi="Comic Sans MS" w:cs="Comic Sans MS"/>
          <w:sz w:val="24"/>
          <w:szCs w:val="24"/>
        </w:rPr>
        <w:t>çeşitli</w:t>
      </w:r>
      <w:r w:rsidRPr="00C90F4F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tartma</w:t>
      </w:r>
      <w:r w:rsidRPr="00C90F4F">
        <w:rPr>
          <w:rFonts w:ascii="Comic Sans MS" w:hAnsi="Comic Sans MS" w:cs="Comic Sans MS"/>
          <w:sz w:val="24"/>
          <w:szCs w:val="24"/>
        </w:rPr>
        <w:t xml:space="preserve"> araçları verilmiştir.</w:t>
      </w:r>
    </w:p>
    <w:p w:rsidR="002A6FAC" w:rsidRDefault="002A6FAC" w:rsidP="001959C8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6" style="position:absolute;margin-left:342pt;margin-top:12.75pt;width:198pt;height:27pt;z-index:251655680" arcsize="10923f" strokeweight="1.5pt">
            <v:shadow color="#868686"/>
            <v:textbox style="mso-next-textbox:#_x0000_s1026">
              <w:txbxContent>
                <w:p w:rsidR="002A6FAC" w:rsidRPr="002F18CA" w:rsidRDefault="002A6FAC" w:rsidP="009C7EFC">
                  <w:pPr>
                    <w:rPr>
                      <w:b/>
                      <w:bCs/>
                    </w:rPr>
                  </w:pPr>
                  <w:smartTag w:uri="urn:schemas-microsoft-com:office:smarttags" w:element="metricconverter">
                    <w:smartTagPr>
                      <w:attr w:name="ProductID" w:val="1 kilogram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1 kilogram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500 gram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500 gram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500 gram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500 gram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71pt;margin-top:12.75pt;width:162pt;height:26.1pt;z-index:251658752" arcsize="10923f" strokeweight="1.5pt">
            <v:shadow color="#868686"/>
            <v:textbox style="mso-next-textbox:#_x0000_s1027">
              <w:txbxContent>
                <w:p w:rsidR="002A6FAC" w:rsidRPr="002F18CA" w:rsidRDefault="002A6FAC" w:rsidP="009C7EF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18"/>
                      <w:szCs w:val="18"/>
                    </w:rPr>
                  </w:pPr>
                  <w:r w:rsidRPr="002F18CA">
                    <w:rPr>
                      <w:rFonts w:ascii="ALFABET98" w:hAnsi="ALFABET98" w:cs="ALFABET98"/>
                      <w:b/>
                      <w:bCs/>
                    </w:rPr>
                    <w:t>Yarım kilogram 500 gramdır.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0;margin-top:12.75pt;width:162pt;height:26.1pt;z-index:251654656" arcsize="10923f" strokeweight="1.5pt">
            <v:shadow color="#868686"/>
            <v:textbox style="mso-next-textbox:#_x0000_s1028">
              <w:txbxContent>
                <w:p w:rsidR="002A6FAC" w:rsidRPr="002F18CA" w:rsidRDefault="002A6FAC" w:rsidP="009C7EF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 kilogram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1 kilogram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= 1000 gramdır.</w:t>
                  </w:r>
                </w:p>
              </w:txbxContent>
            </v:textbox>
          </v:roundrect>
        </w:pict>
      </w:r>
    </w:p>
    <w:p w:rsidR="002A6FAC" w:rsidRDefault="002A6FAC" w:rsidP="001959C8">
      <w:pPr>
        <w:spacing w:after="0" w:line="240" w:lineRule="auto"/>
        <w:rPr>
          <w:sz w:val="24"/>
          <w:szCs w:val="24"/>
        </w:rPr>
      </w:pPr>
    </w:p>
    <w:p w:rsidR="002A6FAC" w:rsidRDefault="002A6FAC" w:rsidP="001959C8">
      <w:pPr>
        <w:spacing w:after="0" w:line="240" w:lineRule="auto"/>
        <w:rPr>
          <w:sz w:val="24"/>
          <w:szCs w:val="24"/>
        </w:rPr>
      </w:pPr>
    </w:p>
    <w:p w:rsidR="002A6FAC" w:rsidRDefault="002A6FAC" w:rsidP="001959C8">
      <w:pPr>
        <w:spacing w:after="0" w:line="240" w:lineRule="auto"/>
        <w:rPr>
          <w:sz w:val="24"/>
          <w:szCs w:val="24"/>
        </w:rPr>
      </w:pPr>
      <w:r>
        <w:rPr>
          <w:noProof/>
        </w:rPr>
        <w:pict>
          <v:roundrect id="_x0000_s1029" style="position:absolute;margin-left:171pt;margin-top:2.9pt;width:369pt;height:27pt;z-index:251657728" arcsize="10923f" strokeweight="1.5pt">
            <v:shadow color="#868686"/>
            <v:textbox style="mso-next-textbox:#_x0000_s1029">
              <w:txbxContent>
                <w:p w:rsidR="002A6FAC" w:rsidRPr="002F18CA" w:rsidRDefault="002A6FAC" w:rsidP="009C7EFC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1 kg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= 4 tane 250 gramdır.   </w:t>
                  </w: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1 kg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250 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250 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250 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250 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250 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250 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250 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250 g</w:t>
                    </w:r>
                  </w:smartTag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0;margin-top:2.9pt;width:162pt;height:27pt;z-index:251656704" arcsize="10923f" strokeweight="1.5pt">
            <v:shadow color="#868686"/>
            <v:textbox style="mso-next-textbox:#_x0000_s1030">
              <w:txbxContent>
                <w:p w:rsidR="002A6FAC" w:rsidRPr="002F18CA" w:rsidRDefault="002A6FAC" w:rsidP="009C7EFC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2F18CA">
                      <w:rPr>
                        <w:rFonts w:ascii="ALFABET98" w:hAnsi="ALFABET98" w:cs="ALFABET98"/>
                        <w:b/>
                        <w:bCs/>
                      </w:rPr>
                      <w:t>1 kg</w:t>
                    </w:r>
                  </w:smartTag>
                  <w:r w:rsidRPr="002F18CA">
                    <w:rPr>
                      <w:rFonts w:ascii="ALFABET98" w:hAnsi="ALFABET98" w:cs="ALFABET98"/>
                      <w:b/>
                      <w:bCs/>
                    </w:rPr>
                    <w:t xml:space="preserve"> = 10 tane 100 gramdır.</w:t>
                  </w:r>
                </w:p>
              </w:txbxContent>
            </v:textbox>
          </v:roundrect>
        </w:pict>
      </w:r>
    </w:p>
    <w:p w:rsidR="002A6FAC" w:rsidRDefault="002A6FAC" w:rsidP="001959C8">
      <w:pPr>
        <w:spacing w:after="0" w:line="240" w:lineRule="auto"/>
        <w:rPr>
          <w:sz w:val="24"/>
          <w:szCs w:val="24"/>
        </w:rPr>
      </w:pPr>
    </w:p>
    <w:p w:rsidR="002A6FAC" w:rsidRPr="002F18CA" w:rsidRDefault="002A6FAC" w:rsidP="001959C8">
      <w:pPr>
        <w:spacing w:after="0" w:line="240" w:lineRule="auto"/>
        <w:rPr>
          <w:sz w:val="16"/>
          <w:szCs w:val="16"/>
        </w:rPr>
      </w:pPr>
    </w:p>
    <w:p w:rsidR="002A6FAC" w:rsidRPr="001959C8" w:rsidRDefault="002A6FAC" w:rsidP="001959C8">
      <w:pPr>
        <w:spacing w:after="0" w:line="240" w:lineRule="auto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left:0;text-align:left;margin-left:378pt;margin-top:44.85pt;width:162pt;height:108pt;z-index:251662848" strokeweight="1.5pt">
            <v:textbox style="mso-next-textbox:#_x0000_s1031">
              <w:txbxContent>
                <w:p w:rsidR="002A6FAC" w:rsidRPr="006D4E51" w:rsidRDefault="002A6FAC" w:rsidP="00A87CAB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G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ram ile ölçüle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bilen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 xml:space="preserve"> mad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deleri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yazını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z.</w:t>
                  </w:r>
                </w:p>
                <w:p w:rsidR="002A6FAC" w:rsidRPr="00957F3B" w:rsidRDefault="002A6FAC" w:rsidP="006D4E51">
                  <w:pPr>
                    <w:spacing w:after="0" w:line="360" w:lineRule="auto"/>
                    <w:rPr>
                      <w:rFonts w:ascii="Comic Sans MS" w:hAnsi="Comic Sans MS" w:cs="Comic Sans MS"/>
                      <w:b/>
                      <w:bCs/>
                      <w:color w:val="FF0000"/>
                    </w:rPr>
                  </w:pP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65" style="position:absolute;left:0;text-align:left;margin-left:198pt;margin-top:44.85pt;width:162pt;height:108pt;z-index:251661824" strokeweight="1.5pt">
            <v:textbox>
              <w:txbxContent>
                <w:p w:rsidR="002A6FAC" w:rsidRPr="006D4E51" w:rsidRDefault="002A6FAC" w:rsidP="006D4E51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Kilogram ile ölçüle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bile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n mad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deleri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yazını</w:t>
                  </w: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z.</w:t>
                  </w:r>
                </w:p>
                <w:p w:rsidR="002A6FAC" w:rsidRPr="00957F3B" w:rsidRDefault="002A6FAC" w:rsidP="006D4E51">
                  <w:pPr>
                    <w:spacing w:after="0" w:line="360" w:lineRule="auto"/>
                    <w:rPr>
                      <w:rFonts w:ascii="Comic Sans MS" w:hAnsi="Comic Sans MS" w:cs="Comic Sans MS"/>
                      <w:b/>
                      <w:bCs/>
                      <w:color w:val="FF0000"/>
                    </w:rPr>
                  </w:pPr>
                  <w:r w:rsidRPr="006D4E51"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Pr="001959C8">
        <w:rPr>
          <w:rFonts w:ascii="Comic Sans MS" w:hAnsi="Comic Sans MS" w:cs="Comic Sans MS"/>
          <w:sz w:val="24"/>
          <w:szCs w:val="24"/>
        </w:rPr>
        <w:t>Ağırlıklar eşit kollu terazi ile ölçmek için aşağıdaki ağırlıklar kullanılır. Almak istediğimiz miktardaki ağırlığı terzinin bir kefesine, diğer kefeye de alacağımız maddeyi koyarak ağılığını eşitleyip ölçümü gerçekleştiririz.</w:t>
      </w:r>
    </w:p>
    <w:p w:rsidR="002A6FAC" w:rsidRDefault="002A6FAC" w:rsidP="00BB3D56">
      <w:pPr>
        <w:spacing w:after="0" w:line="240" w:lineRule="auto"/>
      </w:pPr>
      <w:r>
        <w:rPr>
          <w:noProof/>
        </w:rPr>
        <w:pict>
          <v:shape id="_x0000_s1033" type="#_x0000_t75" alt="" style="position:absolute;margin-left:9pt;margin-top:2.15pt;width:63pt;height:81pt;z-index:251652608">
            <v:imagedata r:id="rId14" o:title="" croptop="11234f" cropbottom="3745f" cropleft="14474f" cropright="17289f"/>
            <w10:wrap type="square"/>
          </v:shape>
        </w:pict>
      </w:r>
    </w:p>
    <w:p w:rsidR="002A6FAC" w:rsidRDefault="002A6FAC" w:rsidP="00BB3D56">
      <w:pPr>
        <w:spacing w:after="0" w:line="240" w:lineRule="auto"/>
      </w:pPr>
      <w:r>
        <w:rPr>
          <w:noProof/>
        </w:rPr>
        <w:pict>
          <v:shape id="_x0000_s1034" type="#_x0000_t75" alt="" style="position:absolute;margin-left:-9pt;margin-top:8.25pt;width:36pt;height:63pt;z-index:251651584">
            <v:imagedata r:id="rId14" o:title="" croptop="8025f" cropbottom="1337f" cropleft="20516f" cropright="17666f"/>
            <w10:wrap type="square"/>
          </v:shape>
        </w:pict>
      </w:r>
    </w:p>
    <w:p w:rsidR="002A6FAC" w:rsidRDefault="002A6FAC" w:rsidP="00BB3D56">
      <w:pPr>
        <w:spacing w:after="0" w:line="240" w:lineRule="auto"/>
      </w:pPr>
      <w:r>
        <w:rPr>
          <w:noProof/>
        </w:rPr>
        <w:pict>
          <v:shape id="_x0000_s1035" type="#_x0000_t75" alt="" style="position:absolute;margin-left:0;margin-top:12.8pt;width:27pt;height:45pt;z-index:251653632">
            <v:imagedata r:id="rId14" o:title="" cropleft="22470f" cropright="9362f"/>
            <w10:wrap type="square"/>
          </v:shape>
        </w:pict>
      </w:r>
    </w:p>
    <w:p w:rsidR="002A6FAC" w:rsidRDefault="002A6FAC" w:rsidP="00BB3D56">
      <w:pPr>
        <w:spacing w:after="0" w:line="240" w:lineRule="auto"/>
      </w:pPr>
      <w:r>
        <w:rPr>
          <w:noProof/>
        </w:rPr>
        <w:pict>
          <v:shape id="_x0000_s1036" type="#_x0000_t75" alt="" style="position:absolute;margin-left:0;margin-top:8.4pt;width:18pt;height:36pt;z-index:251659776">
            <v:imagedata r:id="rId14" o:title="" cropbottom="-10940f" cropleft=".25" cropright=".25"/>
            <w10:wrap type="square"/>
          </v:shape>
        </w:pict>
      </w:r>
    </w:p>
    <w:p w:rsidR="002A6FAC" w:rsidRDefault="002A6FAC" w:rsidP="00BB3D56">
      <w:pPr>
        <w:tabs>
          <w:tab w:val="left" w:pos="5685"/>
        </w:tabs>
        <w:spacing w:after="0" w:line="240" w:lineRule="auto"/>
      </w:pPr>
      <w:r>
        <w:t xml:space="preserve">                                 </w:t>
      </w:r>
    </w:p>
    <w:p w:rsidR="002A6FAC" w:rsidRPr="00853C40" w:rsidRDefault="002A6FAC" w:rsidP="00BB3D56">
      <w:pPr>
        <w:spacing w:after="0" w:line="240" w:lineRule="auto"/>
      </w:pPr>
    </w:p>
    <w:p w:rsidR="002A6FAC" w:rsidRPr="001D4695" w:rsidRDefault="002A6FAC" w:rsidP="00BB3D56">
      <w:pPr>
        <w:spacing w:after="0" w:line="240" w:lineRule="auto"/>
        <w:rPr>
          <w:sz w:val="8"/>
          <w:szCs w:val="8"/>
        </w:rPr>
      </w:pPr>
    </w:p>
    <w:p w:rsidR="002A6FAC" w:rsidRDefault="002A6FAC" w:rsidP="00BB3D5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5</w:t>
      </w:r>
      <w:r w:rsidRPr="001959C8">
        <w:rPr>
          <w:rFonts w:ascii="Comic Sans MS" w:hAnsi="Comic Sans MS" w:cs="Comic Sans MS"/>
          <w:sz w:val="24"/>
          <w:szCs w:val="24"/>
        </w:rPr>
        <w:t>kg</w:t>
      </w:r>
      <w:r>
        <w:rPr>
          <w:rFonts w:ascii="Comic Sans MS" w:hAnsi="Comic Sans MS" w:cs="Comic Sans MS"/>
          <w:sz w:val="24"/>
          <w:szCs w:val="24"/>
        </w:rPr>
        <w:t xml:space="preserve">      2kg      </w:t>
      </w:r>
      <w:smartTag w:uri="urn:schemas-microsoft-com:office:smarttags" w:element="metricconverter">
        <w:smartTagPr>
          <w:attr w:name="ProductID" w:val="1 kg"/>
        </w:smartTagPr>
        <w:r>
          <w:rPr>
            <w:rFonts w:ascii="Comic Sans MS" w:hAnsi="Comic Sans MS" w:cs="Comic Sans MS"/>
            <w:sz w:val="24"/>
            <w:szCs w:val="24"/>
          </w:rPr>
          <w:t>1 kg</w:t>
        </w:r>
      </w:smartTag>
      <w:r>
        <w:rPr>
          <w:rFonts w:ascii="Comic Sans MS" w:hAnsi="Comic Sans MS" w:cs="Comic Sans MS"/>
          <w:sz w:val="24"/>
          <w:szCs w:val="24"/>
        </w:rPr>
        <w:t xml:space="preserve">   500 gr</w:t>
      </w:r>
    </w:p>
    <w:p w:rsidR="002A6FAC" w:rsidRDefault="002A6FAC" w:rsidP="00BB3D5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24pt;margin-top:9.5pt;width:3in;height:171pt;z-index:251663872" strokeweight="1.5pt">
            <v:textbox style="mso-next-textbox:#_x0000_s1037">
              <w:txbxContent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0343E0">
                    <w:rPr>
                      <w:rFonts w:ascii="Comic Sans MS" w:hAnsi="Comic Sans MS" w:cs="Comic Sans MS"/>
                    </w:rPr>
                    <w:t>Aşağıda verilen miktarları örnekteki gibi kısaltarak yazınız.</w:t>
                  </w: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</w:rPr>
                  </w:pPr>
                  <w:smartTag w:uri="urn:schemas-microsoft-com:office:smarttags" w:element="metricconverter">
                    <w:smartTagPr>
                      <w:attr w:name="ProductID" w:val="4 kilogram"/>
                    </w:smartTagPr>
                    <w:r w:rsidRPr="000343E0">
                      <w:rPr>
                        <w:rFonts w:ascii="Comic Sans MS" w:hAnsi="Comic Sans MS" w:cs="Comic Sans MS"/>
                        <w:color w:val="FF0000"/>
                      </w:rPr>
                      <w:t>4 kilogram</w:t>
                    </w:r>
                  </w:smartTag>
                  <w:r w:rsidRPr="000343E0">
                    <w:rPr>
                      <w:rFonts w:ascii="Comic Sans MS" w:hAnsi="Comic Sans MS" w:cs="Comic Sans MS"/>
                      <w:color w:val="FF0000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4 kg"/>
                    </w:smartTagPr>
                    <w:r w:rsidRPr="000343E0">
                      <w:rPr>
                        <w:rFonts w:ascii="Comic Sans MS" w:hAnsi="Comic Sans MS" w:cs="Comic Sans MS"/>
                        <w:color w:val="FF0000"/>
                      </w:rPr>
                      <w:t>4 kg</w:t>
                    </w:r>
                  </w:smartTag>
                  <w:r w:rsidRPr="000343E0">
                    <w:rPr>
                      <w:rFonts w:ascii="Comic Sans MS" w:hAnsi="Comic Sans MS" w:cs="Comic Sans MS"/>
                      <w:color w:val="FF0000"/>
                    </w:rPr>
                    <w:t xml:space="preserve">    </w:t>
                  </w:r>
                  <w:r w:rsidRPr="000343E0">
                    <w:rPr>
                      <w:rFonts w:ascii="Comic Sans MS" w:hAnsi="Comic Sans MS" w:cs="Comic Sans MS"/>
                      <w:color w:val="FF0000"/>
                    </w:rPr>
                    <w:tab/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00 gram"/>
                    </w:smartTagPr>
                    <w:r w:rsidRPr="000343E0">
                      <w:rPr>
                        <w:rFonts w:ascii="Comic Sans MS" w:hAnsi="Comic Sans MS" w:cs="Comic Sans MS"/>
                        <w:color w:val="FF0000"/>
                      </w:rPr>
                      <w:t>100 gram</w:t>
                    </w:r>
                  </w:smartTag>
                  <w:r w:rsidRPr="000343E0">
                    <w:rPr>
                      <w:rFonts w:ascii="Comic Sans MS" w:hAnsi="Comic Sans MS" w:cs="Comic Sans MS"/>
                      <w:color w:val="FF0000"/>
                    </w:rPr>
                    <w:t xml:space="preserve"> =100 g</w:t>
                  </w: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9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9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………       750 gram= ………</w:t>
                  </w: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23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23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      </w:t>
                  </w:r>
                  <w:smartTag w:uri="urn:schemas-microsoft-com:office:smarttags" w:element="metricconverter">
                    <w:smartTagPr>
                      <w:attr w:name="ProductID" w:val="600 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600 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……..</w:t>
                  </w: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3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3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……..        </w:t>
                  </w:r>
                  <w:smartTag w:uri="urn:schemas-microsoft-com:office:smarttags" w:element="metricconverter">
                    <w:smartTagPr>
                      <w:attr w:name="ProductID" w:val="300 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300 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………</w:t>
                  </w:r>
                </w:p>
                <w:p w:rsidR="002A6FAC" w:rsidRPr="000343E0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Default="002A6FAC" w:rsidP="000343E0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6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6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……..        </w:t>
                  </w:r>
                  <w:smartTag w:uri="urn:schemas-microsoft-com:office:smarttags" w:element="metricconverter">
                    <w:smartTagPr>
                      <w:attr w:name="ProductID" w:val="250 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250 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………</w:t>
                  </w:r>
                </w:p>
                <w:p w:rsidR="002A6FAC" w:rsidRPr="000343E0" w:rsidRDefault="002A6FAC" w:rsidP="000343E0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Default="002A6FAC" w:rsidP="000343E0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15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15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……..       </w:t>
                  </w:r>
                  <w:smartTag w:uri="urn:schemas-microsoft-com:office:smarttags" w:element="metricconverter">
                    <w:smartTagPr>
                      <w:attr w:name="ProductID" w:val="500 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500 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………</w:t>
                  </w:r>
                </w:p>
                <w:p w:rsidR="002A6FAC" w:rsidRPr="000343E0" w:rsidRDefault="002A6FAC" w:rsidP="000343E0">
                  <w:pPr>
                    <w:spacing w:after="0" w:line="240" w:lineRule="auto"/>
                    <w:rPr>
                      <w:rFonts w:ascii="Comic Sans MS" w:hAnsi="Comic Sans MS" w:cs="Comic Sans MS"/>
                      <w:sz w:val="6"/>
                      <w:szCs w:val="6"/>
                    </w:rPr>
                  </w:pPr>
                </w:p>
                <w:p w:rsidR="002A6FAC" w:rsidRPr="000343E0" w:rsidRDefault="002A6FAC" w:rsidP="000343E0">
                  <w:p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smartTag w:uri="urn:schemas-microsoft-com:office:smarttags" w:element="metricconverter">
                    <w:smartTagPr>
                      <w:attr w:name="ProductID" w:val="36 kilo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36 kilogram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……..      </w:t>
                  </w:r>
                  <w:smartTag w:uri="urn:schemas-microsoft-com:office:smarttags" w:element="metricconverter">
                    <w:smartTagPr>
                      <w:attr w:name="ProductID" w:val="150 gram"/>
                    </w:smartTagPr>
                    <w:r w:rsidRPr="000343E0">
                      <w:rPr>
                        <w:rFonts w:ascii="Comic Sans MS" w:hAnsi="Comic Sans MS" w:cs="Comic Sans MS"/>
                      </w:rPr>
                      <w:t>150 gram</w:t>
                    </w:r>
                  </w:smartTag>
                  <w:r w:rsidRPr="000343E0">
                    <w:rPr>
                      <w:rFonts w:ascii="Comic Sans MS" w:hAnsi="Comic Sans MS" w:cs="Comic Sans MS"/>
                    </w:rPr>
                    <w:t xml:space="preserve"> = ……</w:t>
                  </w:r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0343E0">
                    <w:rPr>
                      <w:rFonts w:ascii="Comic Sans MS" w:hAnsi="Comic Sans MS" w:cs="Comic Sans MS"/>
                    </w:rPr>
                    <w:t>…</w:t>
                  </w:r>
                </w:p>
                <w:p w:rsidR="002A6FAC" w:rsidRPr="00E82781" w:rsidRDefault="002A6FAC" w:rsidP="001C0D84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0;margin-top:9.5pt;width:306pt;height:171pt;z-index:251660800" strokeweight="1.5pt">
            <v:textbox style="mso-next-textbox:#_x0000_s1038">
              <w:txbxContent>
                <w:p w:rsidR="002A6FAC" w:rsidRPr="006D4E51" w:rsidRDefault="002A6FAC" w:rsidP="006D4E51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 w:rsidRPr="006D4E51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Aşağıdaki boşlukları dolduralım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a) Kütle ölçüsü temel birimi ………</w:t>
                  </w: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…………………..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….‘dır.</w:t>
                  </w:r>
                </w:p>
                <w:p w:rsidR="002A6FAC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 xml:space="preserve">b) Kilogramdan küçük ağırlıklar  ……………. ile ölçülür. 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c) Kilogram kısaca …… ile gram k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ısaca ……</w:t>
                  </w: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 xml:space="preserve"> 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ile gösterilir.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ç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1 kg’lık ağırlık ……………. grama eşittir.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d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Kilogramın yarısı ………….. gramdır.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e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Kilogramın çeyreği …………… gramdır.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f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İki çeyrek</w:t>
                  </w: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 xml:space="preserve"> ve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 xml:space="preserve"> bir yarım kg ………</w:t>
                  </w: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…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.gram eder.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g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Bir kilogramın içinde ………. yarım kg vardır.</w:t>
                  </w:r>
                </w:p>
                <w:p w:rsidR="002A6FAC" w:rsidRPr="00E82781" w:rsidRDefault="002A6FAC" w:rsidP="00E82781">
                  <w:pPr>
                    <w:spacing w:after="0" w:line="240" w:lineRule="auto"/>
                    <w:rPr>
                      <w:rFonts w:ascii="Comic Sans MS" w:hAnsi="Comic Sans MS" w:cs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 w:cs="Comic Sans MS"/>
                      <w:sz w:val="23"/>
                      <w:szCs w:val="23"/>
                    </w:rPr>
                    <w:t>ğ</w:t>
                  </w:r>
                  <w:r w:rsidRPr="00E82781">
                    <w:rPr>
                      <w:rFonts w:ascii="Comic Sans MS" w:hAnsi="Comic Sans MS" w:cs="Comic Sans MS"/>
                      <w:sz w:val="23"/>
                      <w:szCs w:val="23"/>
                    </w:rPr>
                    <w:t>) Bir kilogramın içinde ……….  çeyrek kilogram vardır.</w:t>
                  </w:r>
                </w:p>
              </w:txbxContent>
            </v:textbox>
          </v:shape>
        </w:pict>
      </w:r>
    </w:p>
    <w:p w:rsidR="002A6FAC" w:rsidRPr="00171086" w:rsidRDefault="002A6FAC" w:rsidP="00BB3D5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Default="002A6FAC" w:rsidP="00BB3D56">
      <w:pPr>
        <w:spacing w:after="0" w:line="240" w:lineRule="auto"/>
      </w:pPr>
    </w:p>
    <w:p w:rsidR="002A6FAC" w:rsidRPr="009A69DA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A6FAC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A.) Aşağıda k</w:t>
      </w:r>
      <w:r w:rsidRPr="009A69DA">
        <w:rPr>
          <w:rFonts w:ascii="Comic Sans MS" w:hAnsi="Comic Sans MS" w:cs="Comic Sans MS"/>
          <w:sz w:val="24"/>
          <w:szCs w:val="24"/>
        </w:rPr>
        <w:t xml:space="preserve">ilogram olarak verilen miktarları gram cinsinden </w:t>
      </w:r>
      <w:r>
        <w:rPr>
          <w:rFonts w:ascii="Comic Sans MS" w:hAnsi="Comic Sans MS" w:cs="Comic Sans MS"/>
          <w:sz w:val="24"/>
          <w:szCs w:val="24"/>
        </w:rPr>
        <w:t>yazını</w:t>
      </w:r>
      <w:r w:rsidRPr="009A69DA">
        <w:rPr>
          <w:rFonts w:ascii="Comic Sans MS" w:hAnsi="Comic Sans MS" w:cs="Comic Sans MS"/>
          <w:sz w:val="24"/>
          <w:szCs w:val="24"/>
        </w:rPr>
        <w:t>z.</w:t>
      </w:r>
    </w:p>
    <w:p w:rsidR="002A6FAC" w:rsidRPr="009A69DA" w:rsidRDefault="002A6FAC" w:rsidP="009A69DA">
      <w:pPr>
        <w:spacing w:after="0" w:line="240" w:lineRule="auto"/>
        <w:rPr>
          <w:rFonts w:ascii="Comic Sans MS" w:hAnsi="Comic Sans MS" w:cs="Comic Sans MS"/>
          <w:sz w:val="8"/>
          <w:szCs w:val="8"/>
        </w:rPr>
      </w:pPr>
    </w:p>
    <w:p w:rsidR="002A6FAC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9A69DA">
        <w:rPr>
          <w:rFonts w:ascii="Comic Sans MS" w:hAnsi="Comic Sans MS" w:cs="Comic Sans MS"/>
          <w:sz w:val="24"/>
          <w:szCs w:val="24"/>
        </w:rPr>
        <w:t>2 kilogram=  ..........</w:t>
      </w:r>
      <w:r>
        <w:rPr>
          <w:rFonts w:ascii="Comic Sans MS" w:hAnsi="Comic Sans MS" w:cs="Comic Sans MS"/>
          <w:sz w:val="24"/>
          <w:szCs w:val="24"/>
        </w:rPr>
        <w:t xml:space="preserve"> gram            </w:t>
      </w:r>
      <w:smartTag w:uri="urn:schemas-microsoft-com:office:smarttags" w:element="metricconverter">
        <w:smartTagPr>
          <w:attr w:name="ProductID" w:val="4 kilogram"/>
        </w:smartTagPr>
        <w:r w:rsidRPr="009A69DA">
          <w:rPr>
            <w:rFonts w:ascii="Comic Sans MS" w:hAnsi="Comic Sans MS" w:cs="Comic Sans MS"/>
            <w:sz w:val="24"/>
            <w:szCs w:val="24"/>
          </w:rPr>
          <w:t>4 kilogram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 …………. </w:t>
      </w:r>
      <w:r>
        <w:rPr>
          <w:rFonts w:ascii="Comic Sans MS" w:hAnsi="Comic Sans MS" w:cs="Comic Sans MS"/>
          <w:sz w:val="24"/>
          <w:szCs w:val="24"/>
        </w:rPr>
        <w:t>g</w:t>
      </w:r>
      <w:r w:rsidRPr="009A69DA">
        <w:rPr>
          <w:rFonts w:ascii="Comic Sans MS" w:hAnsi="Comic Sans MS" w:cs="Comic Sans MS"/>
          <w:sz w:val="24"/>
          <w:szCs w:val="24"/>
        </w:rPr>
        <w:t>ram</w:t>
      </w:r>
      <w:r>
        <w:rPr>
          <w:rFonts w:ascii="Comic Sans MS" w:hAnsi="Comic Sans MS" w:cs="Comic Sans MS"/>
          <w:sz w:val="24"/>
          <w:szCs w:val="24"/>
        </w:rPr>
        <w:t xml:space="preserve">                </w:t>
      </w:r>
      <w:smartTag w:uri="urn:schemas-microsoft-com:office:smarttags" w:element="metricconverter">
        <w:smartTagPr>
          <w:attr w:name="ProductID" w:val="5 kilogram"/>
        </w:smartTagPr>
        <w:r w:rsidRPr="009A69DA">
          <w:rPr>
            <w:rFonts w:ascii="Comic Sans MS" w:hAnsi="Comic Sans MS" w:cs="Comic Sans MS"/>
            <w:sz w:val="24"/>
            <w:szCs w:val="24"/>
          </w:rPr>
          <w:t>5 kilogram</w:t>
        </w:r>
      </w:smartTag>
      <w:r>
        <w:rPr>
          <w:rFonts w:ascii="Comic Sans MS" w:hAnsi="Comic Sans MS" w:cs="Comic Sans MS"/>
          <w:sz w:val="24"/>
          <w:szCs w:val="24"/>
        </w:rPr>
        <w:t xml:space="preserve"> = …………. gram</w:t>
      </w:r>
    </w:p>
    <w:p w:rsidR="002A6FAC" w:rsidRPr="009A69DA" w:rsidRDefault="002A6FAC" w:rsidP="009A69DA">
      <w:pPr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2A6FAC" w:rsidRPr="009A69DA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6 kilogram"/>
        </w:smartTagPr>
        <w:r w:rsidRPr="009A69DA">
          <w:rPr>
            <w:rFonts w:ascii="Comic Sans MS" w:hAnsi="Comic Sans MS" w:cs="Comic Sans MS"/>
            <w:sz w:val="24"/>
            <w:szCs w:val="24"/>
          </w:rPr>
          <w:t>6 kilogram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 ……… gram</w:t>
      </w:r>
      <w:r>
        <w:rPr>
          <w:rFonts w:ascii="Comic Sans MS" w:hAnsi="Comic Sans MS" w:cs="Comic Sans MS"/>
          <w:sz w:val="24"/>
          <w:szCs w:val="24"/>
        </w:rPr>
        <w:t xml:space="preserve">             </w:t>
      </w:r>
      <w:smartTag w:uri="urn:schemas-microsoft-com:office:smarttags" w:element="metricconverter">
        <w:smartTagPr>
          <w:attr w:name="ProductID" w:val="8 kilogram"/>
        </w:smartTagPr>
        <w:r>
          <w:rPr>
            <w:rFonts w:ascii="Comic Sans MS" w:hAnsi="Comic Sans MS" w:cs="Comic Sans MS"/>
            <w:sz w:val="24"/>
            <w:szCs w:val="24"/>
          </w:rPr>
          <w:t>8</w:t>
        </w:r>
        <w:r w:rsidRPr="009A69DA">
          <w:rPr>
            <w:rFonts w:ascii="Comic Sans MS" w:hAnsi="Comic Sans MS" w:cs="Comic Sans MS"/>
            <w:sz w:val="24"/>
            <w:szCs w:val="24"/>
          </w:rPr>
          <w:t xml:space="preserve"> kilogram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 …………. </w:t>
      </w:r>
      <w:r>
        <w:rPr>
          <w:rFonts w:ascii="Comic Sans MS" w:hAnsi="Comic Sans MS" w:cs="Comic Sans MS"/>
          <w:sz w:val="24"/>
          <w:szCs w:val="24"/>
        </w:rPr>
        <w:t>g</w:t>
      </w:r>
      <w:r w:rsidRPr="009A69DA">
        <w:rPr>
          <w:rFonts w:ascii="Comic Sans MS" w:hAnsi="Comic Sans MS" w:cs="Comic Sans MS"/>
          <w:sz w:val="24"/>
          <w:szCs w:val="24"/>
        </w:rPr>
        <w:t>ram</w:t>
      </w:r>
      <w:r>
        <w:rPr>
          <w:rFonts w:ascii="Comic Sans MS" w:hAnsi="Comic Sans MS" w:cs="Comic Sans MS"/>
          <w:sz w:val="24"/>
          <w:szCs w:val="24"/>
        </w:rPr>
        <w:t xml:space="preserve">               </w:t>
      </w:r>
      <w:smartTag w:uri="urn:schemas-microsoft-com:office:smarttags" w:element="metricconverter">
        <w:smartTagPr>
          <w:attr w:name="ProductID" w:val="15 kilogram"/>
        </w:smartTagPr>
        <w:r w:rsidRPr="009A69DA">
          <w:rPr>
            <w:rFonts w:ascii="Comic Sans MS" w:hAnsi="Comic Sans MS" w:cs="Comic Sans MS"/>
            <w:sz w:val="24"/>
            <w:szCs w:val="24"/>
          </w:rPr>
          <w:t>15 kilogram</w:t>
        </w:r>
      </w:smartTag>
      <w:r>
        <w:rPr>
          <w:rFonts w:ascii="Comic Sans MS" w:hAnsi="Comic Sans MS" w:cs="Comic Sans MS"/>
          <w:sz w:val="24"/>
          <w:szCs w:val="24"/>
        </w:rPr>
        <w:t xml:space="preserve"> = …………. gram</w:t>
      </w:r>
    </w:p>
    <w:p w:rsidR="002A6FAC" w:rsidRPr="000343E0" w:rsidRDefault="002A6FAC" w:rsidP="009A69DA">
      <w:pPr>
        <w:spacing w:after="0" w:line="240" w:lineRule="auto"/>
        <w:rPr>
          <w:rFonts w:ascii="Comic Sans MS" w:hAnsi="Comic Sans MS" w:cs="Comic Sans MS"/>
          <w:sz w:val="8"/>
          <w:szCs w:val="8"/>
        </w:rPr>
      </w:pPr>
    </w:p>
    <w:p w:rsidR="002A6FAC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B.) Aşağıda</w:t>
      </w:r>
      <w:r w:rsidRPr="009A69DA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g</w:t>
      </w:r>
      <w:r w:rsidRPr="009A69DA">
        <w:rPr>
          <w:rFonts w:ascii="Comic Sans MS" w:hAnsi="Comic Sans MS" w:cs="Comic Sans MS"/>
          <w:sz w:val="24"/>
          <w:szCs w:val="24"/>
        </w:rPr>
        <w:t xml:space="preserve">ram olarak verilen miktarları kilogram cinsinden </w:t>
      </w:r>
      <w:r>
        <w:rPr>
          <w:rFonts w:ascii="Comic Sans MS" w:hAnsi="Comic Sans MS" w:cs="Comic Sans MS"/>
          <w:sz w:val="24"/>
          <w:szCs w:val="24"/>
        </w:rPr>
        <w:t>yazını</w:t>
      </w:r>
      <w:r w:rsidRPr="009A69DA">
        <w:rPr>
          <w:rFonts w:ascii="Comic Sans MS" w:hAnsi="Comic Sans MS" w:cs="Comic Sans MS"/>
          <w:sz w:val="24"/>
          <w:szCs w:val="24"/>
        </w:rPr>
        <w:t>z.</w:t>
      </w:r>
    </w:p>
    <w:p w:rsidR="002A6FAC" w:rsidRPr="009A69DA" w:rsidRDefault="002A6FAC" w:rsidP="009A69DA">
      <w:pPr>
        <w:spacing w:after="0" w:line="240" w:lineRule="auto"/>
        <w:rPr>
          <w:rFonts w:ascii="Comic Sans MS" w:hAnsi="Comic Sans MS" w:cs="Comic Sans MS"/>
          <w:sz w:val="8"/>
          <w:szCs w:val="8"/>
        </w:rPr>
      </w:pPr>
    </w:p>
    <w:p w:rsidR="002A6FAC" w:rsidRDefault="002A6FAC" w:rsidP="009A69D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</w:t>
      </w:r>
      <w:smartTag w:uri="urn:schemas-microsoft-com:office:smarttags" w:element="metricconverter">
        <w:smartTagPr>
          <w:attr w:name="ProductID" w:val="9000 gram"/>
        </w:smartTagPr>
        <w:r w:rsidRPr="009A69DA">
          <w:rPr>
            <w:rFonts w:ascii="Comic Sans MS" w:hAnsi="Comic Sans MS" w:cs="Comic Sans MS"/>
            <w:sz w:val="24"/>
            <w:szCs w:val="24"/>
          </w:rPr>
          <w:t>9000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............ kg   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smartTag w:uri="urn:schemas-microsoft-com:office:smarttags" w:element="metricconverter">
        <w:smartTagPr>
          <w:attr w:name="ProductID" w:val="7000 gram"/>
        </w:smartTagPr>
        <w:r w:rsidRPr="009A69DA">
          <w:rPr>
            <w:rFonts w:ascii="Comic Sans MS" w:hAnsi="Comic Sans MS" w:cs="Comic Sans MS"/>
            <w:sz w:val="24"/>
            <w:szCs w:val="24"/>
          </w:rPr>
          <w:t>7000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 ……… kg</w:t>
      </w:r>
      <w:r>
        <w:rPr>
          <w:rFonts w:ascii="Comic Sans MS" w:hAnsi="Comic Sans MS" w:cs="Comic Sans MS"/>
          <w:sz w:val="24"/>
          <w:szCs w:val="24"/>
        </w:rPr>
        <w:t xml:space="preserve">                      </w:t>
      </w:r>
      <w:smartTag w:uri="urn:schemas-microsoft-com:office:smarttags" w:element="metricconverter">
        <w:smartTagPr>
          <w:attr w:name="ProductID" w:val="5000 gram"/>
        </w:smartTagPr>
        <w:r w:rsidRPr="009A69DA">
          <w:rPr>
            <w:rFonts w:ascii="Comic Sans MS" w:hAnsi="Comic Sans MS" w:cs="Comic Sans MS"/>
            <w:sz w:val="24"/>
            <w:szCs w:val="24"/>
          </w:rPr>
          <w:t>5000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………</w:t>
      </w:r>
      <w:r>
        <w:rPr>
          <w:rFonts w:ascii="Comic Sans MS" w:hAnsi="Comic Sans MS" w:cs="Comic Sans MS"/>
          <w:sz w:val="24"/>
          <w:szCs w:val="24"/>
        </w:rPr>
        <w:t xml:space="preserve"> kg</w:t>
      </w:r>
    </w:p>
    <w:p w:rsidR="002A6FAC" w:rsidRPr="00222A5E" w:rsidRDefault="002A6FAC" w:rsidP="009A69DA">
      <w:pPr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2A6FAC" w:rsidRPr="006E2070" w:rsidRDefault="002A6FAC" w:rsidP="00BB3D5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4000 gram"/>
        </w:smartTagPr>
        <w:r>
          <w:rPr>
            <w:rFonts w:ascii="Comic Sans MS" w:hAnsi="Comic Sans MS" w:cs="Comic Sans MS"/>
            <w:sz w:val="24"/>
            <w:szCs w:val="24"/>
          </w:rPr>
          <w:t>4000</w:t>
        </w:r>
        <w:r w:rsidRPr="009A69DA">
          <w:rPr>
            <w:rFonts w:ascii="Comic Sans MS" w:hAnsi="Comic Sans MS" w:cs="Comic Sans MS"/>
            <w:sz w:val="24"/>
            <w:szCs w:val="24"/>
          </w:rPr>
          <w:t xml:space="preserve">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………</w:t>
      </w:r>
      <w:r>
        <w:rPr>
          <w:rFonts w:ascii="Comic Sans MS" w:hAnsi="Comic Sans MS" w:cs="Comic Sans MS"/>
          <w:sz w:val="24"/>
          <w:szCs w:val="24"/>
        </w:rPr>
        <w:t>…</w:t>
      </w:r>
      <w:r w:rsidRPr="009A69DA">
        <w:rPr>
          <w:rFonts w:ascii="Comic Sans MS" w:hAnsi="Comic Sans MS" w:cs="Comic Sans MS"/>
          <w:sz w:val="24"/>
          <w:szCs w:val="24"/>
        </w:rPr>
        <w:t xml:space="preserve"> kg</w:t>
      </w:r>
      <w:r>
        <w:rPr>
          <w:rFonts w:ascii="Comic Sans MS" w:hAnsi="Comic Sans MS" w:cs="Comic Sans MS"/>
          <w:sz w:val="24"/>
          <w:szCs w:val="24"/>
        </w:rPr>
        <w:t xml:space="preserve">               </w:t>
      </w:r>
      <w:smartTag w:uri="urn:schemas-microsoft-com:office:smarttags" w:element="metricconverter">
        <w:smartTagPr>
          <w:attr w:name="ProductID" w:val="3000 gram"/>
        </w:smartTagPr>
        <w:r>
          <w:rPr>
            <w:rFonts w:ascii="Comic Sans MS" w:hAnsi="Comic Sans MS" w:cs="Comic Sans MS"/>
            <w:sz w:val="24"/>
            <w:szCs w:val="24"/>
          </w:rPr>
          <w:t>3</w:t>
        </w:r>
        <w:r w:rsidRPr="009A69DA">
          <w:rPr>
            <w:rFonts w:ascii="Comic Sans MS" w:hAnsi="Comic Sans MS" w:cs="Comic Sans MS"/>
            <w:sz w:val="24"/>
            <w:szCs w:val="24"/>
          </w:rPr>
          <w:t>000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 ……… kg</w:t>
      </w:r>
      <w:r>
        <w:rPr>
          <w:rFonts w:ascii="Comic Sans MS" w:hAnsi="Comic Sans MS" w:cs="Comic Sans MS"/>
          <w:sz w:val="24"/>
          <w:szCs w:val="24"/>
        </w:rPr>
        <w:t xml:space="preserve">                      </w:t>
      </w:r>
      <w:smartTag w:uri="urn:schemas-microsoft-com:office:smarttags" w:element="metricconverter">
        <w:smartTagPr>
          <w:attr w:name="ProductID" w:val="25000 gram"/>
        </w:smartTagPr>
        <w:r>
          <w:rPr>
            <w:rFonts w:ascii="Comic Sans MS" w:hAnsi="Comic Sans MS" w:cs="Comic Sans MS"/>
            <w:sz w:val="24"/>
            <w:szCs w:val="24"/>
          </w:rPr>
          <w:t>2</w:t>
        </w:r>
        <w:r w:rsidRPr="009A69DA">
          <w:rPr>
            <w:rFonts w:ascii="Comic Sans MS" w:hAnsi="Comic Sans MS" w:cs="Comic Sans MS"/>
            <w:sz w:val="24"/>
            <w:szCs w:val="24"/>
          </w:rPr>
          <w:t>5000 gram</w:t>
        </w:r>
      </w:smartTag>
      <w:r w:rsidRPr="009A69DA">
        <w:rPr>
          <w:rFonts w:ascii="Comic Sans MS" w:hAnsi="Comic Sans MS" w:cs="Comic Sans MS"/>
          <w:sz w:val="24"/>
          <w:szCs w:val="24"/>
        </w:rPr>
        <w:t xml:space="preserve"> = ………</w:t>
      </w:r>
      <w:r>
        <w:rPr>
          <w:rFonts w:ascii="Comic Sans MS" w:hAnsi="Comic Sans MS" w:cs="Comic Sans MS"/>
          <w:sz w:val="24"/>
          <w:szCs w:val="24"/>
        </w:rPr>
        <w:t xml:space="preserve"> kg</w:t>
      </w:r>
    </w:p>
    <w:sectPr w:rsidR="002A6FAC" w:rsidRPr="006E2070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FAC" w:rsidRDefault="002A6FAC">
      <w:r>
        <w:separator/>
      </w:r>
    </w:p>
  </w:endnote>
  <w:endnote w:type="continuationSeparator" w:id="0">
    <w:p w:rsidR="002A6FAC" w:rsidRDefault="002A6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FAC" w:rsidRDefault="002A6FAC">
      <w:r>
        <w:separator/>
      </w:r>
    </w:p>
  </w:footnote>
  <w:footnote w:type="continuationSeparator" w:id="0">
    <w:p w:rsidR="002A6FAC" w:rsidRDefault="002A6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4E01"/>
    <w:rsid w:val="000E1B13"/>
    <w:rsid w:val="00107F46"/>
    <w:rsid w:val="00114139"/>
    <w:rsid w:val="00115F06"/>
    <w:rsid w:val="0013365A"/>
    <w:rsid w:val="00146123"/>
    <w:rsid w:val="00146CCD"/>
    <w:rsid w:val="00163A7E"/>
    <w:rsid w:val="00170546"/>
    <w:rsid w:val="00171086"/>
    <w:rsid w:val="001714A0"/>
    <w:rsid w:val="00176A08"/>
    <w:rsid w:val="00192C28"/>
    <w:rsid w:val="001959C8"/>
    <w:rsid w:val="001C0D84"/>
    <w:rsid w:val="001D4695"/>
    <w:rsid w:val="001D63FF"/>
    <w:rsid w:val="001F7D64"/>
    <w:rsid w:val="002071B9"/>
    <w:rsid w:val="00222A5E"/>
    <w:rsid w:val="00232B95"/>
    <w:rsid w:val="00241C12"/>
    <w:rsid w:val="00255E13"/>
    <w:rsid w:val="00257496"/>
    <w:rsid w:val="0028016B"/>
    <w:rsid w:val="00282B4B"/>
    <w:rsid w:val="0028665B"/>
    <w:rsid w:val="002A6430"/>
    <w:rsid w:val="002A6FAC"/>
    <w:rsid w:val="002B1811"/>
    <w:rsid w:val="002B4116"/>
    <w:rsid w:val="002B7331"/>
    <w:rsid w:val="002E267A"/>
    <w:rsid w:val="002F18CA"/>
    <w:rsid w:val="003026ED"/>
    <w:rsid w:val="00325FED"/>
    <w:rsid w:val="003466B7"/>
    <w:rsid w:val="00351705"/>
    <w:rsid w:val="00383B97"/>
    <w:rsid w:val="00385CCA"/>
    <w:rsid w:val="003A42AC"/>
    <w:rsid w:val="003B0F65"/>
    <w:rsid w:val="003B3DA0"/>
    <w:rsid w:val="003C76A7"/>
    <w:rsid w:val="003D1B82"/>
    <w:rsid w:val="003D34E4"/>
    <w:rsid w:val="003F02F6"/>
    <w:rsid w:val="003F69A1"/>
    <w:rsid w:val="004252B1"/>
    <w:rsid w:val="004505F3"/>
    <w:rsid w:val="00462545"/>
    <w:rsid w:val="0047630D"/>
    <w:rsid w:val="004859EC"/>
    <w:rsid w:val="00491856"/>
    <w:rsid w:val="004B0E3C"/>
    <w:rsid w:val="004B5984"/>
    <w:rsid w:val="004C7275"/>
    <w:rsid w:val="004D110B"/>
    <w:rsid w:val="004D5415"/>
    <w:rsid w:val="004E143E"/>
    <w:rsid w:val="0051584A"/>
    <w:rsid w:val="00521277"/>
    <w:rsid w:val="005324B2"/>
    <w:rsid w:val="00536C76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C2CF3"/>
    <w:rsid w:val="005F1A21"/>
    <w:rsid w:val="006023A0"/>
    <w:rsid w:val="00615516"/>
    <w:rsid w:val="006179E7"/>
    <w:rsid w:val="0063367A"/>
    <w:rsid w:val="00643881"/>
    <w:rsid w:val="00662FA5"/>
    <w:rsid w:val="006907E0"/>
    <w:rsid w:val="006A492E"/>
    <w:rsid w:val="006A7833"/>
    <w:rsid w:val="006B08F3"/>
    <w:rsid w:val="006C6456"/>
    <w:rsid w:val="006D4E51"/>
    <w:rsid w:val="006E2070"/>
    <w:rsid w:val="006F15F2"/>
    <w:rsid w:val="006F2CAA"/>
    <w:rsid w:val="006F7262"/>
    <w:rsid w:val="00700732"/>
    <w:rsid w:val="00707F82"/>
    <w:rsid w:val="00710C04"/>
    <w:rsid w:val="0073631E"/>
    <w:rsid w:val="007516D9"/>
    <w:rsid w:val="00751AE8"/>
    <w:rsid w:val="00753824"/>
    <w:rsid w:val="007553B3"/>
    <w:rsid w:val="00760463"/>
    <w:rsid w:val="0077516D"/>
    <w:rsid w:val="00781868"/>
    <w:rsid w:val="00794411"/>
    <w:rsid w:val="007970E5"/>
    <w:rsid w:val="007A1AE1"/>
    <w:rsid w:val="007C0A7D"/>
    <w:rsid w:val="007C467B"/>
    <w:rsid w:val="007E1FDE"/>
    <w:rsid w:val="007F5668"/>
    <w:rsid w:val="00820945"/>
    <w:rsid w:val="008235BE"/>
    <w:rsid w:val="00825989"/>
    <w:rsid w:val="00853C40"/>
    <w:rsid w:val="008674B2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2460"/>
    <w:rsid w:val="008F6191"/>
    <w:rsid w:val="00902EAA"/>
    <w:rsid w:val="00920EE9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39B2"/>
    <w:rsid w:val="009A69DA"/>
    <w:rsid w:val="009B0AF6"/>
    <w:rsid w:val="009C205C"/>
    <w:rsid w:val="009C7EFC"/>
    <w:rsid w:val="009F4104"/>
    <w:rsid w:val="00A00B99"/>
    <w:rsid w:val="00A06030"/>
    <w:rsid w:val="00A0793F"/>
    <w:rsid w:val="00A07C03"/>
    <w:rsid w:val="00A21AE0"/>
    <w:rsid w:val="00A313A7"/>
    <w:rsid w:val="00A31EDF"/>
    <w:rsid w:val="00A547A3"/>
    <w:rsid w:val="00A55F40"/>
    <w:rsid w:val="00A70FBA"/>
    <w:rsid w:val="00A77911"/>
    <w:rsid w:val="00A80D0C"/>
    <w:rsid w:val="00A82E4B"/>
    <w:rsid w:val="00A848EC"/>
    <w:rsid w:val="00A87CAB"/>
    <w:rsid w:val="00A92478"/>
    <w:rsid w:val="00AD2B7C"/>
    <w:rsid w:val="00AF2185"/>
    <w:rsid w:val="00AF5962"/>
    <w:rsid w:val="00B070DB"/>
    <w:rsid w:val="00B11BE6"/>
    <w:rsid w:val="00B17C5D"/>
    <w:rsid w:val="00B32425"/>
    <w:rsid w:val="00B37271"/>
    <w:rsid w:val="00B452DD"/>
    <w:rsid w:val="00B55F75"/>
    <w:rsid w:val="00B65935"/>
    <w:rsid w:val="00B84D9A"/>
    <w:rsid w:val="00B97D4C"/>
    <w:rsid w:val="00BB3D56"/>
    <w:rsid w:val="00BC644C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557E2"/>
    <w:rsid w:val="00C7108F"/>
    <w:rsid w:val="00C84136"/>
    <w:rsid w:val="00C90F4F"/>
    <w:rsid w:val="00C9372B"/>
    <w:rsid w:val="00CB2FCA"/>
    <w:rsid w:val="00CC0992"/>
    <w:rsid w:val="00CD66CA"/>
    <w:rsid w:val="00CF7AE2"/>
    <w:rsid w:val="00D032F9"/>
    <w:rsid w:val="00D04FA9"/>
    <w:rsid w:val="00D40B90"/>
    <w:rsid w:val="00D6438F"/>
    <w:rsid w:val="00D81607"/>
    <w:rsid w:val="00D96B06"/>
    <w:rsid w:val="00DA400B"/>
    <w:rsid w:val="00DD6C25"/>
    <w:rsid w:val="00DE2E9A"/>
    <w:rsid w:val="00DF1279"/>
    <w:rsid w:val="00E01079"/>
    <w:rsid w:val="00E27C35"/>
    <w:rsid w:val="00E43CDD"/>
    <w:rsid w:val="00E465D2"/>
    <w:rsid w:val="00E600C2"/>
    <w:rsid w:val="00E70165"/>
    <w:rsid w:val="00E75027"/>
    <w:rsid w:val="00E81043"/>
    <w:rsid w:val="00E82781"/>
    <w:rsid w:val="00E90CE7"/>
    <w:rsid w:val="00E974EE"/>
    <w:rsid w:val="00E9761D"/>
    <w:rsid w:val="00EB6578"/>
    <w:rsid w:val="00EC2394"/>
    <w:rsid w:val="00EC73F0"/>
    <w:rsid w:val="00ED65C6"/>
    <w:rsid w:val="00EE0022"/>
    <w:rsid w:val="00EE0DB7"/>
    <w:rsid w:val="00EE4059"/>
    <w:rsid w:val="00F13E36"/>
    <w:rsid w:val="00F174B5"/>
    <w:rsid w:val="00F17F4A"/>
    <w:rsid w:val="00F23BAB"/>
    <w:rsid w:val="00F23CC9"/>
    <w:rsid w:val="00F26C72"/>
    <w:rsid w:val="00F34C99"/>
    <w:rsid w:val="00F370BC"/>
    <w:rsid w:val="00F51F5C"/>
    <w:rsid w:val="00F670CE"/>
    <w:rsid w:val="00F67711"/>
    <w:rsid w:val="00FC3228"/>
    <w:rsid w:val="00FC4357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">
    <w:name w:val="Aralık Yok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7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7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7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5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7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7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57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7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57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7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57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1</Pages>
  <Words>232</Words>
  <Characters>1324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97</cp:revision>
  <dcterms:created xsi:type="dcterms:W3CDTF">2013-11-08T16:08:00Z</dcterms:created>
  <dcterms:modified xsi:type="dcterms:W3CDTF">2013-12-09T20:37:00Z</dcterms:modified>
</cp:coreProperties>
</file>