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BD" w:rsidRPr="008F2460" w:rsidRDefault="00E45EBD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E45EBD" w:rsidRDefault="00E45EBD" w:rsidP="001A2B66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  <w:sectPr w:rsidR="00E45EBD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  <w:r w:rsidRPr="001A2B66">
        <w:rPr>
          <w:rFonts w:ascii="Comic Sans MS" w:hAnsi="Comic Sans MS" w:cs="Comic Sans MS"/>
          <w:sz w:val="28"/>
          <w:szCs w:val="28"/>
        </w:rPr>
        <w:t>TARTMA İLE İLGİLİ PROBLEMLER</w:t>
      </w:r>
    </w:p>
    <w:p w:rsidR="00E45EBD" w:rsidRDefault="00E45EBD" w:rsidP="009930F8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Aşağıdaki problemleri işlem yaparak çözünüz.</w:t>
      </w:r>
    </w:p>
    <w:p w:rsidR="00E45EBD" w:rsidRDefault="00E45EBD" w:rsidP="00DD71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1-) </w:t>
      </w:r>
      <w:smartTag w:uri="urn:schemas-microsoft-com:office:smarttags" w:element="metricconverter">
        <w:smartTagPr>
          <w:attr w:name="ProductID" w:val="1 kilogram"/>
        </w:smartTagPr>
        <w:r w:rsidRPr="00DD71A9">
          <w:rPr>
            <w:rFonts w:ascii="Comic Sans MS" w:hAnsi="Comic Sans MS"/>
            <w:sz w:val="24"/>
            <w:szCs w:val="24"/>
          </w:rPr>
          <w:t>1 kilogram</w:t>
        </w:r>
      </w:smartTag>
      <w:r w:rsidRPr="00DD71A9">
        <w:rPr>
          <w:rFonts w:ascii="Comic Sans MS" w:hAnsi="Comic Sans MS"/>
          <w:sz w:val="24"/>
          <w:szCs w:val="24"/>
        </w:rPr>
        <w:t xml:space="preserve"> 850 gramdan kaç gr fazladır?</w:t>
      </w:r>
    </w:p>
    <w:p w:rsidR="00E45EBD" w:rsidRPr="00DD71A9" w:rsidRDefault="00E45EBD" w:rsidP="00DD71A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roundrect id="_x0000_s1026" style="position:absolute;margin-left:9pt;margin-top:10.45pt;width:243pt;height:1in;z-index:251653120" arcsize="10923f" filled="f" fillcolor="#969696" strokeweight="1.5pt">
            <v:fill color2="#b6dde8"/>
            <v:shadow on="t" type="perspective" color="#205867" opacity=".5" offset="1pt" offset2="-3pt"/>
            <v:textbox style="mso-next-textbox:#_x0000_s1026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E45EBD" w:rsidRPr="004656B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E45EBD" w:rsidRDefault="00E45EBD" w:rsidP="00DD71A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2-) </w:t>
      </w:r>
      <w:r w:rsidRPr="00DD71A9">
        <w:rPr>
          <w:rFonts w:ascii="Comic Sans MS" w:hAnsi="Comic Sans MS"/>
          <w:sz w:val="24"/>
          <w:szCs w:val="24"/>
        </w:rPr>
        <w:t xml:space="preserve">Annesi </w:t>
      </w:r>
      <w:r>
        <w:rPr>
          <w:rFonts w:ascii="Comic Sans MS" w:hAnsi="Comic Sans MS"/>
          <w:sz w:val="24"/>
          <w:szCs w:val="24"/>
        </w:rPr>
        <w:t>Şeyma</w:t>
      </w:r>
      <w:r w:rsidRPr="00DD71A9">
        <w:rPr>
          <w:rFonts w:ascii="Comic Sans MS" w:hAnsi="Comic Sans MS"/>
          <w:sz w:val="24"/>
          <w:szCs w:val="24"/>
        </w:rPr>
        <w:t xml:space="preserve">’ya yarım kg çilek aldı. </w:t>
      </w:r>
      <w:r>
        <w:rPr>
          <w:rFonts w:ascii="Comic Sans MS" w:hAnsi="Comic Sans MS"/>
          <w:sz w:val="24"/>
          <w:szCs w:val="24"/>
        </w:rPr>
        <w:t>Şeyma</w:t>
      </w:r>
      <w:r w:rsidRPr="00DD71A9">
        <w:rPr>
          <w:rFonts w:ascii="Comic Sans MS" w:hAnsi="Comic Sans MS"/>
          <w:sz w:val="24"/>
          <w:szCs w:val="24"/>
        </w:rPr>
        <w:t xml:space="preserve"> çileğin 200 gramını yedi. Geriye kaç gr çilek kalmıştır?</w:t>
      </w: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7" style="position:absolute;left:0;text-align:left;margin-left:9pt;margin-top:1.25pt;width:243pt;height:1in;z-index:251654144" arcsize="10923f" filled="f" fillcolor="#969696" strokeweight="1.5pt">
            <v:fill color2="#b6dde8"/>
            <v:shadow on="t" type="perspective" color="#205867" opacity=".5" offset="1pt" offset2="-3pt"/>
            <v:textbox style="mso-next-textbox:#_x0000_s1027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4656B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3-) </w:t>
      </w:r>
      <w:r>
        <w:rPr>
          <w:rFonts w:ascii="Comic Sans MS" w:hAnsi="Comic Sans MS" w:cs="Comic Sans MS"/>
          <w:sz w:val="24"/>
          <w:szCs w:val="24"/>
        </w:rPr>
        <w:t>Aminegül</w:t>
      </w:r>
      <w:r w:rsidRPr="00DD71A9">
        <w:rPr>
          <w:rFonts w:ascii="Comic Sans MS" w:hAnsi="Comic Sans MS"/>
          <w:sz w:val="24"/>
          <w:szCs w:val="24"/>
        </w:rPr>
        <w:t xml:space="preserve"> kahvaltılık olarak 1</w:t>
      </w:r>
      <w:r>
        <w:rPr>
          <w:rFonts w:ascii="Comic Sans MS" w:hAnsi="Comic Sans MS"/>
          <w:sz w:val="24"/>
          <w:szCs w:val="24"/>
        </w:rPr>
        <w:t xml:space="preserve"> </w:t>
      </w:r>
      <w:r w:rsidRPr="00DD71A9">
        <w:rPr>
          <w:rFonts w:ascii="Comic Sans MS" w:hAnsi="Comic Sans MS"/>
          <w:sz w:val="24"/>
          <w:szCs w:val="24"/>
        </w:rPr>
        <w:t xml:space="preserve">kg peynir, 500 gr bal ve </w:t>
      </w:r>
      <w:smartTag w:uri="urn:schemas-microsoft-com:office:smarttags" w:element="metricconverter">
        <w:smartTagPr>
          <w:attr w:name="ProductID" w:val="2 kg"/>
        </w:smartTagPr>
        <w:r w:rsidRPr="00DD71A9">
          <w:rPr>
            <w:rFonts w:ascii="Comic Sans MS" w:hAnsi="Comic Sans MS"/>
            <w:sz w:val="24"/>
            <w:szCs w:val="24"/>
          </w:rPr>
          <w:t>2 kg</w:t>
        </w:r>
      </w:smartTag>
      <w:r w:rsidRPr="00DD71A9">
        <w:rPr>
          <w:rFonts w:ascii="Comic Sans MS" w:hAnsi="Comic Sans MS"/>
          <w:sz w:val="24"/>
          <w:szCs w:val="24"/>
        </w:rPr>
        <w:t xml:space="preserve"> zeytin aldı. </w:t>
      </w:r>
      <w:r>
        <w:rPr>
          <w:rFonts w:ascii="Comic Sans MS" w:hAnsi="Comic Sans MS"/>
          <w:sz w:val="24"/>
          <w:szCs w:val="24"/>
        </w:rPr>
        <w:t>Aminegül</w:t>
      </w:r>
      <w:r w:rsidRPr="00DD71A9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ü</w:t>
      </w:r>
      <w:r w:rsidRPr="00DD71A9">
        <w:rPr>
          <w:rFonts w:ascii="Comic Sans MS" w:hAnsi="Comic Sans MS"/>
          <w:sz w:val="24"/>
          <w:szCs w:val="24"/>
        </w:rPr>
        <w:t>n aldığı kahvaltılıkların toplam kütlesi kaç gramdır?</w:t>
      </w: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8" style="position:absolute;left:0;text-align:left;margin-left:9pt;margin-top:10.2pt;width:243pt;height:1in;z-index:251655168" arcsize="10923f" filled="f" fillcolor="#969696" strokeweight="1.5pt">
            <v:fill color2="#b6dde8"/>
            <v:shadow on="t" type="perspective" color="#205867" opacity=".5" offset="1pt" offset2="-3pt"/>
            <v:textbox style="mso-next-textbox:#_x0000_s1028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 xml:space="preserve"> </w:t>
                  </w:r>
                  <w:hyperlink r:id="rId7" w:history="1">
                    <w:r>
                      <w:rPr>
                        <w:rStyle w:val="Hyperlink"/>
                        <w:rFonts w:cs="Calibri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Default="00E45EBD" w:rsidP="004656B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4-) </w:t>
      </w:r>
      <w:r w:rsidRPr="00DD71A9">
        <w:rPr>
          <w:rFonts w:ascii="Comic Sans MS" w:hAnsi="Comic Sans MS"/>
          <w:sz w:val="24"/>
          <w:szCs w:val="24"/>
        </w:rPr>
        <w:t xml:space="preserve">Bir torbadaki </w:t>
      </w:r>
      <w:smartTag w:uri="urn:schemas-microsoft-com:office:smarttags" w:element="metricconverter">
        <w:smartTagPr>
          <w:attr w:name="ProductID" w:val="789 gram"/>
        </w:smartTagPr>
        <w:r w:rsidRPr="00DD71A9">
          <w:rPr>
            <w:rFonts w:ascii="Comic Sans MS" w:hAnsi="Comic Sans MS"/>
            <w:sz w:val="24"/>
            <w:szCs w:val="24"/>
          </w:rPr>
          <w:t>789 gram</w:t>
        </w:r>
      </w:smartTag>
      <w:r w:rsidRPr="00DD71A9">
        <w:rPr>
          <w:rFonts w:ascii="Comic Sans MS" w:hAnsi="Comic Sans MS"/>
          <w:sz w:val="24"/>
          <w:szCs w:val="24"/>
        </w:rPr>
        <w:t xml:space="preserve"> fındığın yarım kilogramını kırdık. Geriye kaç gram fındık kaldı?</w:t>
      </w:r>
    </w:p>
    <w:p w:rsidR="00E45EBD" w:rsidRPr="00DD71A9" w:rsidRDefault="00E45EBD" w:rsidP="004656B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29" style="position:absolute;left:0;text-align:left;margin-left:9pt;margin-top:1.4pt;width:243pt;height:1in;z-index:251656192" arcsize="10923f" filled="f" fillcolor="#969696" strokeweight="1.5pt">
            <v:fill color2="#b6dde8"/>
            <v:shadow on="t" type="perspective" color="#205867" opacity=".5" offset="1pt" offset2="-3pt"/>
            <v:textbox style="mso-next-textbox:#_x0000_s1029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5-) </w:t>
      </w:r>
      <w:r>
        <w:rPr>
          <w:rFonts w:ascii="Comic Sans MS" w:hAnsi="Comic Sans MS" w:cs="Comic Sans MS"/>
          <w:sz w:val="24"/>
          <w:szCs w:val="24"/>
        </w:rPr>
        <w:t>Aysel</w:t>
      </w:r>
      <w:r>
        <w:rPr>
          <w:rFonts w:ascii="Comic Sans MS" w:hAnsi="Comic Sans MS"/>
          <w:sz w:val="24"/>
          <w:szCs w:val="24"/>
        </w:rPr>
        <w:t xml:space="preserve"> 36</w:t>
      </w:r>
      <w:r w:rsidRPr="00DD71A9">
        <w:rPr>
          <w:rFonts w:ascii="Comic Sans MS" w:hAnsi="Comic Sans MS"/>
          <w:sz w:val="24"/>
          <w:szCs w:val="24"/>
        </w:rPr>
        <w:t xml:space="preserve"> kg’dır. </w:t>
      </w:r>
      <w:r>
        <w:rPr>
          <w:rFonts w:ascii="Comic Sans MS" w:hAnsi="Comic Sans MS"/>
          <w:sz w:val="24"/>
          <w:szCs w:val="24"/>
        </w:rPr>
        <w:t>Akif</w:t>
      </w:r>
      <w:r w:rsidRPr="00DD71A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Aysel</w:t>
      </w:r>
      <w:r w:rsidRPr="00DD71A9">
        <w:rPr>
          <w:rFonts w:ascii="Comic Sans MS" w:hAnsi="Comic Sans MS"/>
          <w:sz w:val="24"/>
          <w:szCs w:val="24"/>
        </w:rPr>
        <w:t xml:space="preserve">’den </w:t>
      </w:r>
      <w:r>
        <w:rPr>
          <w:rFonts w:ascii="Comic Sans MS" w:hAnsi="Comic Sans MS"/>
          <w:sz w:val="24"/>
          <w:szCs w:val="24"/>
        </w:rPr>
        <w:t>8</w:t>
      </w:r>
      <w:r w:rsidRPr="00DD71A9">
        <w:rPr>
          <w:rFonts w:ascii="Comic Sans MS" w:hAnsi="Comic Sans MS"/>
          <w:sz w:val="24"/>
          <w:szCs w:val="24"/>
        </w:rPr>
        <w:t xml:space="preserve"> kg daha hafiftir.  </w:t>
      </w:r>
      <w:r>
        <w:rPr>
          <w:rFonts w:ascii="Comic Sans MS" w:hAnsi="Comic Sans MS"/>
          <w:sz w:val="24"/>
          <w:szCs w:val="24"/>
        </w:rPr>
        <w:t>Aysel</w:t>
      </w:r>
      <w:r w:rsidRPr="00DD71A9">
        <w:rPr>
          <w:rFonts w:ascii="Comic Sans MS" w:hAnsi="Comic Sans MS"/>
          <w:sz w:val="24"/>
          <w:szCs w:val="24"/>
        </w:rPr>
        <w:t xml:space="preserve"> ve </w:t>
      </w:r>
      <w:r>
        <w:rPr>
          <w:rFonts w:ascii="Comic Sans MS" w:hAnsi="Comic Sans MS"/>
          <w:sz w:val="24"/>
          <w:szCs w:val="24"/>
        </w:rPr>
        <w:t>Akif</w:t>
      </w:r>
      <w:r w:rsidRPr="00DD71A9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i</w:t>
      </w:r>
      <w:r w:rsidRPr="00DD71A9">
        <w:rPr>
          <w:rFonts w:ascii="Comic Sans MS" w:hAnsi="Comic Sans MS"/>
          <w:sz w:val="24"/>
          <w:szCs w:val="24"/>
        </w:rPr>
        <w:t>n toplam ağırlığı kaç kilogramdır?</w:t>
      </w: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0" style="position:absolute;margin-left:9pt;margin-top:7.1pt;width:243pt;height:1in;z-index:251657216" arcsize="10923f" filled="f" fillcolor="#969696" strokeweight="1.5pt">
            <v:fill color2="#b6dde8"/>
            <v:shadow on="t" type="perspective" color="#205867" opacity=".5" offset="1pt" offset2="-3pt"/>
            <v:textbox style="mso-next-textbox:#_x0000_s1030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Default="00E45EBD" w:rsidP="00F93AC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6-) </w:t>
      </w:r>
      <w:r w:rsidRPr="00DD71A9">
        <w:rPr>
          <w:rFonts w:ascii="Comic Sans MS" w:hAnsi="Comic Sans MS"/>
          <w:sz w:val="24"/>
          <w:szCs w:val="24"/>
        </w:rPr>
        <w:t xml:space="preserve">Yarım kilogramı </w:t>
      </w:r>
      <w:r>
        <w:rPr>
          <w:rFonts w:ascii="Comic Sans MS" w:hAnsi="Comic Sans MS"/>
          <w:sz w:val="24"/>
          <w:szCs w:val="24"/>
        </w:rPr>
        <w:t>1</w:t>
      </w:r>
      <w:r w:rsidRPr="00DD71A9">
        <w:rPr>
          <w:rFonts w:ascii="Comic Sans MS" w:hAnsi="Comic Sans MS"/>
          <w:sz w:val="24"/>
          <w:szCs w:val="24"/>
        </w:rPr>
        <w:t xml:space="preserve"> TL olan mandalinalardan 3 kg alırsam kaç lira öderim?</w:t>
      </w:r>
    </w:p>
    <w:p w:rsidR="00E45EBD" w:rsidRPr="00F93AC9" w:rsidRDefault="00E45EBD" w:rsidP="00F93AC9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1" style="position:absolute;left:0;text-align:left;margin-left:4.8pt;margin-top:6.8pt;width:243pt;height:1in;z-index:251658240" arcsize="10923f" filled="f" fillcolor="#969696" strokeweight="1.5pt">
            <v:fill color2="#b6dde8"/>
            <v:shadow on="t" type="perspective" color="#205867" opacity=".5" offset="1pt" offset2="-3pt"/>
            <v:textbox style="mso-next-textbox:#_x0000_s1031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F93AC9" w:rsidRDefault="00E45EBD" w:rsidP="00F93AC9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</w:p>
    <w:p w:rsidR="00E45EBD" w:rsidRDefault="00E45EBD" w:rsidP="00F93AC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7-) </w:t>
      </w:r>
      <w:r>
        <w:rPr>
          <w:rFonts w:ascii="Comic Sans MS" w:hAnsi="Comic Sans MS" w:cs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>ylül</w:t>
      </w:r>
      <w:r w:rsidRPr="00DD71A9">
        <w:rPr>
          <w:rFonts w:ascii="Comic Sans MS" w:hAnsi="Comic Sans MS"/>
          <w:sz w:val="24"/>
          <w:szCs w:val="24"/>
        </w:rPr>
        <w:t xml:space="preserve"> 3</w:t>
      </w:r>
      <w:r>
        <w:rPr>
          <w:rFonts w:ascii="Comic Sans MS" w:hAnsi="Comic Sans MS"/>
          <w:sz w:val="24"/>
          <w:szCs w:val="24"/>
        </w:rPr>
        <w:t>5</w:t>
      </w:r>
      <w:r w:rsidRPr="00DD71A9">
        <w:rPr>
          <w:rFonts w:ascii="Comic Sans MS" w:hAnsi="Comic Sans MS"/>
          <w:sz w:val="24"/>
          <w:szCs w:val="24"/>
        </w:rPr>
        <w:t xml:space="preserve"> kg ağırlığındadır. Se</w:t>
      </w:r>
      <w:r>
        <w:rPr>
          <w:rFonts w:ascii="Comic Sans MS" w:hAnsi="Comic Sans MS"/>
          <w:sz w:val="24"/>
          <w:szCs w:val="24"/>
        </w:rPr>
        <w:t>rgen</w:t>
      </w:r>
      <w:r w:rsidRPr="00DD71A9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Eylül</w:t>
      </w:r>
      <w:r w:rsidRPr="00DD71A9">
        <w:rPr>
          <w:rFonts w:ascii="Comic Sans MS" w:hAnsi="Comic Sans MS"/>
          <w:sz w:val="24"/>
          <w:szCs w:val="24"/>
        </w:rPr>
        <w:t xml:space="preserve">’den </w:t>
      </w:r>
      <w:smartTag w:uri="urn:schemas-microsoft-com:office:smarttags" w:element="metricconverter">
        <w:smartTagPr>
          <w:attr w:name="ProductID" w:val="7 kg"/>
        </w:smartTagPr>
        <w:r w:rsidRPr="00DD71A9">
          <w:rPr>
            <w:rFonts w:ascii="Comic Sans MS" w:hAnsi="Comic Sans MS"/>
            <w:sz w:val="24"/>
            <w:szCs w:val="24"/>
          </w:rPr>
          <w:t>7 kg</w:t>
        </w:r>
      </w:smartTag>
      <w:r w:rsidRPr="00DD71A9">
        <w:rPr>
          <w:rFonts w:ascii="Comic Sans MS" w:hAnsi="Comic Sans MS"/>
          <w:sz w:val="24"/>
          <w:szCs w:val="24"/>
        </w:rPr>
        <w:t xml:space="preserve"> daha ağır olduğuna göre, ikisinin ağırlıkları toplamı kaç kg’dır?</w:t>
      </w:r>
    </w:p>
    <w:p w:rsidR="00E45EBD" w:rsidRPr="00F93AC9" w:rsidRDefault="00E45EBD" w:rsidP="00F93AC9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2" style="position:absolute;left:0;text-align:left;margin-left:4.8pt;margin-top:5.15pt;width:243pt;height:1in;z-index:251659264" arcsize="10923f" filled="f" fillcolor="#969696" strokeweight="1.5pt">
            <v:fill color2="#b6dde8"/>
            <v:shadow on="t" type="perspective" color="#205867" opacity=".5" offset="1pt" offset2="-3pt"/>
            <v:textbox style="mso-next-textbox:#_x0000_s1032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F93AC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</w:p>
    <w:p w:rsidR="00E45EBD" w:rsidRPr="00DD71A9" w:rsidRDefault="00E45EBD" w:rsidP="00DD71A9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8-) </w:t>
      </w:r>
      <w:r>
        <w:rPr>
          <w:rFonts w:ascii="Comic Sans MS" w:hAnsi="Comic Sans MS" w:cs="Comic Sans MS"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al dolu kavanozun ağırlığı 850</w:t>
      </w:r>
      <w:r w:rsidRPr="00DD71A9">
        <w:rPr>
          <w:rFonts w:ascii="Comic Sans MS" w:hAnsi="Comic Sans MS"/>
          <w:sz w:val="24"/>
          <w:szCs w:val="24"/>
        </w:rPr>
        <w:t xml:space="preserve"> gramdır.</w:t>
      </w:r>
      <w:r>
        <w:rPr>
          <w:rFonts w:ascii="Comic Sans MS" w:hAnsi="Comic Sans MS"/>
          <w:sz w:val="24"/>
          <w:szCs w:val="24"/>
        </w:rPr>
        <w:t xml:space="preserve"> </w:t>
      </w:r>
      <w:r w:rsidRPr="00DD71A9">
        <w:rPr>
          <w:rFonts w:ascii="Comic Sans MS" w:hAnsi="Comic Sans MS"/>
          <w:sz w:val="24"/>
          <w:szCs w:val="24"/>
        </w:rPr>
        <w:t>Kavanozdaki balı yiyip bitirdikten sonra kavanozu tarttığımızda</w:t>
      </w:r>
      <w:r>
        <w:rPr>
          <w:rFonts w:ascii="Comic Sans MS" w:hAnsi="Comic Sans MS"/>
          <w:sz w:val="24"/>
          <w:szCs w:val="24"/>
        </w:rPr>
        <w:t xml:space="preserve"> ağırlığının 175</w:t>
      </w:r>
      <w:r w:rsidRPr="00DD71A9">
        <w:rPr>
          <w:rFonts w:ascii="Comic Sans MS" w:hAnsi="Comic Sans MS"/>
          <w:sz w:val="24"/>
          <w:szCs w:val="24"/>
        </w:rPr>
        <w:t xml:space="preserve"> gram olduğunu gördük.</w:t>
      </w:r>
      <w:r>
        <w:rPr>
          <w:rFonts w:ascii="Comic Sans MS" w:hAnsi="Comic Sans MS"/>
          <w:sz w:val="24"/>
          <w:szCs w:val="24"/>
        </w:rPr>
        <w:t xml:space="preserve"> </w:t>
      </w:r>
      <w:r w:rsidRPr="00DD71A9">
        <w:rPr>
          <w:rFonts w:ascii="Comic Sans MS" w:hAnsi="Comic Sans MS"/>
          <w:sz w:val="24"/>
          <w:szCs w:val="24"/>
        </w:rPr>
        <w:t>Buna göre kavanozun içindeki bal kaç gramdır?</w: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3" style="position:absolute;margin-left:4.8pt;margin-top:12.65pt;width:243pt;height:1in;z-index:251661312" arcsize="10923f" filled="f" fillcolor="#969696" strokeweight="1.5pt">
            <v:fill color2="#b6dde8"/>
            <v:shadow on="t" type="perspective" color="#205867" opacity=".5" offset="1pt" offset2="-3pt"/>
            <v:textbox style="mso-next-textbox:#_x0000_s1033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E45EBD" w:rsidRPr="00F93AC9" w:rsidRDefault="00E45EBD" w:rsidP="00DD71A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E45EBD" w:rsidRDefault="00E45EBD" w:rsidP="00DD71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9-) </w:t>
      </w:r>
      <w:r>
        <w:rPr>
          <w:rFonts w:ascii="Comic Sans MS" w:hAnsi="Comic Sans MS"/>
          <w:sz w:val="24"/>
          <w:szCs w:val="24"/>
        </w:rPr>
        <w:t>Pelin kilosu</w:t>
      </w:r>
      <w:r w:rsidRPr="00DD71A9">
        <w:rPr>
          <w:rFonts w:ascii="Comic Sans MS" w:hAnsi="Comic Sans MS"/>
          <w:sz w:val="24"/>
          <w:szCs w:val="24"/>
        </w:rPr>
        <w:t xml:space="preserve"> 7 liradan 4</w:t>
      </w:r>
      <w:r>
        <w:rPr>
          <w:rFonts w:ascii="Comic Sans MS" w:hAnsi="Comic Sans MS"/>
          <w:sz w:val="24"/>
          <w:szCs w:val="24"/>
        </w:rPr>
        <w:t xml:space="preserve"> kg peynir aldı</w:t>
      </w:r>
      <w:r w:rsidRPr="00DD71A9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Satıcıya kaç lira ödemesi gerekir</w:t>
      </w:r>
      <w:r w:rsidRPr="00DD71A9">
        <w:rPr>
          <w:rFonts w:ascii="Comic Sans MS" w:hAnsi="Comic Sans MS"/>
          <w:sz w:val="24"/>
          <w:szCs w:val="24"/>
        </w:rPr>
        <w:t>?</w:t>
      </w:r>
    </w:p>
    <w:p w:rsidR="00E45EBD" w:rsidRPr="00F93AC9" w:rsidRDefault="00E45EBD" w:rsidP="00DD71A9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4" style="position:absolute;left:0;text-align:left;margin-left:.3pt;margin-top:1.1pt;width:243pt;height:1in;z-index:251660288" arcsize="10923f" filled="f" fillcolor="#969696" strokeweight="1.5pt">
            <v:fill color2="#b6dde8"/>
            <v:shadow on="t" type="perspective" color="#205867" opacity=".5" offset="1pt" offset2="-3pt"/>
            <v:textbox style="mso-next-textbox:#_x0000_s1034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D71A9">
        <w:rPr>
          <w:rFonts w:ascii="Comic Sans MS" w:hAnsi="Comic Sans MS" w:cs="Comic Sans MS"/>
          <w:sz w:val="24"/>
          <w:szCs w:val="24"/>
        </w:rPr>
        <w:t xml:space="preserve">10-) </w:t>
      </w:r>
      <w:r w:rsidRPr="00DD71A9">
        <w:rPr>
          <w:rFonts w:ascii="Comic Sans MS" w:hAnsi="Comic Sans MS"/>
          <w:sz w:val="24"/>
          <w:szCs w:val="24"/>
        </w:rPr>
        <w:t>Bir paket çay 200 gramdır.</w:t>
      </w:r>
      <w:r>
        <w:rPr>
          <w:rFonts w:ascii="Comic Sans MS" w:hAnsi="Comic Sans MS"/>
          <w:sz w:val="24"/>
          <w:szCs w:val="24"/>
        </w:rPr>
        <w:t xml:space="preserve"> Zeki</w:t>
      </w:r>
      <w:r w:rsidRPr="00DD71A9">
        <w:rPr>
          <w:rFonts w:ascii="Comic Sans MS" w:hAnsi="Comic Sans MS"/>
          <w:sz w:val="24"/>
          <w:szCs w:val="24"/>
        </w:rPr>
        <w:t xml:space="preserve"> 5 paket çay aldı.</w:t>
      </w:r>
      <w:r>
        <w:rPr>
          <w:rFonts w:ascii="Comic Sans MS" w:hAnsi="Comic Sans MS"/>
          <w:sz w:val="24"/>
          <w:szCs w:val="24"/>
        </w:rPr>
        <w:t xml:space="preserve"> Zeki</w:t>
      </w:r>
      <w:r w:rsidRPr="00DD71A9">
        <w:rPr>
          <w:rFonts w:ascii="Comic Sans MS" w:hAnsi="Comic Sans MS"/>
          <w:sz w:val="24"/>
          <w:szCs w:val="24"/>
        </w:rPr>
        <w:t>’n</w:t>
      </w:r>
      <w:r>
        <w:rPr>
          <w:rFonts w:ascii="Comic Sans MS" w:hAnsi="Comic Sans MS"/>
          <w:sz w:val="24"/>
          <w:szCs w:val="24"/>
        </w:rPr>
        <w:t>i</w:t>
      </w:r>
      <w:r w:rsidRPr="00DD71A9">
        <w:rPr>
          <w:rFonts w:ascii="Comic Sans MS" w:hAnsi="Comic Sans MS"/>
          <w:sz w:val="24"/>
          <w:szCs w:val="24"/>
        </w:rPr>
        <w:t>n aldığı çay kaç kilogramdır?</w: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oundrect id="_x0000_s1035" style="position:absolute;left:0;text-align:left;margin-left:4.8pt;margin-top:8.8pt;width:243pt;height:1in;z-index:251662336" arcsize="10923f" filled="f" fillcolor="#969696" strokeweight="1.5pt">
            <v:fill color2="#b6dde8"/>
            <v:shadow on="t" type="perspective" color="#205867" opacity=".5" offset="1pt" offset2="-3pt"/>
            <v:textbox style="mso-next-textbox:#_x0000_s1035">
              <w:txbxContent>
                <w:p w:rsidR="00E45EBD" w:rsidRPr="009930F8" w:rsidRDefault="00E45EBD" w:rsidP="00E312B4">
                  <w:pPr>
                    <w:spacing w:after="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9930F8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u w:val="single"/>
                    </w:rPr>
                    <w:t>ÇÖZÜM:</w:t>
                  </w:r>
                </w:p>
              </w:txbxContent>
            </v:textbox>
          </v:roundrect>
        </w:pict>
      </w: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Pr="00DD71A9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45EBD" w:rsidRDefault="00E45EBD" w:rsidP="00DD71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bookmarkStart w:id="0" w:name="_GoBack"/>
      <w:bookmarkEnd w:id="0"/>
    </w:p>
    <w:sectPr w:rsidR="00E45EBD" w:rsidSect="009930F8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EBD" w:rsidRDefault="00E45EBD">
      <w:r>
        <w:separator/>
      </w:r>
    </w:p>
  </w:endnote>
  <w:endnote w:type="continuationSeparator" w:id="0">
    <w:p w:rsidR="00E45EBD" w:rsidRDefault="00E4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EBD" w:rsidRDefault="00E45EBD">
      <w:r>
        <w:separator/>
      </w:r>
    </w:p>
  </w:footnote>
  <w:footnote w:type="continuationSeparator" w:id="0">
    <w:p w:rsidR="00E45EBD" w:rsidRDefault="00E45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551A"/>
    <w:multiLevelType w:val="hybridMultilevel"/>
    <w:tmpl w:val="764E0A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DAA5D5C"/>
    <w:multiLevelType w:val="hybridMultilevel"/>
    <w:tmpl w:val="9BEC1B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373"/>
    <w:rsid w:val="00017E29"/>
    <w:rsid w:val="00024F45"/>
    <w:rsid w:val="0002765B"/>
    <w:rsid w:val="00027DA5"/>
    <w:rsid w:val="000334E0"/>
    <w:rsid w:val="00050F93"/>
    <w:rsid w:val="000578E0"/>
    <w:rsid w:val="000642A5"/>
    <w:rsid w:val="0007033B"/>
    <w:rsid w:val="000766E6"/>
    <w:rsid w:val="00093EAD"/>
    <w:rsid w:val="000A1B69"/>
    <w:rsid w:val="000A6998"/>
    <w:rsid w:val="000B26CE"/>
    <w:rsid w:val="000C2356"/>
    <w:rsid w:val="000C4E01"/>
    <w:rsid w:val="000D4280"/>
    <w:rsid w:val="00107F46"/>
    <w:rsid w:val="00114139"/>
    <w:rsid w:val="00115F06"/>
    <w:rsid w:val="0013365A"/>
    <w:rsid w:val="00137EAC"/>
    <w:rsid w:val="00146123"/>
    <w:rsid w:val="00146CCD"/>
    <w:rsid w:val="00163A7E"/>
    <w:rsid w:val="00170546"/>
    <w:rsid w:val="001714A0"/>
    <w:rsid w:val="0017171E"/>
    <w:rsid w:val="00176A08"/>
    <w:rsid w:val="00192C28"/>
    <w:rsid w:val="001A2B66"/>
    <w:rsid w:val="001B5B30"/>
    <w:rsid w:val="001D63FF"/>
    <w:rsid w:val="001E4044"/>
    <w:rsid w:val="001F7D64"/>
    <w:rsid w:val="002071B9"/>
    <w:rsid w:val="00232B95"/>
    <w:rsid w:val="00241C12"/>
    <w:rsid w:val="00246FB6"/>
    <w:rsid w:val="00255E13"/>
    <w:rsid w:val="00257496"/>
    <w:rsid w:val="00260288"/>
    <w:rsid w:val="0028016B"/>
    <w:rsid w:val="00282B4B"/>
    <w:rsid w:val="0028665B"/>
    <w:rsid w:val="002A6430"/>
    <w:rsid w:val="002B1811"/>
    <w:rsid w:val="002B2574"/>
    <w:rsid w:val="002B4116"/>
    <w:rsid w:val="002B7331"/>
    <w:rsid w:val="002E267A"/>
    <w:rsid w:val="002E2709"/>
    <w:rsid w:val="003026ED"/>
    <w:rsid w:val="00325FED"/>
    <w:rsid w:val="003466B7"/>
    <w:rsid w:val="00351705"/>
    <w:rsid w:val="00383B97"/>
    <w:rsid w:val="00385CCA"/>
    <w:rsid w:val="00397E94"/>
    <w:rsid w:val="003A42AC"/>
    <w:rsid w:val="003A44D0"/>
    <w:rsid w:val="003B0F65"/>
    <w:rsid w:val="003B3DA0"/>
    <w:rsid w:val="003C76A7"/>
    <w:rsid w:val="003D1B82"/>
    <w:rsid w:val="003D34E4"/>
    <w:rsid w:val="003D7D25"/>
    <w:rsid w:val="003F69A1"/>
    <w:rsid w:val="004252B1"/>
    <w:rsid w:val="00433AEC"/>
    <w:rsid w:val="004505F3"/>
    <w:rsid w:val="00462545"/>
    <w:rsid w:val="004656B9"/>
    <w:rsid w:val="00475276"/>
    <w:rsid w:val="0047630D"/>
    <w:rsid w:val="004859EC"/>
    <w:rsid w:val="00491856"/>
    <w:rsid w:val="004B0E3C"/>
    <w:rsid w:val="004B5984"/>
    <w:rsid w:val="004C7275"/>
    <w:rsid w:val="004D110B"/>
    <w:rsid w:val="004D5415"/>
    <w:rsid w:val="004D5BED"/>
    <w:rsid w:val="004E143E"/>
    <w:rsid w:val="0051584A"/>
    <w:rsid w:val="00521277"/>
    <w:rsid w:val="0052145B"/>
    <w:rsid w:val="005324B2"/>
    <w:rsid w:val="00536C76"/>
    <w:rsid w:val="00551397"/>
    <w:rsid w:val="0056044D"/>
    <w:rsid w:val="005653A9"/>
    <w:rsid w:val="0056697B"/>
    <w:rsid w:val="00572DDB"/>
    <w:rsid w:val="00576EBB"/>
    <w:rsid w:val="00592A82"/>
    <w:rsid w:val="005B2804"/>
    <w:rsid w:val="005B405C"/>
    <w:rsid w:val="005F1A21"/>
    <w:rsid w:val="006023A0"/>
    <w:rsid w:val="00615516"/>
    <w:rsid w:val="006178DA"/>
    <w:rsid w:val="006179E7"/>
    <w:rsid w:val="00623D41"/>
    <w:rsid w:val="0063367A"/>
    <w:rsid w:val="00643881"/>
    <w:rsid w:val="00662FA5"/>
    <w:rsid w:val="006740D9"/>
    <w:rsid w:val="006907E0"/>
    <w:rsid w:val="006A492E"/>
    <w:rsid w:val="006A7833"/>
    <w:rsid w:val="006B08F3"/>
    <w:rsid w:val="006B549D"/>
    <w:rsid w:val="006C6456"/>
    <w:rsid w:val="006F2CAA"/>
    <w:rsid w:val="006F7262"/>
    <w:rsid w:val="00700732"/>
    <w:rsid w:val="00707F82"/>
    <w:rsid w:val="00710C04"/>
    <w:rsid w:val="0071136D"/>
    <w:rsid w:val="0073631E"/>
    <w:rsid w:val="007516D9"/>
    <w:rsid w:val="00751AE8"/>
    <w:rsid w:val="00753824"/>
    <w:rsid w:val="00760463"/>
    <w:rsid w:val="0077516D"/>
    <w:rsid w:val="00781868"/>
    <w:rsid w:val="007924FC"/>
    <w:rsid w:val="00794411"/>
    <w:rsid w:val="007970E5"/>
    <w:rsid w:val="007A1AE1"/>
    <w:rsid w:val="007C0A7D"/>
    <w:rsid w:val="007C467B"/>
    <w:rsid w:val="007C6999"/>
    <w:rsid w:val="007F5668"/>
    <w:rsid w:val="00820945"/>
    <w:rsid w:val="008235BE"/>
    <w:rsid w:val="00825989"/>
    <w:rsid w:val="008674B2"/>
    <w:rsid w:val="008737E7"/>
    <w:rsid w:val="008738AF"/>
    <w:rsid w:val="00874089"/>
    <w:rsid w:val="008838F2"/>
    <w:rsid w:val="00887115"/>
    <w:rsid w:val="008B5629"/>
    <w:rsid w:val="008C2DB7"/>
    <w:rsid w:val="008E0848"/>
    <w:rsid w:val="008F04B2"/>
    <w:rsid w:val="008F0AA8"/>
    <w:rsid w:val="008F2460"/>
    <w:rsid w:val="008F6191"/>
    <w:rsid w:val="00902EAA"/>
    <w:rsid w:val="00920EE9"/>
    <w:rsid w:val="00952146"/>
    <w:rsid w:val="009563AF"/>
    <w:rsid w:val="00962282"/>
    <w:rsid w:val="00985658"/>
    <w:rsid w:val="009877A6"/>
    <w:rsid w:val="00992C31"/>
    <w:rsid w:val="009930F8"/>
    <w:rsid w:val="009951B8"/>
    <w:rsid w:val="00995C4D"/>
    <w:rsid w:val="009A39B2"/>
    <w:rsid w:val="009B0AF6"/>
    <w:rsid w:val="009C205C"/>
    <w:rsid w:val="009C2510"/>
    <w:rsid w:val="009F4104"/>
    <w:rsid w:val="00A06030"/>
    <w:rsid w:val="00A0793F"/>
    <w:rsid w:val="00A21AE0"/>
    <w:rsid w:val="00A313A7"/>
    <w:rsid w:val="00A31EDF"/>
    <w:rsid w:val="00A46294"/>
    <w:rsid w:val="00A547A3"/>
    <w:rsid w:val="00A55F40"/>
    <w:rsid w:val="00A70FBA"/>
    <w:rsid w:val="00A77911"/>
    <w:rsid w:val="00A80D0C"/>
    <w:rsid w:val="00A82E4B"/>
    <w:rsid w:val="00A848EC"/>
    <w:rsid w:val="00A92478"/>
    <w:rsid w:val="00AD2B7C"/>
    <w:rsid w:val="00AF2185"/>
    <w:rsid w:val="00AF5962"/>
    <w:rsid w:val="00B070DB"/>
    <w:rsid w:val="00B11BE6"/>
    <w:rsid w:val="00B17C5D"/>
    <w:rsid w:val="00B32425"/>
    <w:rsid w:val="00B452DD"/>
    <w:rsid w:val="00B55F75"/>
    <w:rsid w:val="00B65935"/>
    <w:rsid w:val="00B84D9A"/>
    <w:rsid w:val="00B9017E"/>
    <w:rsid w:val="00B96E30"/>
    <w:rsid w:val="00B97D4C"/>
    <w:rsid w:val="00BA3C6D"/>
    <w:rsid w:val="00BC14D5"/>
    <w:rsid w:val="00BC54BB"/>
    <w:rsid w:val="00BC644C"/>
    <w:rsid w:val="00BE3C08"/>
    <w:rsid w:val="00BE7B66"/>
    <w:rsid w:val="00BF41AA"/>
    <w:rsid w:val="00BF5F91"/>
    <w:rsid w:val="00C13997"/>
    <w:rsid w:val="00C167A8"/>
    <w:rsid w:val="00C17B8D"/>
    <w:rsid w:val="00C338D3"/>
    <w:rsid w:val="00C378E1"/>
    <w:rsid w:val="00C557E2"/>
    <w:rsid w:val="00C622CA"/>
    <w:rsid w:val="00C7108F"/>
    <w:rsid w:val="00C9372B"/>
    <w:rsid w:val="00CB2FCA"/>
    <w:rsid w:val="00CC0992"/>
    <w:rsid w:val="00CD66CA"/>
    <w:rsid w:val="00CF7AE2"/>
    <w:rsid w:val="00D032F9"/>
    <w:rsid w:val="00D04FA9"/>
    <w:rsid w:val="00D4511C"/>
    <w:rsid w:val="00D6438F"/>
    <w:rsid w:val="00D81607"/>
    <w:rsid w:val="00D8739A"/>
    <w:rsid w:val="00D96B06"/>
    <w:rsid w:val="00DA400B"/>
    <w:rsid w:val="00DD3419"/>
    <w:rsid w:val="00DD6C25"/>
    <w:rsid w:val="00DD71A9"/>
    <w:rsid w:val="00DE2E9A"/>
    <w:rsid w:val="00DE6E7B"/>
    <w:rsid w:val="00DF1279"/>
    <w:rsid w:val="00DF3522"/>
    <w:rsid w:val="00E11BC4"/>
    <w:rsid w:val="00E27C35"/>
    <w:rsid w:val="00E312B4"/>
    <w:rsid w:val="00E43CDD"/>
    <w:rsid w:val="00E45EBD"/>
    <w:rsid w:val="00E465D2"/>
    <w:rsid w:val="00E600C2"/>
    <w:rsid w:val="00E70165"/>
    <w:rsid w:val="00E75027"/>
    <w:rsid w:val="00E76011"/>
    <w:rsid w:val="00E81043"/>
    <w:rsid w:val="00E8379A"/>
    <w:rsid w:val="00E90CE7"/>
    <w:rsid w:val="00E974EE"/>
    <w:rsid w:val="00E9761D"/>
    <w:rsid w:val="00EC2394"/>
    <w:rsid w:val="00EC73F0"/>
    <w:rsid w:val="00ED65C6"/>
    <w:rsid w:val="00EE0022"/>
    <w:rsid w:val="00EE0DB7"/>
    <w:rsid w:val="00EE4059"/>
    <w:rsid w:val="00F13E36"/>
    <w:rsid w:val="00F174B5"/>
    <w:rsid w:val="00F17F4A"/>
    <w:rsid w:val="00F23BAB"/>
    <w:rsid w:val="00F23CC9"/>
    <w:rsid w:val="00F26C72"/>
    <w:rsid w:val="00F34C99"/>
    <w:rsid w:val="00F370BC"/>
    <w:rsid w:val="00F51F5C"/>
    <w:rsid w:val="00F63C72"/>
    <w:rsid w:val="00F670CE"/>
    <w:rsid w:val="00F67711"/>
    <w:rsid w:val="00F93AC9"/>
    <w:rsid w:val="00FC3228"/>
    <w:rsid w:val="00FC4357"/>
    <w:rsid w:val="00FC4D15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/>
      <w:b/>
      <w:kern w:val="36"/>
      <w:sz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1">
    <w:name w:val="Aralık Yok1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4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94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94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9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9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94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459</TotalTime>
  <Pages>1</Pages>
  <Words>192</Words>
  <Characters>1095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2013-12-22T19:43:00Z</dcterms:modified>
  <cp:category>www.sorubak.com</cp:category>
</cp:coreProperties>
</file>