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AB3" w:rsidRPr="00446268" w:rsidRDefault="00026AB3" w:rsidP="00446268">
      <w:pPr>
        <w:spacing w:line="240" w:lineRule="auto"/>
        <w:jc w:val="center"/>
        <w:rPr>
          <w:rFonts w:ascii="Comic Sans MS" w:hAnsi="Comic Sans MS" w:cs="Comic Sans MS"/>
          <w:sz w:val="24"/>
          <w:szCs w:val="24"/>
        </w:rPr>
      </w:pPr>
      <w:r>
        <w:rPr>
          <w:rFonts w:ascii="Comic Sans MS" w:hAnsi="Comic Sans MS" w:cs="Comic Sans MS"/>
          <w:sz w:val="24"/>
          <w:szCs w:val="24"/>
        </w:rPr>
        <w:t>…………………………….. İLK</w:t>
      </w:r>
      <w:r w:rsidRPr="00446268">
        <w:rPr>
          <w:rFonts w:ascii="Comic Sans MS" w:hAnsi="Comic Sans MS" w:cs="Comic Sans MS"/>
          <w:sz w:val="24"/>
          <w:szCs w:val="24"/>
        </w:rPr>
        <w:t>OKULU MÜDÜRLÜĞÜ’NE</w:t>
      </w:r>
    </w:p>
    <w:p w:rsidR="00026AB3" w:rsidRPr="00446268" w:rsidRDefault="00026AB3" w:rsidP="00446268">
      <w:pPr>
        <w:spacing w:line="240" w:lineRule="auto"/>
        <w:rPr>
          <w:rFonts w:ascii="Comic Sans MS" w:hAnsi="Comic Sans MS" w:cs="Comic Sans MS"/>
        </w:rPr>
      </w:pPr>
      <w:r w:rsidRPr="00446268">
        <w:rPr>
          <w:rFonts w:ascii="Comic Sans MS" w:hAnsi="Comic Sans MS" w:cs="Comic Sans MS"/>
          <w:sz w:val="24"/>
          <w:szCs w:val="24"/>
        </w:rPr>
        <w:t xml:space="preserve">                                                               </w:t>
      </w:r>
      <w:r>
        <w:rPr>
          <w:rFonts w:ascii="Comic Sans MS" w:hAnsi="Comic Sans MS" w:cs="Comic Sans MS"/>
          <w:sz w:val="24"/>
          <w:szCs w:val="24"/>
        </w:rPr>
        <w:t xml:space="preserve">                     ……………………………..</w:t>
      </w:r>
      <w:r w:rsidRPr="00446268">
        <w:rPr>
          <w:rFonts w:ascii="Comic Sans MS" w:hAnsi="Comic Sans MS" w:cs="Comic Sans MS"/>
          <w:sz w:val="24"/>
          <w:szCs w:val="24"/>
        </w:rPr>
        <w:t xml:space="preserve">        </w:t>
      </w:r>
      <w:r>
        <w:rPr>
          <w:rFonts w:ascii="Comic Sans MS" w:hAnsi="Comic Sans MS" w:cs="Comic Sans MS"/>
        </w:rPr>
        <w:t>2013</w:t>
      </w:r>
      <w:r w:rsidRPr="00446268">
        <w:rPr>
          <w:rFonts w:ascii="Comic Sans MS" w:hAnsi="Comic Sans MS" w:cs="Comic Sans MS"/>
        </w:rPr>
        <w:t>–201</w:t>
      </w:r>
      <w:r>
        <w:rPr>
          <w:rFonts w:ascii="Comic Sans MS" w:hAnsi="Comic Sans MS" w:cs="Comic Sans MS"/>
        </w:rPr>
        <w:t>4</w:t>
      </w:r>
      <w:r w:rsidRPr="00446268">
        <w:rPr>
          <w:rFonts w:ascii="Comic Sans MS" w:hAnsi="Comic Sans MS" w:cs="Comic Sans MS"/>
        </w:rPr>
        <w:t xml:space="preserve"> Eğitim-Öğretim yılında öğrenci başarısını arttırmak, aynı zamanda öğrenci-öğretmen-veli işbirliğini</w:t>
      </w:r>
      <w:r>
        <w:rPr>
          <w:rFonts w:ascii="Comic Sans MS" w:hAnsi="Comic Sans MS" w:cs="Comic Sans MS"/>
        </w:rPr>
        <w:t xml:space="preserve"> üst düzeyde sağlamak amacıyla 3/….. sınıfı veli toplantısını  14/02/2014 Cuma  günü saat 12:30’da toplantı salonunda </w:t>
      </w:r>
      <w:r w:rsidRPr="00446268">
        <w:rPr>
          <w:rFonts w:ascii="Comic Sans MS" w:hAnsi="Comic Sans MS" w:cs="Comic Sans MS"/>
        </w:rPr>
        <w:t xml:space="preserve">yapmak istiyorum. </w:t>
      </w:r>
    </w:p>
    <w:p w:rsidR="00026AB3" w:rsidRPr="00446268" w:rsidRDefault="00026AB3" w:rsidP="00446268">
      <w:pPr>
        <w:rPr>
          <w:rFonts w:ascii="Comic Sans MS" w:hAnsi="Comic Sans MS" w:cs="Comic Sans MS"/>
        </w:rPr>
      </w:pPr>
      <w:r w:rsidRPr="00446268">
        <w:rPr>
          <w:rFonts w:ascii="Comic Sans MS" w:hAnsi="Comic Sans MS" w:cs="Comic Sans MS"/>
        </w:rPr>
        <w:t xml:space="preserve">       Gereğini bilgilerinize arz ederim.                    </w:t>
      </w:r>
    </w:p>
    <w:p w:rsidR="00026AB3" w:rsidRPr="00446268" w:rsidRDefault="00026AB3" w:rsidP="00405518">
      <w:pPr>
        <w:pStyle w:val="NoSpacing"/>
        <w:jc w:val="center"/>
        <w:rPr>
          <w:rFonts w:ascii="Comic Sans MS" w:hAnsi="Comic Sans MS" w:cs="Comic Sans MS"/>
          <w:sz w:val="24"/>
          <w:szCs w:val="24"/>
        </w:rPr>
      </w:pPr>
      <w:r>
        <w:rPr>
          <w:rFonts w:ascii="Comic Sans MS" w:hAnsi="Comic Sans MS" w:cs="Comic Sans MS"/>
          <w:sz w:val="24"/>
          <w:szCs w:val="24"/>
        </w:rPr>
        <w:t xml:space="preserve">                                                                                          ………………………………………..                              </w:t>
      </w:r>
    </w:p>
    <w:p w:rsidR="00026AB3" w:rsidRDefault="00026AB3" w:rsidP="00446268">
      <w:pPr>
        <w:spacing w:line="240" w:lineRule="auto"/>
        <w:rPr>
          <w:rFonts w:ascii="Arial" w:hAnsi="Arial" w:cs="Arial"/>
          <w:u w:val="single"/>
        </w:rPr>
      </w:pPr>
    </w:p>
    <w:p w:rsidR="00026AB3" w:rsidRDefault="00026AB3" w:rsidP="00446268">
      <w:pPr>
        <w:spacing w:line="240" w:lineRule="auto"/>
        <w:rPr>
          <w:rFonts w:ascii="Comic Sans MS" w:hAnsi="Comic Sans MS" w:cs="Comic Sans MS"/>
          <w:sz w:val="24"/>
          <w:szCs w:val="24"/>
          <w:u w:val="single"/>
        </w:rPr>
      </w:pPr>
    </w:p>
    <w:p w:rsidR="00026AB3" w:rsidRPr="00446268" w:rsidRDefault="00026AB3" w:rsidP="00446268">
      <w:pPr>
        <w:spacing w:line="240" w:lineRule="auto"/>
        <w:rPr>
          <w:rFonts w:ascii="Comic Sans MS" w:hAnsi="Comic Sans MS" w:cs="Comic Sans MS"/>
          <w:sz w:val="24"/>
          <w:szCs w:val="24"/>
        </w:rPr>
      </w:pPr>
      <w:r w:rsidRPr="00446268">
        <w:rPr>
          <w:rFonts w:ascii="Comic Sans MS" w:hAnsi="Comic Sans MS" w:cs="Comic Sans MS"/>
          <w:sz w:val="24"/>
          <w:szCs w:val="24"/>
          <w:u w:val="single"/>
        </w:rPr>
        <w:t>GÜNDEM MADDELERİ</w:t>
      </w:r>
    </w:p>
    <w:p w:rsidR="00026AB3" w:rsidRPr="008C2E8E" w:rsidRDefault="00026AB3" w:rsidP="008C2E8E">
      <w:pPr>
        <w:pStyle w:val="NoSpacing"/>
        <w:rPr>
          <w:rFonts w:ascii="Comic Sans MS" w:hAnsi="Comic Sans MS" w:cs="Comic Sans MS"/>
          <w:sz w:val="24"/>
          <w:szCs w:val="24"/>
        </w:rPr>
      </w:pPr>
      <w:r w:rsidRPr="008C2E8E">
        <w:rPr>
          <w:rFonts w:ascii="Comic Sans MS" w:hAnsi="Comic Sans MS" w:cs="Comic Sans MS"/>
          <w:sz w:val="24"/>
          <w:szCs w:val="24"/>
        </w:rPr>
        <w:t>1-Açılış ve yoklama,</w:t>
      </w:r>
    </w:p>
    <w:p w:rsidR="00026AB3" w:rsidRPr="008C2E8E" w:rsidRDefault="00026AB3" w:rsidP="008C2E8E">
      <w:pPr>
        <w:pStyle w:val="NoSpacing"/>
        <w:rPr>
          <w:rFonts w:ascii="Comic Sans MS" w:hAnsi="Comic Sans MS" w:cs="Comic Sans MS"/>
          <w:sz w:val="24"/>
          <w:szCs w:val="24"/>
        </w:rPr>
      </w:pPr>
      <w:r w:rsidRPr="008C2E8E">
        <w:rPr>
          <w:rFonts w:ascii="Comic Sans MS" w:hAnsi="Comic Sans MS" w:cs="Comic Sans MS"/>
          <w:sz w:val="24"/>
          <w:szCs w:val="24"/>
        </w:rPr>
        <w:t>2-1.Dönemin  genel değerlendirilmesinin  yapılması</w:t>
      </w:r>
      <w:r>
        <w:rPr>
          <w:rFonts w:ascii="Comic Sans MS" w:hAnsi="Comic Sans MS" w:cs="Comic Sans MS"/>
          <w:sz w:val="24"/>
          <w:szCs w:val="24"/>
        </w:rPr>
        <w:t>,</w:t>
      </w:r>
      <w:r w:rsidRPr="008C2E8E">
        <w:rPr>
          <w:rFonts w:ascii="Comic Sans MS" w:hAnsi="Comic Sans MS" w:cs="Comic Sans MS"/>
          <w:sz w:val="24"/>
          <w:szCs w:val="24"/>
        </w:rPr>
        <w:t xml:space="preserve"> varsa eksikliklerin  giderilmesi için alınacak tedbirlerin belirlenmesi.</w:t>
      </w:r>
    </w:p>
    <w:p w:rsidR="00026AB3" w:rsidRDefault="00026AB3" w:rsidP="008C2E8E">
      <w:pPr>
        <w:pStyle w:val="NoSpacing"/>
        <w:rPr>
          <w:rFonts w:ascii="Comic Sans MS" w:hAnsi="Comic Sans MS" w:cs="Comic Sans MS"/>
          <w:sz w:val="24"/>
          <w:szCs w:val="24"/>
        </w:rPr>
      </w:pPr>
      <w:r w:rsidRPr="008C2E8E">
        <w:rPr>
          <w:rFonts w:ascii="Comic Sans MS" w:hAnsi="Comic Sans MS" w:cs="Comic Sans MS"/>
          <w:sz w:val="24"/>
          <w:szCs w:val="24"/>
        </w:rPr>
        <w:t>3-Öğrencileri</w:t>
      </w:r>
      <w:r>
        <w:rPr>
          <w:rFonts w:ascii="Comic Sans MS" w:hAnsi="Comic Sans MS" w:cs="Comic Sans MS"/>
          <w:sz w:val="24"/>
          <w:szCs w:val="24"/>
        </w:rPr>
        <w:t>n devam-devamsızlık ve okula gidiş dönüş saatlerinin</w:t>
      </w:r>
      <w:r w:rsidRPr="008C2E8E">
        <w:rPr>
          <w:rFonts w:ascii="Comic Sans MS" w:hAnsi="Comic Sans MS" w:cs="Comic Sans MS"/>
          <w:sz w:val="24"/>
          <w:szCs w:val="24"/>
        </w:rPr>
        <w:t xml:space="preserve"> görüşülmesi.</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4-Öğrencilerin okul içi ve okul dışı davranışlarının değerlendirilmesi.</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5-Öğrencilerin başarılarının değerlendirilmesi ve başarıyı artırıcı tedbirlerin alınması.</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6-Temizlik,tertip ve okul kuralları ile ilgili bilgi alış-verişinde bulunulması.</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7-Proje ve Performans  Görevleri ile ilgili bilgi verilmesi.</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8-</w:t>
      </w:r>
      <w:r w:rsidRPr="00C322CF">
        <w:rPr>
          <w:rFonts w:ascii="Comic Sans MS" w:hAnsi="Comic Sans MS" w:cs="Comic Sans MS"/>
          <w:sz w:val="24"/>
          <w:szCs w:val="24"/>
        </w:rPr>
        <w:t xml:space="preserve"> Veli, öğretmen, okul işbirliğinin öğrenci başarısına etkileri.</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9-Okul sütü programı ile ilgili bilgi verilmesi.</w:t>
      </w:r>
    </w:p>
    <w:p w:rsidR="00026AB3" w:rsidRDefault="00026AB3" w:rsidP="008C2E8E">
      <w:pPr>
        <w:pStyle w:val="NoSpacing"/>
        <w:rPr>
          <w:rFonts w:ascii="Comic Sans MS" w:hAnsi="Comic Sans MS" w:cs="Comic Sans MS"/>
          <w:sz w:val="24"/>
          <w:szCs w:val="24"/>
        </w:rPr>
      </w:pPr>
      <w:r>
        <w:rPr>
          <w:rFonts w:ascii="Comic Sans MS" w:hAnsi="Comic Sans MS" w:cs="Comic Sans MS"/>
          <w:sz w:val="24"/>
          <w:szCs w:val="24"/>
        </w:rPr>
        <w:t>10-Dilek ve temenniler.(Toplantıdan sonra bireysel görüşmeler yapılacaktır.)</w:t>
      </w:r>
    </w:p>
    <w:p w:rsidR="00026AB3" w:rsidRPr="00D61303" w:rsidRDefault="00026AB3" w:rsidP="00D61303"/>
    <w:p w:rsidR="00026AB3" w:rsidRPr="00D61303" w:rsidRDefault="00026AB3" w:rsidP="00D61303"/>
    <w:p w:rsidR="00026AB3" w:rsidRDefault="00026AB3" w:rsidP="00D61303"/>
    <w:p w:rsidR="00026AB3" w:rsidRPr="00D61303" w:rsidRDefault="00026AB3" w:rsidP="00D61303">
      <w:pPr>
        <w:pStyle w:val="NoSpacing"/>
        <w:jc w:val="center"/>
        <w:rPr>
          <w:rFonts w:ascii="Comic Sans MS" w:hAnsi="Comic Sans MS" w:cs="Comic Sans MS"/>
          <w:sz w:val="24"/>
          <w:szCs w:val="24"/>
        </w:rPr>
      </w:pPr>
      <w:r>
        <w:rPr>
          <w:rFonts w:ascii="Comic Sans MS" w:hAnsi="Comic Sans MS" w:cs="Comic Sans MS"/>
          <w:sz w:val="24"/>
          <w:szCs w:val="24"/>
        </w:rPr>
        <w:t>U</w:t>
      </w:r>
      <w:r w:rsidRPr="00D61303">
        <w:rPr>
          <w:rFonts w:ascii="Comic Sans MS" w:hAnsi="Comic Sans MS" w:cs="Comic Sans MS"/>
          <w:sz w:val="24"/>
          <w:szCs w:val="24"/>
        </w:rPr>
        <w:t>ygundur.</w:t>
      </w:r>
    </w:p>
    <w:p w:rsidR="00026AB3" w:rsidRDefault="00026AB3" w:rsidP="00D61303">
      <w:pPr>
        <w:pStyle w:val="NoSpacing"/>
        <w:jc w:val="center"/>
        <w:rPr>
          <w:rFonts w:ascii="Comic Sans MS" w:hAnsi="Comic Sans MS" w:cs="Comic Sans MS"/>
          <w:sz w:val="24"/>
          <w:szCs w:val="24"/>
        </w:rPr>
      </w:pPr>
      <w:r>
        <w:rPr>
          <w:rFonts w:ascii="Comic Sans MS" w:hAnsi="Comic Sans MS" w:cs="Comic Sans MS"/>
          <w:sz w:val="24"/>
          <w:szCs w:val="24"/>
        </w:rPr>
        <w:t>12/02/2014</w:t>
      </w:r>
    </w:p>
    <w:p w:rsidR="00026AB3" w:rsidRDefault="00026AB3" w:rsidP="00D61303">
      <w:pPr>
        <w:pStyle w:val="NoSpacing"/>
        <w:jc w:val="center"/>
        <w:rPr>
          <w:rFonts w:ascii="Comic Sans MS" w:hAnsi="Comic Sans MS" w:cs="Comic Sans MS"/>
          <w:sz w:val="24"/>
          <w:szCs w:val="24"/>
        </w:rPr>
      </w:pPr>
    </w:p>
    <w:p w:rsidR="00026AB3" w:rsidRDefault="00026AB3" w:rsidP="00D61303">
      <w:pPr>
        <w:pStyle w:val="NoSpacing"/>
        <w:jc w:val="center"/>
        <w:rPr>
          <w:rFonts w:ascii="Comic Sans MS" w:hAnsi="Comic Sans MS" w:cs="Comic Sans MS"/>
          <w:sz w:val="24"/>
          <w:szCs w:val="24"/>
        </w:rPr>
      </w:pPr>
    </w:p>
    <w:p w:rsidR="00026AB3" w:rsidRDefault="00026AB3" w:rsidP="00D61303">
      <w:pPr>
        <w:pStyle w:val="NoSpacing"/>
        <w:jc w:val="center"/>
        <w:rPr>
          <w:rFonts w:ascii="Comic Sans MS" w:hAnsi="Comic Sans MS" w:cs="Comic Sans MS"/>
          <w:sz w:val="24"/>
          <w:szCs w:val="24"/>
        </w:rPr>
      </w:pPr>
    </w:p>
    <w:p w:rsidR="00026AB3" w:rsidRPr="00D61303" w:rsidRDefault="00026AB3" w:rsidP="00D61303">
      <w:pPr>
        <w:pStyle w:val="NoSpacing"/>
        <w:jc w:val="center"/>
        <w:rPr>
          <w:rFonts w:ascii="Comic Sans MS" w:hAnsi="Comic Sans MS" w:cs="Comic Sans MS"/>
          <w:sz w:val="24"/>
          <w:szCs w:val="24"/>
        </w:rPr>
      </w:pPr>
      <w:r>
        <w:rPr>
          <w:rFonts w:ascii="Comic Sans MS" w:hAnsi="Comic Sans MS" w:cs="Comic Sans MS"/>
          <w:sz w:val="24"/>
          <w:szCs w:val="24"/>
        </w:rPr>
        <w:t>Okul Müdürü</w:t>
      </w:r>
    </w:p>
    <w:p w:rsidR="00026AB3" w:rsidRDefault="00026AB3" w:rsidP="00D61303">
      <w:pPr>
        <w:jc w:val="center"/>
      </w:pPr>
    </w:p>
    <w:p w:rsidR="00026AB3" w:rsidRDefault="00026AB3" w:rsidP="00D61303">
      <w:pPr>
        <w:jc w:val="center"/>
      </w:pPr>
    </w:p>
    <w:p w:rsidR="00026AB3" w:rsidRDefault="00026AB3" w:rsidP="00D61303">
      <w:pPr>
        <w:jc w:val="center"/>
      </w:pPr>
    </w:p>
    <w:p w:rsidR="00026AB3" w:rsidRDefault="00026AB3" w:rsidP="00401195">
      <w:pPr>
        <w:jc w:val="center"/>
        <w:rPr>
          <w:sz w:val="32"/>
          <w:szCs w:val="32"/>
        </w:rPr>
      </w:pPr>
    </w:p>
    <w:p w:rsidR="00026AB3" w:rsidRDefault="00026AB3" w:rsidP="00401195">
      <w:pPr>
        <w:jc w:val="center"/>
        <w:rPr>
          <w:sz w:val="32"/>
          <w:szCs w:val="32"/>
        </w:rPr>
      </w:pPr>
      <w:r w:rsidRPr="00FF1893">
        <w:rPr>
          <w:sz w:val="32"/>
          <w:szCs w:val="32"/>
        </w:rPr>
        <w:t>2013-2</w:t>
      </w:r>
      <w:r>
        <w:rPr>
          <w:sz w:val="32"/>
          <w:szCs w:val="32"/>
        </w:rPr>
        <w:t xml:space="preserve">014 EĞİTİM ÖĞRETİM YILI ……………………………. İLKOKULU </w:t>
      </w:r>
    </w:p>
    <w:p w:rsidR="00026AB3" w:rsidRPr="00FF1893" w:rsidRDefault="00026AB3" w:rsidP="00401195">
      <w:pPr>
        <w:jc w:val="center"/>
        <w:rPr>
          <w:sz w:val="32"/>
          <w:szCs w:val="32"/>
        </w:rPr>
      </w:pPr>
      <w:r>
        <w:rPr>
          <w:sz w:val="32"/>
          <w:szCs w:val="32"/>
        </w:rPr>
        <w:t>3-.……</w:t>
      </w:r>
      <w:r w:rsidRPr="00FF1893">
        <w:rPr>
          <w:sz w:val="32"/>
          <w:szCs w:val="32"/>
        </w:rPr>
        <w:t>SINIFI 2.DÖNEM 1. VELİ TOPLANTISI TUTANAĞIDIR.</w:t>
      </w:r>
    </w:p>
    <w:p w:rsidR="00026AB3" w:rsidRPr="00FF1893" w:rsidRDefault="00026AB3" w:rsidP="00401195">
      <w:pPr>
        <w:rPr>
          <w:sz w:val="26"/>
          <w:szCs w:val="26"/>
        </w:rPr>
      </w:pPr>
    </w:p>
    <w:p w:rsidR="00026AB3" w:rsidRPr="00FF1893" w:rsidRDefault="00026AB3" w:rsidP="00401195">
      <w:pPr>
        <w:rPr>
          <w:sz w:val="26"/>
          <w:szCs w:val="26"/>
        </w:rPr>
      </w:pPr>
      <w:r w:rsidRPr="00FF1893">
        <w:rPr>
          <w:sz w:val="26"/>
          <w:szCs w:val="26"/>
        </w:rPr>
        <w:t xml:space="preserve">     </w:t>
      </w:r>
      <w:r>
        <w:rPr>
          <w:sz w:val="26"/>
          <w:szCs w:val="26"/>
        </w:rPr>
        <w:t>Öncelikle14/02/2014 Cuma günü saat 12:30 da toplantı salonunda 3-…. sınıfı veli toplantısına</w:t>
      </w:r>
      <w:r w:rsidRPr="00FF1893">
        <w:rPr>
          <w:sz w:val="26"/>
          <w:szCs w:val="26"/>
        </w:rPr>
        <w:t xml:space="preserve"> tüm velilere katılımlarından dolayı teşekkür edilerek toplantı başlatıldı.1.dönemin genel bir değerlendirmesi yapılarak istenen hedefler genel olarak ulaşıldığı ancak başarıyı artırmak için ikinci dönemde çalışmaların aksatılmadan devam edeceği bunun için tüm velilerin de öğrencilerine destek olması istendi.</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Genel olarak okula devamsızlık sorununu olmadığı ,öğrencilerin okula düzenli devam etmesinin  başarıyı önemli ölçüde arttıracağı belirtilerek okula devam konusunda velilerin de duyarlı olması gerektiği belirtildi.</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Bu dönemde il milli eğitim müdürlüğünün aldığı kararla yaz saati uygulamasına geçilmeden ilkokullarda okul saatlerinin 07:20 –12:20 saatleri olarak belirlendiği belirtilerek bu saatlere göre yaz tatiline kadar eğitim öğretimin devam edeceği söylendi.Bu saat uygulaması velilerinden de olumlu olarak tepkiler aldı.</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Öğretmen veli görüşmelerinin ders dışı saatlerde teneffüslerde yada saat 12:30 da ders bitimi çıkışı derslerin aksamaması için bu görüşme saatlerine acil bir durum olmadığı sürece uyulmasının yararlı olacağı belirtildi.</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Öğrencilerin okul içinde de okul dışında da olumlu davranışlar sergilemesinin okul ve aile ile birlikte geleceğe hazırlanması açısında önemi belirtildi. </w:t>
      </w:r>
    </w:p>
    <w:p w:rsidR="00026AB3" w:rsidRPr="00FF1893" w:rsidRDefault="00026AB3" w:rsidP="00401195">
      <w:pPr>
        <w:rPr>
          <w:sz w:val="26"/>
          <w:szCs w:val="26"/>
        </w:rPr>
      </w:pPr>
      <w:r w:rsidRPr="00FF1893">
        <w:rPr>
          <w:sz w:val="26"/>
          <w:szCs w:val="26"/>
        </w:rPr>
        <w:t xml:space="preserve">  Temizlik konusunda önemli bir sıkıntı olmadığı ama mutlaka öğrencilerin saçlarının hafta sonları kontrol edilmesinin gerekli olduğu belirtildi.</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Proje hazırlama görevinin bu dönem yapılacağı,performans görevlerinin ise sınıf içi etkinliklerde yapılacağı belirtildi.</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Öğrencilerin mutlaka kahvaltı yaptırılarak okula gönderilmesi ve evde hazırlanan beslenme çantasının her zaman öğrenci için daha güvenli temiz ve yararlı olacağı belirtildi.</w:t>
      </w:r>
    </w:p>
    <w:p w:rsidR="00026AB3" w:rsidRPr="00FF1893" w:rsidRDefault="00026AB3" w:rsidP="00401195">
      <w:pPr>
        <w:rPr>
          <w:sz w:val="26"/>
          <w:szCs w:val="26"/>
        </w:rPr>
      </w:pPr>
      <w:r w:rsidRPr="00FF1893">
        <w:rPr>
          <w:sz w:val="26"/>
          <w:szCs w:val="26"/>
        </w:rPr>
        <w:t xml:space="preserve">   Bu dönem okul sütü uygulamasının da başladığı belirtilerek haftada 3 gün öğrencilere süt dağıtılacağı süt izni ile ilgili formların 1.dönem doldurulduğu tüm velilerin izin verdiği belirtilerek öğrencilerin süt ile ilgili olumsuz bir durula karşılaşıldığında sınıf öğretmenine haber verilmesi gerektiği anlatıldı.</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Öğrencilerin ders araç gereçlerinden ve kırtasiye ihtiyaçlarından eksik olanların tamamlanması gerektiği anlatıldı.</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w:t>
      </w:r>
      <w:r>
        <w:rPr>
          <w:sz w:val="26"/>
          <w:szCs w:val="26"/>
        </w:rPr>
        <w:t>Velilerden ……………………………………..</w:t>
      </w:r>
      <w:r w:rsidRPr="00FF1893">
        <w:rPr>
          <w:sz w:val="26"/>
          <w:szCs w:val="26"/>
        </w:rPr>
        <w:t xml:space="preserve"> ‘’İkinci dönemde de ilk dönemdeki gibi öğrencilerin okulda öğrendiklerini pekiştirmek için fotokopi etkinliklerinin yararlı olduğunu’’ belirtti.Diğer velilerde bu uygulamaların öğrencilerin ilgisini çektiğini ve devam etmesini gerektiğini belirttiler.</w:t>
      </w:r>
    </w:p>
    <w:p w:rsidR="00026AB3" w:rsidRPr="00FF1893" w:rsidRDefault="00026AB3" w:rsidP="00401195">
      <w:pPr>
        <w:rPr>
          <w:sz w:val="26"/>
          <w:szCs w:val="26"/>
        </w:rPr>
      </w:pPr>
      <w:r w:rsidRPr="00FF1893">
        <w:rPr>
          <w:sz w:val="26"/>
          <w:szCs w:val="26"/>
        </w:rPr>
        <w:t xml:space="preserve">  </w:t>
      </w:r>
    </w:p>
    <w:p w:rsidR="00026AB3" w:rsidRPr="00FF1893" w:rsidRDefault="00026AB3" w:rsidP="00401195">
      <w:pPr>
        <w:rPr>
          <w:sz w:val="26"/>
          <w:szCs w:val="26"/>
        </w:rPr>
      </w:pPr>
      <w:r w:rsidRPr="00FF1893">
        <w:rPr>
          <w:sz w:val="26"/>
          <w:szCs w:val="26"/>
        </w:rPr>
        <w:t xml:space="preserve"> Öğrencilere okuma alışkanlığı kazandırmak için sınıf kitaplığından sürekli kitap alabildikleri ilgisini çeken kitapları okumakta daha istekli oldukları belirtilerek öğrencilere seviyelerine uygun hikaye kitapları alınabileceği ayrıca öğrenci velilerinden </w:t>
      </w:r>
      <w:r>
        <w:rPr>
          <w:sz w:val="26"/>
          <w:szCs w:val="26"/>
        </w:rPr>
        <w:t>………………………………….</w:t>
      </w:r>
      <w:r w:rsidRPr="00FF1893">
        <w:rPr>
          <w:sz w:val="26"/>
          <w:szCs w:val="26"/>
        </w:rPr>
        <w:t>’’</w:t>
      </w:r>
      <w:r>
        <w:rPr>
          <w:sz w:val="26"/>
          <w:szCs w:val="26"/>
        </w:rPr>
        <w:t>………………………………….</w:t>
      </w:r>
      <w:r w:rsidRPr="00FF1893">
        <w:rPr>
          <w:sz w:val="26"/>
          <w:szCs w:val="26"/>
        </w:rPr>
        <w:t xml:space="preserve"> kütüphanesinin ödünç kitap uygulamasının sınıftaki birçok öğrenci tarafından kullanıldığı diğer öğrencilerinde kütüphaneye üye olarak ödünç kitap alabileceklerini’’ belirtti.</w:t>
      </w:r>
    </w:p>
    <w:p w:rsidR="00026AB3" w:rsidRPr="00FF1893" w:rsidRDefault="00026AB3" w:rsidP="00401195">
      <w:pPr>
        <w:rPr>
          <w:sz w:val="26"/>
          <w:szCs w:val="26"/>
        </w:rPr>
      </w:pPr>
      <w:r w:rsidRPr="00FF1893">
        <w:rPr>
          <w:sz w:val="26"/>
          <w:szCs w:val="26"/>
        </w:rPr>
        <w:t xml:space="preserve">   Katılan velilere teşekkür edilerek toplantı bitirildi.</w:t>
      </w:r>
    </w:p>
    <w:p w:rsidR="00026AB3" w:rsidRDefault="00026AB3" w:rsidP="00401195">
      <w:pPr>
        <w:rPr>
          <w:sz w:val="26"/>
          <w:szCs w:val="26"/>
        </w:rPr>
      </w:pPr>
      <w:r>
        <w:rPr>
          <w:sz w:val="26"/>
          <w:szCs w:val="26"/>
        </w:rPr>
        <w:t xml:space="preserve">                                                                                                              …………………</w:t>
      </w:r>
    </w:p>
    <w:p w:rsidR="00026AB3" w:rsidRPr="00FF1893" w:rsidRDefault="00026AB3" w:rsidP="00401195">
      <w:pPr>
        <w:rPr>
          <w:sz w:val="26"/>
          <w:szCs w:val="26"/>
        </w:rPr>
      </w:pPr>
      <w:r>
        <w:rPr>
          <w:sz w:val="26"/>
          <w:szCs w:val="26"/>
        </w:rPr>
        <w:t xml:space="preserve">                                                                                                        3-….. Sınıf Öğretmeni</w:t>
      </w:r>
    </w:p>
    <w:p w:rsidR="00026AB3" w:rsidRPr="00774FEA" w:rsidRDefault="00026AB3" w:rsidP="00C9326F">
      <w:pPr>
        <w:pStyle w:val="NoSpacing"/>
        <w:jc w:val="center"/>
        <w:rPr>
          <w:rFonts w:ascii="Comic Sans MS" w:hAnsi="Comic Sans MS" w:cs="Comic Sans MS"/>
          <w:sz w:val="24"/>
          <w:szCs w:val="24"/>
        </w:rPr>
      </w:pPr>
      <w:hyperlink r:id="rId5" w:history="1">
        <w:r w:rsidRPr="003E6ED1">
          <w:rPr>
            <w:rStyle w:val="Hyperlink"/>
            <w:rFonts w:ascii="Comic Sans MS" w:hAnsi="Comic Sans MS" w:cs="Comic Sans MS"/>
            <w:sz w:val="24"/>
            <w:szCs w:val="24"/>
          </w:rPr>
          <w:t>www.sorubak.com</w:t>
        </w:r>
      </w:hyperlink>
      <w:r>
        <w:rPr>
          <w:rFonts w:ascii="Comic Sans MS" w:hAnsi="Comic Sans MS" w:cs="Comic Sans MS"/>
          <w:sz w:val="24"/>
          <w:szCs w:val="24"/>
        </w:rPr>
        <w:t xml:space="preserve"> </w:t>
      </w:r>
    </w:p>
    <w:sectPr w:rsidR="00026AB3" w:rsidRPr="00774FEA"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1EA67FC1"/>
    <w:multiLevelType w:val="hybridMultilevel"/>
    <w:tmpl w:val="3EACE09C"/>
    <w:lvl w:ilvl="0" w:tplc="6CCAFE88">
      <w:start w:val="1"/>
      <w:numFmt w:val="decimal"/>
      <w:lvlText w:val="%1."/>
      <w:lvlJc w:val="left"/>
      <w:pPr>
        <w:ind w:left="1774" w:hanging="1065"/>
      </w:pPr>
      <w:rPr>
        <w:rFonts w:cs="Times New Roman" w:hint="default"/>
      </w:rPr>
    </w:lvl>
    <w:lvl w:ilvl="1" w:tplc="041F0019">
      <w:start w:val="1"/>
      <w:numFmt w:val="lowerLetter"/>
      <w:lvlText w:val="%2."/>
      <w:lvlJc w:val="left"/>
      <w:pPr>
        <w:ind w:left="1789" w:hanging="360"/>
      </w:pPr>
      <w:rPr>
        <w:rFonts w:cs="Times New Roman"/>
      </w:rPr>
    </w:lvl>
    <w:lvl w:ilvl="2" w:tplc="041F001B">
      <w:start w:val="1"/>
      <w:numFmt w:val="lowerRoman"/>
      <w:lvlText w:val="%3."/>
      <w:lvlJc w:val="right"/>
      <w:pPr>
        <w:ind w:left="2509" w:hanging="180"/>
      </w:pPr>
      <w:rPr>
        <w:rFonts w:cs="Times New Roman"/>
      </w:rPr>
    </w:lvl>
    <w:lvl w:ilvl="3" w:tplc="041F000F">
      <w:start w:val="1"/>
      <w:numFmt w:val="decimal"/>
      <w:lvlText w:val="%4."/>
      <w:lvlJc w:val="left"/>
      <w:pPr>
        <w:ind w:left="3229" w:hanging="360"/>
      </w:pPr>
      <w:rPr>
        <w:rFonts w:cs="Times New Roman"/>
      </w:rPr>
    </w:lvl>
    <w:lvl w:ilvl="4" w:tplc="041F0019">
      <w:start w:val="1"/>
      <w:numFmt w:val="lowerLetter"/>
      <w:lvlText w:val="%5."/>
      <w:lvlJc w:val="left"/>
      <w:pPr>
        <w:ind w:left="3949" w:hanging="360"/>
      </w:pPr>
      <w:rPr>
        <w:rFonts w:cs="Times New Roman"/>
      </w:rPr>
    </w:lvl>
    <w:lvl w:ilvl="5" w:tplc="041F001B">
      <w:start w:val="1"/>
      <w:numFmt w:val="lowerRoman"/>
      <w:lvlText w:val="%6."/>
      <w:lvlJc w:val="right"/>
      <w:pPr>
        <w:ind w:left="4669" w:hanging="180"/>
      </w:pPr>
      <w:rPr>
        <w:rFonts w:cs="Times New Roman"/>
      </w:rPr>
    </w:lvl>
    <w:lvl w:ilvl="6" w:tplc="041F000F">
      <w:start w:val="1"/>
      <w:numFmt w:val="decimal"/>
      <w:lvlText w:val="%7."/>
      <w:lvlJc w:val="left"/>
      <w:pPr>
        <w:ind w:left="5389" w:hanging="360"/>
      </w:pPr>
      <w:rPr>
        <w:rFonts w:cs="Times New Roman"/>
      </w:rPr>
    </w:lvl>
    <w:lvl w:ilvl="7" w:tplc="041F0019">
      <w:start w:val="1"/>
      <w:numFmt w:val="lowerLetter"/>
      <w:lvlText w:val="%8."/>
      <w:lvlJc w:val="left"/>
      <w:pPr>
        <w:ind w:left="6109" w:hanging="360"/>
      </w:pPr>
      <w:rPr>
        <w:rFonts w:cs="Times New Roman"/>
      </w:rPr>
    </w:lvl>
    <w:lvl w:ilvl="8" w:tplc="041F001B">
      <w:start w:val="1"/>
      <w:numFmt w:val="lowerRoman"/>
      <w:lvlText w:val="%9."/>
      <w:lvlJc w:val="right"/>
      <w:pPr>
        <w:ind w:left="6829" w:hanging="180"/>
      </w:pPr>
      <w:rPr>
        <w:rFonts w:cs="Times New Roman"/>
      </w:r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cs="Times New Roman" w:hint="default"/>
        <w:b/>
        <w:bCs/>
        <w:sz w:val="28"/>
        <w:szCs w:val="28"/>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26AB3"/>
    <w:rsid w:val="00031F42"/>
    <w:rsid w:val="000461D7"/>
    <w:rsid w:val="0004776C"/>
    <w:rsid w:val="000A5CCD"/>
    <w:rsid w:val="000D4D4F"/>
    <w:rsid w:val="00213593"/>
    <w:rsid w:val="002554B2"/>
    <w:rsid w:val="002C105B"/>
    <w:rsid w:val="003010AB"/>
    <w:rsid w:val="00332100"/>
    <w:rsid w:val="0035466E"/>
    <w:rsid w:val="00372C04"/>
    <w:rsid w:val="003E6ED1"/>
    <w:rsid w:val="00401195"/>
    <w:rsid w:val="00405518"/>
    <w:rsid w:val="00446268"/>
    <w:rsid w:val="00503DDB"/>
    <w:rsid w:val="0052100C"/>
    <w:rsid w:val="005475B7"/>
    <w:rsid w:val="006171C7"/>
    <w:rsid w:val="006B76E8"/>
    <w:rsid w:val="0072123A"/>
    <w:rsid w:val="0075765A"/>
    <w:rsid w:val="00767AE1"/>
    <w:rsid w:val="00774FEA"/>
    <w:rsid w:val="007C2033"/>
    <w:rsid w:val="00840B6D"/>
    <w:rsid w:val="008622B9"/>
    <w:rsid w:val="008C2E8E"/>
    <w:rsid w:val="00936C61"/>
    <w:rsid w:val="00942993"/>
    <w:rsid w:val="00974436"/>
    <w:rsid w:val="00993D3B"/>
    <w:rsid w:val="00A2282D"/>
    <w:rsid w:val="00A2383C"/>
    <w:rsid w:val="00AC215A"/>
    <w:rsid w:val="00AE0A48"/>
    <w:rsid w:val="00B10E7D"/>
    <w:rsid w:val="00B24894"/>
    <w:rsid w:val="00C322CF"/>
    <w:rsid w:val="00C9326F"/>
    <w:rsid w:val="00CC6E55"/>
    <w:rsid w:val="00CD697C"/>
    <w:rsid w:val="00D15FD3"/>
    <w:rsid w:val="00D432FF"/>
    <w:rsid w:val="00D53A71"/>
    <w:rsid w:val="00D61303"/>
    <w:rsid w:val="00D719FD"/>
    <w:rsid w:val="00DA27F1"/>
    <w:rsid w:val="00DB2149"/>
    <w:rsid w:val="00DB7C35"/>
    <w:rsid w:val="00E0097A"/>
    <w:rsid w:val="00E966C8"/>
    <w:rsid w:val="00F0206A"/>
    <w:rsid w:val="00F259F6"/>
    <w:rsid w:val="00F62A7B"/>
    <w:rsid w:val="00FB44CF"/>
    <w:rsid w:val="00FE3480"/>
    <w:rsid w:val="00FF18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46268"/>
    <w:rPr>
      <w:rFonts w:cs="Calibri"/>
      <w:lang w:eastAsia="en-US"/>
    </w:rPr>
  </w:style>
  <w:style w:type="paragraph" w:styleId="ListParagraph">
    <w:name w:val="List Paragraph"/>
    <w:basedOn w:val="Normal"/>
    <w:uiPriority w:val="99"/>
    <w:qFormat/>
    <w:rsid w:val="002554B2"/>
    <w:pPr>
      <w:ind w:left="720"/>
    </w:pPr>
  </w:style>
  <w:style w:type="character" w:styleId="Hyperlink">
    <w:name w:val="Hyperlink"/>
    <w:basedOn w:val="DefaultParagraphFont"/>
    <w:uiPriority w:val="99"/>
    <w:rsid w:val="00AE0A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3</Pages>
  <Words>715</Words>
  <Characters>4081</Characters>
  <Application>Microsoft Office Outlook</Application>
  <DocSecurity>0</DocSecurity>
  <Lines>0</Lines>
  <Paragraphs>0</Paragraphs>
  <ScaleCrop>false</ScaleCrop>
  <Company>cevık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YAVUZLAR İLKOKULU MÜDÜRLÜĞÜ’NE</dc:title>
  <dc:subject>www.sorubak.com</dc:subject>
  <dc:creator>piri</dc:creator>
  <cp:keywords>www.sorubak.com</cp:keywords>
  <dc:description>www.sorubak.com</dc:description>
  <cp:lastModifiedBy>edanur</cp:lastModifiedBy>
  <cp:revision>6</cp:revision>
  <cp:lastPrinted>2014-02-11T09:38:00Z</cp:lastPrinted>
  <dcterms:created xsi:type="dcterms:W3CDTF">2014-02-11T09:36:00Z</dcterms:created>
  <dcterms:modified xsi:type="dcterms:W3CDTF">2014-02-22T19:03:00Z</dcterms:modified>
  <cp:category>www.sorubak.com</cp:category>
</cp:coreProperties>
</file>