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2ED" w:rsidRDefault="001E42ED">
      <w:r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" o:spid="_x0000_s1029" type="#_x0000_t108" style="position:absolute;margin-left:-45.35pt;margin-top:-41.6pt;width:546.75pt;height:37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" adj="0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1E42ED" w:rsidRPr="00192955" w:rsidRDefault="001E42ED" w:rsidP="00105992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C0504D"/>
                      <w:sz w:val="28"/>
                    </w:rPr>
                  </w:pPr>
                  <w:r w:rsidRPr="00192955">
                    <w:rPr>
                      <w:rFonts w:ascii="Comic Sans MS" w:hAnsi="Comic Sans MS"/>
                      <w:b/>
                      <w:outline/>
                      <w:color w:val="C0504D"/>
                      <w:sz w:val="28"/>
                    </w:rPr>
                    <w:t>3.SINIF – UZUNLUK ÖLÇÜSÜ ETKİNLİĞİ</w:t>
                  </w:r>
                </w:p>
              </w:txbxContent>
            </v:textbox>
          </v:shape>
        </w:pict>
      </w:r>
    </w:p>
    <w:p w:rsidR="001E42ED" w:rsidRDefault="001E42ED">
      <w:r w:rsidRPr="0078735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3" o:spid="_x0000_i1025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">
            <v:imagedata r:id="rId6" o:title=""/>
            <o:lock v:ext="edit" aspectratio="f"/>
          </v:shape>
        </w:pict>
      </w:r>
      <w:r>
        <w:t xml:space="preserve">        </w:t>
      </w:r>
      <w:r w:rsidRPr="0078735C">
        <w:rPr>
          <w:noProof/>
          <w:lang w:eastAsia="tr-TR"/>
        </w:rPr>
        <w:pict>
          <v:shape id="Diyagram 4" o:spid="_x0000_i1026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">
            <v:imagedata r:id="rId7" o:title=""/>
            <o:lock v:ext="edit" aspectratio="f"/>
          </v:shape>
        </w:pict>
      </w:r>
      <w:r>
        <w:t xml:space="preserve">       </w:t>
      </w:r>
      <w:r w:rsidRPr="0078735C">
        <w:rPr>
          <w:noProof/>
          <w:lang w:eastAsia="tr-TR"/>
        </w:rPr>
        <w:pict>
          <v:shape id="Diyagram 5" o:spid="_x0000_i1027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">
            <v:imagedata r:id="rId8" o:title=""/>
            <o:lock v:ext="edit" aspectratio="f"/>
          </v:shape>
        </w:pict>
      </w:r>
    </w:p>
    <w:p w:rsidR="001E42ED" w:rsidRDefault="001E42ED"/>
    <w:p w:rsidR="001E42ED" w:rsidRDefault="001E42ED" w:rsidP="00072C22">
      <w:r w:rsidRPr="0078735C">
        <w:rPr>
          <w:noProof/>
          <w:lang w:eastAsia="tr-TR"/>
        </w:rPr>
        <w:pict>
          <v:shape id="Diyagram 6" o:spid="_x0000_i1028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">
            <v:imagedata r:id="rId9" o:title=""/>
            <o:lock v:ext="edit" aspectratio="f"/>
          </v:shape>
        </w:pict>
      </w:r>
      <w:r>
        <w:t xml:space="preserve">        </w:t>
      </w:r>
      <w:r w:rsidRPr="0078735C">
        <w:rPr>
          <w:noProof/>
          <w:lang w:eastAsia="tr-TR"/>
        </w:rPr>
        <w:pict>
          <v:shape id="Diyagram 7" o:spid="_x0000_i1029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">
            <v:imagedata r:id="rId10" o:title=""/>
            <o:lock v:ext="edit" aspectratio="f"/>
          </v:shape>
        </w:pict>
      </w:r>
      <w:r>
        <w:t xml:space="preserve">       </w:t>
      </w:r>
      <w:r w:rsidRPr="0078735C">
        <w:rPr>
          <w:noProof/>
          <w:lang w:eastAsia="tr-TR"/>
        </w:rPr>
        <w:pict>
          <v:shape id="Diyagram 8" o:spid="_x0000_i1030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">
            <v:imagedata r:id="rId11" o:title=""/>
            <o:lock v:ext="edit" aspectratio="f"/>
          </v:shape>
        </w:pict>
      </w:r>
    </w:p>
    <w:p w:rsidR="001E42ED" w:rsidRDefault="001E42ED" w:rsidP="00072C22"/>
    <w:p w:rsidR="001E42ED" w:rsidRDefault="001E42ED" w:rsidP="00072C22">
      <w:r w:rsidRPr="0078735C">
        <w:rPr>
          <w:noProof/>
          <w:lang w:eastAsia="tr-TR"/>
        </w:rPr>
        <w:pict>
          <v:shape id="Diyagram 9" o:spid="_x0000_i1031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">
            <v:imagedata r:id="rId12" o:title=""/>
            <o:lock v:ext="edit" aspectratio="f"/>
          </v:shape>
        </w:pict>
      </w:r>
      <w:r>
        <w:t xml:space="preserve">        </w:t>
      </w:r>
      <w:r w:rsidRPr="0078735C">
        <w:rPr>
          <w:noProof/>
          <w:lang w:eastAsia="tr-TR"/>
        </w:rPr>
        <w:pict>
          <v:shape id="Diyagram 10" o:spid="_x0000_i1032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">
            <v:imagedata r:id="rId13" o:title=""/>
            <o:lock v:ext="edit" aspectratio="f"/>
          </v:shape>
        </w:pict>
      </w:r>
      <w:r>
        <w:t xml:space="preserve">       </w:t>
      </w:r>
      <w:r w:rsidRPr="0078735C">
        <w:rPr>
          <w:noProof/>
          <w:lang w:eastAsia="tr-TR"/>
        </w:rPr>
        <w:pict>
          <v:shape id="Diyagram 11" o:spid="_x0000_i1033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">
            <v:imagedata r:id="rId14" o:title=""/>
            <o:lock v:ext="edit" aspectratio="f"/>
          </v:shape>
        </w:pict>
      </w:r>
    </w:p>
    <w:p w:rsidR="001E42ED" w:rsidRDefault="001E42ED" w:rsidP="00072C22"/>
    <w:p w:rsidR="001E42ED" w:rsidRDefault="001E42ED" w:rsidP="00072C22">
      <w:r w:rsidRPr="0078735C">
        <w:rPr>
          <w:noProof/>
          <w:lang w:eastAsia="tr-TR"/>
        </w:rPr>
        <w:pict>
          <v:shape id="Diyagram 12" o:spid="_x0000_i1034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">
            <v:imagedata r:id="rId15" o:title=""/>
            <o:lock v:ext="edit" aspectratio="f"/>
          </v:shape>
        </w:pict>
      </w:r>
      <w:r>
        <w:t xml:space="preserve">        </w:t>
      </w:r>
      <w:r w:rsidRPr="0078735C">
        <w:rPr>
          <w:noProof/>
          <w:lang w:eastAsia="tr-TR"/>
        </w:rPr>
        <w:pict>
          <v:shape id="Diyagram 13" o:spid="_x0000_i1035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">
            <v:imagedata r:id="rId16" o:title=""/>
            <o:lock v:ext="edit" aspectratio="f"/>
          </v:shape>
        </w:pict>
      </w:r>
      <w:r>
        <w:t xml:space="preserve">       </w:t>
      </w:r>
      <w:r w:rsidRPr="0078735C">
        <w:rPr>
          <w:noProof/>
          <w:lang w:eastAsia="tr-TR"/>
        </w:rPr>
        <w:pict>
          <v:shape id="Diyagram 14" o:spid="_x0000_i1036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">
            <v:imagedata r:id="rId17" o:title=""/>
            <o:lock v:ext="edit" aspectratio="f"/>
          </v:shape>
        </w:pict>
      </w:r>
    </w:p>
    <w:p w:rsidR="001E42ED" w:rsidRDefault="001E42ED" w:rsidP="00072C22"/>
    <w:p w:rsidR="001E42ED" w:rsidRDefault="001E42ED" w:rsidP="00072C22">
      <w:r w:rsidRPr="0078735C">
        <w:rPr>
          <w:noProof/>
          <w:lang w:eastAsia="tr-TR"/>
        </w:rPr>
        <w:pict>
          <v:shape id="Diyagram 15" o:spid="_x0000_i1037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">
            <v:imagedata r:id="rId18" o:title=""/>
            <o:lock v:ext="edit" aspectratio="f"/>
          </v:shape>
        </w:pict>
      </w:r>
      <w:r>
        <w:t xml:space="preserve">        </w:t>
      </w:r>
      <w:r w:rsidRPr="0078735C">
        <w:rPr>
          <w:noProof/>
          <w:lang w:eastAsia="tr-TR"/>
        </w:rPr>
        <w:pict>
          <v:shape id="Diyagram 16" o:spid="_x0000_i1038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">
            <v:imagedata r:id="rId19" o:title=""/>
            <o:lock v:ext="edit" aspectratio="f"/>
          </v:shape>
        </w:pict>
      </w:r>
      <w:r>
        <w:t xml:space="preserve">       </w:t>
      </w:r>
      <w:r w:rsidRPr="0078735C">
        <w:rPr>
          <w:noProof/>
          <w:lang w:eastAsia="tr-TR"/>
        </w:rPr>
        <w:pict>
          <v:shape id="Diyagram 17" o:spid="_x0000_i1039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">
            <v:imagedata r:id="rId20" o:title=""/>
            <o:lock v:ext="edit" aspectratio="f"/>
          </v:shape>
        </w:pict>
      </w:r>
    </w:p>
    <w:p w:rsidR="001E42ED" w:rsidRDefault="001E42ED"/>
    <w:p w:rsidR="001E42ED" w:rsidRDefault="001E42ED" w:rsidP="00072C22">
      <w:r w:rsidRPr="0078735C">
        <w:rPr>
          <w:noProof/>
          <w:lang w:eastAsia="tr-TR"/>
        </w:rPr>
        <w:pict>
          <v:shape id="Diyagram 18" o:spid="_x0000_i1040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">
            <v:imagedata r:id="rId21" o:title=""/>
            <o:lock v:ext="edit" aspectratio="f"/>
          </v:shape>
        </w:pict>
      </w:r>
      <w:r>
        <w:t xml:space="preserve">        </w:t>
      </w:r>
      <w:r w:rsidRPr="0078735C">
        <w:rPr>
          <w:noProof/>
          <w:lang w:eastAsia="tr-TR"/>
        </w:rPr>
        <w:pict>
          <v:shape id="Diyagram 19" o:spid="_x0000_i1041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">
            <v:imagedata r:id="rId22" o:title=""/>
            <o:lock v:ext="edit" aspectratio="f"/>
          </v:shape>
        </w:pict>
      </w:r>
      <w:r>
        <w:t xml:space="preserve">       </w:t>
      </w:r>
      <w:r w:rsidRPr="0078735C">
        <w:rPr>
          <w:noProof/>
          <w:lang w:eastAsia="tr-TR"/>
        </w:rPr>
        <w:pict>
          <v:shape id="Diyagram 20" o:spid="_x0000_i1042" type="#_x0000_t75" style="width:136.5pt;height:6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">
            <v:imagedata r:id="rId23" o:title=""/>
            <o:lock v:ext="edit" aspectratio="f"/>
          </v:shape>
        </w:pict>
      </w:r>
    </w:p>
    <w:p w:rsidR="001E42ED" w:rsidRDefault="001E42ED"/>
    <w:p w:rsidR="001E42ED" w:rsidRDefault="001E42ED"/>
    <w:p w:rsidR="001E42ED" w:rsidRDefault="001E42ED"/>
    <w:p w:rsidR="001E42ED" w:rsidRDefault="001E42ED">
      <w:r w:rsidRPr="0078735C">
        <w:rPr>
          <w:noProof/>
          <w:lang w:eastAsia="tr-TR"/>
        </w:rPr>
        <w:pict>
          <v:shape id="Diyagram 21" o:spid="_x0000_i1043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">
            <v:imagedata r:id="rId24" o:title="" croptop="-44941f" cropbottom="-45556f" cropright="-4393f"/>
            <o:lock v:ext="edit" aspectratio="f"/>
          </v:shape>
        </w:pict>
      </w:r>
      <w:r>
        <w:t xml:space="preserve">              </w:t>
      </w:r>
      <w:r w:rsidRPr="0078735C">
        <w:rPr>
          <w:noProof/>
          <w:lang w:eastAsia="tr-TR"/>
        </w:rPr>
        <w:pict>
          <v:shape id="Diyagram 23" o:spid="_x0000_i1044" type="#_x0000_t75" style="width:204.7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">
            <v:imagedata r:id="rId25" o:title="" croptop="-42601f" cropbottom="-39800f" cropright="-3843f"/>
            <o:lock v:ext="edit" aspectratio="f"/>
          </v:shape>
        </w:pict>
      </w:r>
    </w:p>
    <w:p w:rsidR="001E42ED" w:rsidRDefault="001E42ED" w:rsidP="000F186A">
      <w:r w:rsidRPr="0078735C">
        <w:rPr>
          <w:noProof/>
          <w:lang w:eastAsia="tr-TR"/>
        </w:rPr>
        <w:pict>
          <v:shape id="Diyagram 24" o:spid="_x0000_i1045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">
            <v:imagedata r:id="rId26" o:title="" croptop="-44941f" cropbottom="-45556f" cropright="-4393f"/>
            <o:lock v:ext="edit" aspectratio="f"/>
          </v:shape>
        </w:pict>
      </w:r>
      <w:r>
        <w:t xml:space="preserve">              </w:t>
      </w:r>
      <w:r w:rsidRPr="0078735C">
        <w:rPr>
          <w:noProof/>
          <w:lang w:eastAsia="tr-TR"/>
        </w:rPr>
        <w:pict>
          <v:shape id="Diyagram 25" o:spid="_x0000_i1046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">
            <v:imagedata r:id="rId27" o:title="" croptop="-44941f" cropbottom="-45556f" cropright="-4393f"/>
            <o:lock v:ext="edit" aspectratio="f"/>
          </v:shape>
        </w:pict>
      </w:r>
    </w:p>
    <w:p w:rsidR="001E42ED" w:rsidRDefault="001E42ED" w:rsidP="000F186A">
      <w:r w:rsidRPr="0078735C">
        <w:rPr>
          <w:noProof/>
          <w:lang w:eastAsia="tr-TR"/>
        </w:rPr>
        <w:pict>
          <v:shape id="Diyagram 26" o:spid="_x0000_i1047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">
            <v:imagedata r:id="rId28" o:title="" croptop="-44941f" cropbottom="-45556f" cropright="-4393f"/>
            <o:lock v:ext="edit" aspectratio="f"/>
          </v:shape>
        </w:pict>
      </w:r>
      <w:r>
        <w:t xml:space="preserve">              </w:t>
      </w:r>
      <w:r w:rsidRPr="0078735C">
        <w:rPr>
          <w:noProof/>
          <w:lang w:eastAsia="tr-TR"/>
        </w:rPr>
        <w:pict>
          <v:shape id="Diyagram 27" o:spid="_x0000_i1048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">
            <v:imagedata r:id="rId29" o:title="" croptop="-44941f" cropbottom="-45556f" cropright="-4393f"/>
            <o:lock v:ext="edit" aspectratio="f"/>
          </v:shape>
        </w:pict>
      </w:r>
    </w:p>
    <w:p w:rsidR="001E42ED" w:rsidRDefault="001E42ED" w:rsidP="000F186A">
      <w:r w:rsidRPr="0078735C">
        <w:rPr>
          <w:noProof/>
          <w:lang w:eastAsia="tr-TR"/>
        </w:rPr>
        <w:pict>
          <v:shape id="Diyagram 28" o:spid="_x0000_i1049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">
            <v:imagedata r:id="rId30" o:title="" croptop="-44941f" cropbottom="-45556f" cropright="-4393f"/>
            <o:lock v:ext="edit" aspectratio="f"/>
          </v:shape>
        </w:pict>
      </w:r>
      <w:r>
        <w:t xml:space="preserve">              </w:t>
      </w:r>
      <w:r w:rsidRPr="0078735C">
        <w:rPr>
          <w:noProof/>
          <w:lang w:eastAsia="tr-TR"/>
        </w:rPr>
        <w:pict>
          <v:shape id="Diyagram 29" o:spid="_x0000_i1050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">
            <v:imagedata r:id="rId31" o:title="" croptop="-44941f" cropbottom="-45556f" cropright="-4393f"/>
            <o:lock v:ext="edit" aspectratio="f"/>
          </v:shape>
        </w:pict>
      </w:r>
      <w:r w:rsidRPr="0078735C">
        <w:rPr>
          <w:noProof/>
          <w:lang w:eastAsia="tr-TR"/>
        </w:rPr>
        <w:pict>
          <v:shape id="Diyagram 30" o:spid="_x0000_i1051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">
            <v:imagedata r:id="rId32" o:title="" croptop="-44941f" cropbottom="-45556f" cropright="-4393f"/>
            <o:lock v:ext="edit" aspectratio="f"/>
          </v:shape>
        </w:pict>
      </w:r>
      <w:r>
        <w:t xml:space="preserve">              </w:t>
      </w:r>
      <w:bookmarkStart w:id="0" w:name="_GoBack"/>
      <w:r w:rsidRPr="0078735C">
        <w:rPr>
          <w:noProof/>
          <w:lang w:eastAsia="tr-TR"/>
        </w:rPr>
        <w:pict>
          <v:shape id="Diyagram 31" o:spid="_x0000_i1052" type="#_x0000_t75" style="width:202.5pt;height:12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">
            <v:imagedata r:id="rId33" o:title="" croptop="-44941f" cropbottom="-45556f" cropright="-4393f"/>
            <o:lock v:ext="edit" aspectratio="f"/>
          </v:shape>
        </w:pict>
      </w:r>
      <w:bookmarkEnd w:id="0"/>
    </w:p>
    <w:p w:rsidR="001E42ED" w:rsidRDefault="001E42ED"/>
    <w:p w:rsidR="001E42ED" w:rsidRDefault="001E42ED"/>
    <w:p w:rsidR="001E42ED" w:rsidRPr="00531AB3" w:rsidRDefault="001E42ED">
      <w:hyperlink r:id="rId34" w:history="1">
        <w:r w:rsidRPr="00234B4F">
          <w:rPr>
            <w:rStyle w:val="Hyperlink"/>
          </w:rPr>
          <w:t>http://www.sorubak.com</w:t>
        </w:r>
      </w:hyperlink>
      <w:r>
        <w:t xml:space="preserve"> </w:t>
      </w:r>
    </w:p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p w:rsidR="001E42ED" w:rsidRDefault="001E42ED"/>
    <w:sectPr w:rsidR="001E42ED" w:rsidSect="00072C22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2ED" w:rsidRDefault="001E42ED" w:rsidP="00072C22">
      <w:pPr>
        <w:spacing w:after="0" w:line="240" w:lineRule="auto"/>
      </w:pPr>
      <w:r>
        <w:separator/>
      </w:r>
    </w:p>
  </w:endnote>
  <w:endnote w:type="continuationSeparator" w:id="0">
    <w:p w:rsidR="001E42ED" w:rsidRDefault="001E42ED" w:rsidP="0007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ED" w:rsidRDefault="001E42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ED" w:rsidRDefault="001E42E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ED" w:rsidRDefault="001E42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2ED" w:rsidRDefault="001E42ED" w:rsidP="00072C22">
      <w:pPr>
        <w:spacing w:after="0" w:line="240" w:lineRule="auto"/>
      </w:pPr>
      <w:r>
        <w:separator/>
      </w:r>
    </w:p>
  </w:footnote>
  <w:footnote w:type="continuationSeparator" w:id="0">
    <w:p w:rsidR="001E42ED" w:rsidRDefault="001E42ED" w:rsidP="00072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ED" w:rsidRDefault="001E42ED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8" o:spid="_x0000_s2049" type="#_x0000_t75" style="position:absolute;margin-left:0;margin-top:0;width:633.75pt;height:817.5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ED" w:rsidRDefault="001E42ED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9" o:spid="_x0000_s2050" type="#_x0000_t75" style="position:absolute;margin-left:0;margin-top:0;width:633.75pt;height:817.5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ED" w:rsidRDefault="001E42ED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7" o:spid="_x0000_s2051" type="#_x0000_t75" style="position:absolute;margin-left:0;margin-top:0;width:633.75pt;height:817.5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C22"/>
    <w:rsid w:val="00072C22"/>
    <w:rsid w:val="000B61B5"/>
    <w:rsid w:val="000D5289"/>
    <w:rsid w:val="000F186A"/>
    <w:rsid w:val="00105992"/>
    <w:rsid w:val="00192955"/>
    <w:rsid w:val="001E42ED"/>
    <w:rsid w:val="00234B4F"/>
    <w:rsid w:val="00252C04"/>
    <w:rsid w:val="002D1C9A"/>
    <w:rsid w:val="00402931"/>
    <w:rsid w:val="00531AB3"/>
    <w:rsid w:val="00541BDC"/>
    <w:rsid w:val="00553C38"/>
    <w:rsid w:val="0078735C"/>
    <w:rsid w:val="00994497"/>
    <w:rsid w:val="00AC3CAF"/>
    <w:rsid w:val="00B021CB"/>
    <w:rsid w:val="00F8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72C2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72C2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72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2C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53C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hyperlink" Target="http://www.sorubak.com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4</Pages>
  <Words>46</Words>
  <Characters>263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>http:/www.sorubak.com</cp:keywords>
  <dc:description>http://www.sorubak.com</dc:description>
  <cp:lastModifiedBy>edanur</cp:lastModifiedBy>
  <cp:revision>3</cp:revision>
  <dcterms:created xsi:type="dcterms:W3CDTF">2013-02-12T20:05:00Z</dcterms:created>
  <dcterms:modified xsi:type="dcterms:W3CDTF">2014-02-07T13:04:00Z</dcterms:modified>
</cp:coreProperties>
</file>