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5A7" w:rsidRDefault="002445A7" w:rsidP="007637C1">
      <w:pPr>
        <w:jc w:val="center"/>
      </w:pPr>
      <w:r>
        <w:rPr>
          <w:b/>
          <w:sz w:val="28"/>
          <w:szCs w:val="28"/>
        </w:rPr>
        <w:t>PROJE</w:t>
      </w:r>
    </w:p>
    <w:tbl>
      <w:tblPr>
        <w:tblpPr w:leftFromText="141" w:rightFromText="141" w:vertAnchor="page" w:horzAnchor="margin" w:tblpXSpec="center" w:tblpY="9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80"/>
        <w:gridCol w:w="6113"/>
      </w:tblGrid>
      <w:tr w:rsidR="002445A7">
        <w:trPr>
          <w:trHeight w:val="294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2445A7" w:rsidRPr="00A357EF" w:rsidRDefault="002445A7" w:rsidP="007637C1">
            <w:pPr>
              <w:pStyle w:val="Heading3"/>
              <w:framePr w:hSpace="0" w:wrap="auto" w:hAnchor="text" w:xAlign="left" w:yAlign="inline"/>
              <w:rPr>
                <w:sz w:val="28"/>
                <w:szCs w:val="28"/>
              </w:rPr>
            </w:pPr>
            <w:r w:rsidRPr="00A357EF">
              <w:rPr>
                <w:sz w:val="28"/>
                <w:szCs w:val="28"/>
              </w:rPr>
              <w:t>İçerik Düzeyi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5A7" w:rsidRDefault="002445A7" w:rsidP="00B933C2">
            <w:r>
              <w:rPr>
                <w:sz w:val="28"/>
                <w:szCs w:val="28"/>
              </w:rPr>
              <w:t xml:space="preserve">Görsel Sanatlar </w:t>
            </w:r>
            <w:hyperlink r:id="rId5" w:history="1">
              <w:r w:rsidRPr="00C94D46"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  <w:p w:rsidR="002445A7" w:rsidRPr="00A357EF" w:rsidRDefault="002445A7" w:rsidP="007637C1">
            <w:pPr>
              <w:rPr>
                <w:sz w:val="28"/>
                <w:szCs w:val="28"/>
              </w:rPr>
            </w:pPr>
          </w:p>
        </w:tc>
      </w:tr>
      <w:tr w:rsidR="002445A7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2445A7" w:rsidRPr="00A357EF" w:rsidRDefault="002445A7" w:rsidP="007637C1">
            <w:pPr>
              <w:rPr>
                <w:sz w:val="28"/>
                <w:szCs w:val="28"/>
              </w:rPr>
            </w:pPr>
            <w:r w:rsidRPr="00A357EF">
              <w:rPr>
                <w:b/>
                <w:bCs/>
                <w:sz w:val="28"/>
                <w:szCs w:val="28"/>
              </w:rPr>
              <w:t>Sınıf Düzeyi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5A7" w:rsidRPr="00A357EF" w:rsidRDefault="002445A7" w:rsidP="007637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357EF">
              <w:rPr>
                <w:sz w:val="28"/>
                <w:szCs w:val="28"/>
              </w:rPr>
              <w:t>. Sınıf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2445A7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2445A7" w:rsidRPr="00A357EF" w:rsidRDefault="002445A7" w:rsidP="007637C1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Öğrenme Alanı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5A7" w:rsidRPr="00A357EF" w:rsidRDefault="002445A7" w:rsidP="007637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Görsel Sanatlarda Biçimlendirme (GSB)</w:t>
            </w:r>
          </w:p>
        </w:tc>
      </w:tr>
      <w:tr w:rsidR="002445A7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2445A7" w:rsidRDefault="002445A7" w:rsidP="007637C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Kazanım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5A7" w:rsidRDefault="002445A7" w:rsidP="007637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10.Renkleri karıştırarak renk zenginliğini keşfeder.</w:t>
            </w:r>
          </w:p>
          <w:p w:rsidR="002445A7" w:rsidRPr="006C5AAE" w:rsidRDefault="002445A7" w:rsidP="007637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12.Görsel sanat çalışmalarını sergilemekten ve çevresindekilerle paylaşmaktan zevk alır.</w:t>
            </w:r>
          </w:p>
        </w:tc>
      </w:tr>
      <w:tr w:rsidR="002445A7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2445A7" w:rsidRPr="00A357EF" w:rsidRDefault="002445A7" w:rsidP="007637C1">
            <w:pPr>
              <w:rPr>
                <w:sz w:val="28"/>
                <w:szCs w:val="28"/>
              </w:rPr>
            </w:pPr>
            <w:r w:rsidRPr="00A357EF">
              <w:rPr>
                <w:b/>
                <w:bCs/>
                <w:sz w:val="28"/>
                <w:szCs w:val="28"/>
              </w:rPr>
              <w:t>Beklenen Performans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5A7" w:rsidRPr="00A357EF" w:rsidRDefault="002445A7" w:rsidP="007637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Yaratıcı düşünme, karar verme</w:t>
            </w:r>
          </w:p>
        </w:tc>
      </w:tr>
      <w:tr w:rsidR="002445A7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2445A7" w:rsidRPr="00A357EF" w:rsidRDefault="002445A7" w:rsidP="007637C1">
            <w:pPr>
              <w:rPr>
                <w:sz w:val="28"/>
                <w:szCs w:val="28"/>
              </w:rPr>
            </w:pPr>
            <w:r w:rsidRPr="00A357EF">
              <w:rPr>
                <w:b/>
                <w:bCs/>
                <w:sz w:val="28"/>
                <w:szCs w:val="28"/>
              </w:rPr>
              <w:t>Süre</w:t>
            </w:r>
            <w:r>
              <w:rPr>
                <w:b/>
                <w:bCs/>
                <w:sz w:val="28"/>
                <w:szCs w:val="28"/>
              </w:rPr>
              <w:t xml:space="preserve"> ve Tarih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5A7" w:rsidRPr="00A357EF" w:rsidRDefault="002445A7" w:rsidP="007637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80 dak.  </w:t>
            </w:r>
            <w:r w:rsidRPr="0030201D">
              <w:rPr>
                <w:b/>
                <w:sz w:val="28"/>
                <w:szCs w:val="28"/>
              </w:rPr>
              <w:t>29 MART 2013 Cuma</w:t>
            </w:r>
          </w:p>
        </w:tc>
      </w:tr>
      <w:tr w:rsidR="002445A7">
        <w:trPr>
          <w:trHeight w:val="289"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2445A7" w:rsidRPr="00A357EF" w:rsidRDefault="002445A7" w:rsidP="007637C1">
            <w:pPr>
              <w:rPr>
                <w:sz w:val="28"/>
                <w:szCs w:val="28"/>
              </w:rPr>
            </w:pPr>
            <w:r w:rsidRPr="00A357EF">
              <w:rPr>
                <w:b/>
                <w:bCs/>
                <w:sz w:val="28"/>
                <w:szCs w:val="28"/>
              </w:rPr>
              <w:t>Puanlama Yöntemi</w:t>
            </w:r>
          </w:p>
        </w:tc>
        <w:tc>
          <w:tcPr>
            <w:tcW w:w="6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45A7" w:rsidRPr="00A357EF" w:rsidRDefault="002445A7" w:rsidP="007637C1">
            <w:pPr>
              <w:rPr>
                <w:sz w:val="28"/>
                <w:szCs w:val="28"/>
              </w:rPr>
            </w:pPr>
            <w:r w:rsidRPr="00A357EF">
              <w:rPr>
                <w:sz w:val="28"/>
                <w:szCs w:val="28"/>
              </w:rPr>
              <w:t>Dereceli Puanlama Anahtarı</w:t>
            </w:r>
          </w:p>
        </w:tc>
      </w:tr>
      <w:tr w:rsidR="002445A7">
        <w:tc>
          <w:tcPr>
            <w:tcW w:w="9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C99"/>
          </w:tcPr>
          <w:p w:rsidR="002445A7" w:rsidRDefault="002445A7" w:rsidP="007637C1">
            <w:pPr>
              <w:pStyle w:val="Heading1"/>
              <w:rPr>
                <w:rFonts w:ascii="Arial" w:hAnsi="Arial" w:cs="Arial"/>
                <w:sz w:val="24"/>
              </w:rPr>
            </w:pPr>
          </w:p>
          <w:p w:rsidR="002445A7" w:rsidRDefault="002445A7" w:rsidP="007637C1">
            <w:pPr>
              <w:pStyle w:val="Heading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Göreviniz</w:t>
            </w:r>
          </w:p>
          <w:p w:rsidR="002445A7" w:rsidRDefault="002445A7" w:rsidP="007637C1">
            <w:pPr>
              <w:rPr>
                <w:rFonts w:ascii="Arial" w:hAnsi="Arial" w:cs="Arial"/>
              </w:rPr>
            </w:pPr>
          </w:p>
        </w:tc>
      </w:tr>
      <w:tr w:rsidR="002445A7">
        <w:tc>
          <w:tcPr>
            <w:tcW w:w="95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5A7" w:rsidRDefault="002445A7" w:rsidP="007637C1">
            <w:pPr>
              <w:tabs>
                <w:tab w:val="left" w:pos="4260"/>
              </w:tabs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Senden, ana ve ara renklerden oluşan kurdeleleri kullanarak, farklı bir görsel tasarım yapmanı istiyorum.</w:t>
            </w:r>
          </w:p>
          <w:p w:rsidR="002445A7" w:rsidRDefault="002445A7" w:rsidP="007637C1">
            <w:pPr>
              <w:tabs>
                <w:tab w:val="left" w:pos="4260"/>
              </w:tabs>
              <w:ind w:left="360"/>
              <w:rPr>
                <w:sz w:val="28"/>
                <w:szCs w:val="28"/>
              </w:rPr>
            </w:pPr>
          </w:p>
          <w:p w:rsidR="002445A7" w:rsidRDefault="002445A7" w:rsidP="007637C1">
            <w:pPr>
              <w:tabs>
                <w:tab w:val="left" w:pos="4260"/>
              </w:tabs>
              <w:ind w:left="360"/>
              <w:rPr>
                <w:sz w:val="28"/>
                <w:szCs w:val="28"/>
              </w:rPr>
            </w:pPr>
            <w:r w:rsidRPr="00886749">
              <w:rPr>
                <w:sz w:val="28"/>
                <w:szCs w:val="28"/>
                <w:u w:val="single"/>
              </w:rPr>
              <w:t>Gerekli malzemeler: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Pr="00886749">
              <w:rPr>
                <w:sz w:val="28"/>
                <w:szCs w:val="28"/>
              </w:rPr>
              <w:t>Makas,</w:t>
            </w:r>
            <w:r>
              <w:rPr>
                <w:sz w:val="28"/>
                <w:szCs w:val="28"/>
              </w:rPr>
              <w:t xml:space="preserve"> yapıştırıcı, yarım boy renkli karton, kurdeleler</w:t>
            </w:r>
          </w:p>
          <w:p w:rsidR="002445A7" w:rsidRPr="00886749" w:rsidRDefault="002445A7" w:rsidP="007637C1">
            <w:pPr>
              <w:tabs>
                <w:tab w:val="left" w:pos="4260"/>
              </w:tabs>
              <w:ind w:left="360"/>
              <w:rPr>
                <w:sz w:val="28"/>
                <w:szCs w:val="28"/>
                <w:u w:val="single"/>
              </w:rPr>
            </w:pPr>
          </w:p>
          <w:p w:rsidR="002445A7" w:rsidRDefault="002445A7" w:rsidP="007637C1">
            <w:pPr>
              <w:tabs>
                <w:tab w:val="left" w:pos="4260"/>
              </w:tabs>
              <w:ind w:left="360"/>
              <w:rPr>
                <w:sz w:val="28"/>
                <w:szCs w:val="28"/>
                <w:u w:val="single"/>
              </w:rPr>
            </w:pPr>
            <w:r w:rsidRPr="00886749">
              <w:rPr>
                <w:sz w:val="28"/>
                <w:szCs w:val="28"/>
                <w:u w:val="single"/>
              </w:rPr>
              <w:t>Bunun için;</w:t>
            </w:r>
          </w:p>
          <w:p w:rsidR="002445A7" w:rsidRDefault="002445A7" w:rsidP="007637C1">
            <w:pPr>
              <w:numPr>
                <w:ilvl w:val="0"/>
                <w:numId w:val="45"/>
              </w:numPr>
              <w:tabs>
                <w:tab w:val="left" w:pos="42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İstediğim malzemeleri </w:t>
            </w:r>
            <w:r w:rsidRPr="0030201D">
              <w:rPr>
                <w:b/>
                <w:sz w:val="32"/>
                <w:szCs w:val="28"/>
              </w:rPr>
              <w:t>29 MART 2013</w:t>
            </w:r>
            <w:r w:rsidRPr="0030201D">
              <w:rPr>
                <w:sz w:val="32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tarihinde sınıfa getirmelisin.</w:t>
            </w:r>
          </w:p>
          <w:p w:rsidR="002445A7" w:rsidRDefault="002445A7" w:rsidP="007637C1">
            <w:pPr>
              <w:numPr>
                <w:ilvl w:val="0"/>
                <w:numId w:val="45"/>
              </w:numPr>
              <w:tabs>
                <w:tab w:val="left" w:pos="4260"/>
              </w:tabs>
              <w:rPr>
                <w:sz w:val="28"/>
                <w:szCs w:val="28"/>
              </w:rPr>
            </w:pPr>
            <w:r w:rsidRPr="00886749">
              <w:rPr>
                <w:b/>
                <w:sz w:val="28"/>
                <w:szCs w:val="28"/>
              </w:rPr>
              <w:t>Ana</w:t>
            </w:r>
            <w:r>
              <w:rPr>
                <w:sz w:val="28"/>
                <w:szCs w:val="28"/>
              </w:rPr>
              <w:t xml:space="preserve"> ve </w:t>
            </w:r>
            <w:r w:rsidRPr="00886749">
              <w:rPr>
                <w:b/>
                <w:sz w:val="28"/>
                <w:szCs w:val="28"/>
              </w:rPr>
              <w:t>ara</w:t>
            </w:r>
            <w:r>
              <w:rPr>
                <w:sz w:val="28"/>
                <w:szCs w:val="28"/>
              </w:rPr>
              <w:t xml:space="preserve"> renklerden oluşan toplam 6 adet kurdele temin etmelisin. Evde varsa, evdekilerini kullanabileceğin gibi yenisini de alabilirsin.</w:t>
            </w:r>
          </w:p>
          <w:p w:rsidR="002445A7" w:rsidRDefault="002445A7" w:rsidP="007637C1">
            <w:pPr>
              <w:numPr>
                <w:ilvl w:val="0"/>
                <w:numId w:val="45"/>
              </w:numPr>
              <w:tabs>
                <w:tab w:val="left" w:pos="42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Sınıfa getireceğin kurdelelerin her biri en az </w:t>
            </w:r>
            <w:r w:rsidRPr="00886749">
              <w:rPr>
                <w:b/>
                <w:sz w:val="28"/>
                <w:szCs w:val="28"/>
                <w:u w:val="single"/>
              </w:rPr>
              <w:t>1m</w:t>
            </w:r>
            <w:r>
              <w:rPr>
                <w:sz w:val="28"/>
                <w:szCs w:val="28"/>
              </w:rPr>
              <w:t xml:space="preserve"> uzunluğunda olmalıdır.</w:t>
            </w:r>
          </w:p>
          <w:p w:rsidR="002445A7" w:rsidRDefault="002445A7" w:rsidP="007637C1">
            <w:pPr>
              <w:numPr>
                <w:ilvl w:val="0"/>
                <w:numId w:val="45"/>
              </w:numPr>
              <w:tabs>
                <w:tab w:val="left" w:pos="42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Renklerden hangilerinin ara, hangilerinin ana renk olduğunu söylemelisin.</w:t>
            </w:r>
          </w:p>
          <w:p w:rsidR="002445A7" w:rsidRPr="00886749" w:rsidRDefault="002445A7" w:rsidP="007637C1">
            <w:pPr>
              <w:numPr>
                <w:ilvl w:val="0"/>
                <w:numId w:val="45"/>
              </w:numPr>
              <w:tabs>
                <w:tab w:val="left" w:pos="42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Ana ve ara renklerden oluşan kurdeleleri istediğin uzunlukta keserek ya da istediğin şekilde kullanarak karton üzerine ilginç bir görsel tasarım yapmalısın.</w:t>
            </w:r>
          </w:p>
        </w:tc>
      </w:tr>
      <w:tr w:rsidR="002445A7">
        <w:tc>
          <w:tcPr>
            <w:tcW w:w="9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CC99"/>
          </w:tcPr>
          <w:p w:rsidR="002445A7" w:rsidRDefault="002445A7" w:rsidP="007637C1">
            <w:pPr>
              <w:pStyle w:val="Heading2"/>
              <w:rPr>
                <w:rFonts w:ascii="Arial" w:hAnsi="Arial" w:cs="Arial"/>
                <w:b/>
                <w:bCs/>
                <w:sz w:val="24"/>
              </w:rPr>
            </w:pPr>
          </w:p>
          <w:p w:rsidR="002445A7" w:rsidRDefault="002445A7" w:rsidP="007637C1">
            <w:pPr>
              <w:pStyle w:val="Heading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Dikkat Etmeniz Gerekenler</w:t>
            </w:r>
          </w:p>
          <w:p w:rsidR="002445A7" w:rsidRDefault="002445A7" w:rsidP="007637C1">
            <w:pPr>
              <w:rPr>
                <w:rFonts w:ascii="Arial" w:hAnsi="Arial" w:cs="Arial"/>
              </w:rPr>
            </w:pPr>
          </w:p>
        </w:tc>
      </w:tr>
      <w:tr w:rsidR="002445A7">
        <w:tc>
          <w:tcPr>
            <w:tcW w:w="95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45A7" w:rsidRDefault="002445A7" w:rsidP="007637C1">
            <w:pPr>
              <w:pStyle w:val="Stil1"/>
              <w:framePr w:hSpace="0" w:wrap="auto" w:hAnchor="text" w:xAlign="left" w:yAlign="inline"/>
              <w:numPr>
                <w:ilvl w:val="0"/>
                <w:numId w:val="44"/>
              </w:numPr>
            </w:pPr>
            <w:r>
              <w:t>6 renkten oluşan kurdelelerin hepsini kullanmalısın.</w:t>
            </w:r>
          </w:p>
          <w:p w:rsidR="002445A7" w:rsidRDefault="002445A7" w:rsidP="007637C1">
            <w:pPr>
              <w:pStyle w:val="Stil1"/>
              <w:framePr w:hSpace="0" w:wrap="auto" w:hAnchor="text" w:xAlign="left" w:yAlign="inline"/>
              <w:numPr>
                <w:ilvl w:val="0"/>
                <w:numId w:val="44"/>
              </w:numPr>
            </w:pPr>
            <w:r>
              <w:t>Tasarımının ilginç olmasına dikkat etmelisin.</w:t>
            </w:r>
          </w:p>
          <w:p w:rsidR="002445A7" w:rsidRDefault="002445A7" w:rsidP="007637C1">
            <w:pPr>
              <w:pStyle w:val="Stil1"/>
              <w:framePr w:hSpace="0" w:wrap="auto" w:hAnchor="text" w:xAlign="left" w:yAlign="inline"/>
              <w:numPr>
                <w:ilvl w:val="0"/>
                <w:numId w:val="44"/>
              </w:numPr>
            </w:pPr>
            <w:r>
              <w:t>Renkli karton üzerinde temiz ve düzenli çalışmalısın.</w:t>
            </w:r>
          </w:p>
        </w:tc>
      </w:tr>
    </w:tbl>
    <w:p w:rsidR="002445A7" w:rsidRDefault="002445A7"/>
    <w:p w:rsidR="002445A7" w:rsidRDefault="002445A7"/>
    <w:p w:rsidR="002445A7" w:rsidRDefault="002445A7"/>
    <w:p w:rsidR="002445A7" w:rsidRDefault="002445A7">
      <w:pPr>
        <w:tabs>
          <w:tab w:val="left" w:pos="1875"/>
        </w:tabs>
      </w:pPr>
    </w:p>
    <w:p w:rsidR="002445A7" w:rsidRDefault="002445A7">
      <w:pPr>
        <w:tabs>
          <w:tab w:val="left" w:pos="1875"/>
        </w:tabs>
      </w:pPr>
    </w:p>
    <w:p w:rsidR="002445A7" w:rsidRDefault="002445A7">
      <w:pPr>
        <w:tabs>
          <w:tab w:val="left" w:pos="1875"/>
        </w:tabs>
      </w:pPr>
    </w:p>
    <w:p w:rsidR="002445A7" w:rsidRDefault="002445A7">
      <w:pPr>
        <w:tabs>
          <w:tab w:val="left" w:pos="1875"/>
        </w:tabs>
      </w:pPr>
    </w:p>
    <w:p w:rsidR="002445A7" w:rsidRDefault="002445A7">
      <w:pPr>
        <w:tabs>
          <w:tab w:val="left" w:pos="1875"/>
        </w:tabs>
      </w:pPr>
    </w:p>
    <w:p w:rsidR="002445A7" w:rsidRDefault="002445A7">
      <w:pPr>
        <w:tabs>
          <w:tab w:val="left" w:pos="1875"/>
        </w:tabs>
      </w:pPr>
    </w:p>
    <w:p w:rsidR="002445A7" w:rsidRDefault="002445A7">
      <w:pPr>
        <w:tabs>
          <w:tab w:val="left" w:pos="1875"/>
        </w:tabs>
      </w:pPr>
    </w:p>
    <w:p w:rsidR="002445A7" w:rsidRPr="002B6551" w:rsidRDefault="002445A7" w:rsidP="002B6551"/>
    <w:p w:rsidR="002445A7" w:rsidRDefault="002445A7" w:rsidP="007A1598">
      <w:pPr>
        <w:jc w:val="center"/>
        <w:rPr>
          <w:b/>
          <w:sz w:val="28"/>
          <w:szCs w:val="28"/>
        </w:rPr>
      </w:pPr>
    </w:p>
    <w:p w:rsidR="002445A7" w:rsidRDefault="002445A7" w:rsidP="007A1598">
      <w:pPr>
        <w:jc w:val="center"/>
        <w:rPr>
          <w:b/>
          <w:sz w:val="28"/>
          <w:szCs w:val="28"/>
        </w:rPr>
      </w:pPr>
    </w:p>
    <w:p w:rsidR="002445A7" w:rsidRDefault="002445A7" w:rsidP="00B51194">
      <w:pPr>
        <w:rPr>
          <w:b/>
          <w:sz w:val="28"/>
          <w:szCs w:val="28"/>
        </w:rPr>
      </w:pPr>
    </w:p>
    <w:p w:rsidR="002445A7" w:rsidRDefault="002445A7" w:rsidP="007A1598">
      <w:pPr>
        <w:jc w:val="center"/>
        <w:rPr>
          <w:b/>
          <w:sz w:val="28"/>
          <w:szCs w:val="28"/>
        </w:rPr>
      </w:pPr>
    </w:p>
    <w:p w:rsidR="002445A7" w:rsidRDefault="002445A7" w:rsidP="007A1598">
      <w:pPr>
        <w:jc w:val="center"/>
        <w:rPr>
          <w:b/>
          <w:sz w:val="28"/>
          <w:szCs w:val="28"/>
        </w:rPr>
      </w:pPr>
    </w:p>
    <w:p w:rsidR="002445A7" w:rsidRDefault="002445A7" w:rsidP="007A1598">
      <w:pPr>
        <w:jc w:val="center"/>
        <w:rPr>
          <w:b/>
          <w:sz w:val="28"/>
          <w:szCs w:val="28"/>
        </w:rPr>
      </w:pPr>
    </w:p>
    <w:p w:rsidR="002445A7" w:rsidRDefault="002445A7" w:rsidP="007A1598">
      <w:pPr>
        <w:jc w:val="center"/>
        <w:rPr>
          <w:b/>
          <w:sz w:val="28"/>
          <w:szCs w:val="28"/>
        </w:rPr>
      </w:pPr>
    </w:p>
    <w:p w:rsidR="002445A7" w:rsidRDefault="002445A7" w:rsidP="007A1598">
      <w:pPr>
        <w:jc w:val="center"/>
        <w:rPr>
          <w:b/>
          <w:sz w:val="28"/>
          <w:szCs w:val="28"/>
        </w:rPr>
      </w:pPr>
    </w:p>
    <w:p w:rsidR="002445A7" w:rsidRDefault="002445A7" w:rsidP="007A1598">
      <w:pPr>
        <w:jc w:val="center"/>
        <w:rPr>
          <w:b/>
          <w:sz w:val="28"/>
          <w:szCs w:val="28"/>
        </w:rPr>
      </w:pPr>
    </w:p>
    <w:p w:rsidR="002445A7" w:rsidRDefault="002445A7" w:rsidP="007A1598">
      <w:pPr>
        <w:jc w:val="center"/>
        <w:rPr>
          <w:b/>
          <w:sz w:val="28"/>
          <w:szCs w:val="28"/>
        </w:rPr>
      </w:pPr>
    </w:p>
    <w:p w:rsidR="002445A7" w:rsidRDefault="002445A7" w:rsidP="007A1598">
      <w:pPr>
        <w:jc w:val="center"/>
        <w:rPr>
          <w:b/>
          <w:sz w:val="28"/>
          <w:szCs w:val="28"/>
        </w:rPr>
      </w:pPr>
    </w:p>
    <w:p w:rsidR="002445A7" w:rsidRDefault="002445A7" w:rsidP="007A1598">
      <w:pPr>
        <w:jc w:val="center"/>
        <w:rPr>
          <w:b/>
          <w:sz w:val="28"/>
          <w:szCs w:val="28"/>
        </w:rPr>
      </w:pPr>
    </w:p>
    <w:p w:rsidR="002445A7" w:rsidRDefault="002445A7" w:rsidP="007A1598">
      <w:pPr>
        <w:jc w:val="center"/>
        <w:rPr>
          <w:b/>
          <w:sz w:val="28"/>
          <w:szCs w:val="28"/>
        </w:rPr>
      </w:pPr>
    </w:p>
    <w:p w:rsidR="002445A7" w:rsidRDefault="002445A7" w:rsidP="007A1598">
      <w:pPr>
        <w:jc w:val="center"/>
        <w:rPr>
          <w:b/>
          <w:sz w:val="28"/>
          <w:szCs w:val="28"/>
        </w:rPr>
      </w:pPr>
    </w:p>
    <w:p w:rsidR="002445A7" w:rsidRDefault="002445A7" w:rsidP="007A1598">
      <w:pPr>
        <w:jc w:val="center"/>
        <w:rPr>
          <w:b/>
          <w:sz w:val="28"/>
          <w:szCs w:val="28"/>
        </w:rPr>
      </w:pPr>
    </w:p>
    <w:p w:rsidR="002445A7" w:rsidRDefault="002445A7" w:rsidP="007A1598">
      <w:pPr>
        <w:jc w:val="center"/>
        <w:rPr>
          <w:b/>
          <w:sz w:val="28"/>
          <w:szCs w:val="28"/>
        </w:rPr>
      </w:pPr>
    </w:p>
    <w:p w:rsidR="002445A7" w:rsidRDefault="002445A7" w:rsidP="007A1598">
      <w:pPr>
        <w:jc w:val="center"/>
        <w:rPr>
          <w:b/>
          <w:sz w:val="28"/>
          <w:szCs w:val="28"/>
        </w:rPr>
      </w:pPr>
    </w:p>
    <w:p w:rsidR="002445A7" w:rsidRDefault="002445A7" w:rsidP="007A1598">
      <w:pPr>
        <w:jc w:val="center"/>
        <w:rPr>
          <w:b/>
          <w:sz w:val="28"/>
          <w:szCs w:val="28"/>
        </w:rPr>
      </w:pPr>
    </w:p>
    <w:p w:rsidR="002445A7" w:rsidRDefault="002445A7" w:rsidP="007A1598">
      <w:pPr>
        <w:jc w:val="center"/>
        <w:rPr>
          <w:b/>
          <w:sz w:val="28"/>
          <w:szCs w:val="28"/>
        </w:rPr>
      </w:pPr>
    </w:p>
    <w:p w:rsidR="002445A7" w:rsidRDefault="002445A7" w:rsidP="00AC04B4">
      <w:pPr>
        <w:rPr>
          <w:b/>
          <w:color w:val="000000"/>
          <w:sz w:val="28"/>
          <w:szCs w:val="28"/>
        </w:rPr>
      </w:pPr>
    </w:p>
    <w:p w:rsidR="002445A7" w:rsidRDefault="002445A7" w:rsidP="007A1598">
      <w:pPr>
        <w:jc w:val="center"/>
        <w:rPr>
          <w:b/>
          <w:color w:val="000000"/>
          <w:sz w:val="28"/>
          <w:szCs w:val="28"/>
        </w:rPr>
      </w:pPr>
    </w:p>
    <w:p w:rsidR="002445A7" w:rsidRDefault="002445A7" w:rsidP="007A1598">
      <w:pPr>
        <w:jc w:val="center"/>
        <w:rPr>
          <w:b/>
          <w:color w:val="000000"/>
          <w:sz w:val="28"/>
          <w:szCs w:val="28"/>
        </w:rPr>
      </w:pPr>
    </w:p>
    <w:p w:rsidR="002445A7" w:rsidRDefault="002445A7" w:rsidP="007A1598">
      <w:pPr>
        <w:jc w:val="center"/>
        <w:rPr>
          <w:b/>
          <w:color w:val="000000"/>
          <w:sz w:val="28"/>
          <w:szCs w:val="28"/>
        </w:rPr>
      </w:pPr>
    </w:p>
    <w:p w:rsidR="002445A7" w:rsidRDefault="002445A7" w:rsidP="007A159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PROJE DEĞERLENDİRME FORMU</w:t>
      </w:r>
    </w:p>
    <w:tbl>
      <w:tblPr>
        <w:tblpPr w:leftFromText="141" w:rightFromText="141" w:vertAnchor="page" w:horzAnchor="margin" w:tblpXSpec="center" w:tblpY="11790"/>
        <w:tblW w:w="8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75"/>
        <w:gridCol w:w="893"/>
        <w:gridCol w:w="1148"/>
        <w:gridCol w:w="724"/>
        <w:gridCol w:w="715"/>
        <w:gridCol w:w="844"/>
      </w:tblGrid>
      <w:tr w:rsidR="002445A7">
        <w:trPr>
          <w:cantSplit/>
          <w:trHeight w:val="149"/>
        </w:trPr>
        <w:tc>
          <w:tcPr>
            <w:tcW w:w="4675" w:type="dxa"/>
            <w:vMerge w:val="restart"/>
          </w:tcPr>
          <w:p w:rsidR="002445A7" w:rsidRDefault="002445A7" w:rsidP="00DB20AD">
            <w:pPr>
              <w:rPr>
                <w:b/>
              </w:rPr>
            </w:pPr>
            <w:r w:rsidRPr="007C3519">
              <w:rPr>
                <w:b/>
              </w:rPr>
              <w:t>ADIM SOYADIM:</w:t>
            </w:r>
          </w:p>
          <w:p w:rsidR="002445A7" w:rsidRPr="007C3519" w:rsidRDefault="002445A7" w:rsidP="00DB20AD">
            <w:pPr>
              <w:rPr>
                <w:b/>
              </w:rPr>
            </w:pPr>
            <w:r w:rsidRPr="007C3519">
              <w:rPr>
                <w:b/>
              </w:rPr>
              <w:t>……………</w:t>
            </w:r>
            <w:r>
              <w:rPr>
                <w:b/>
              </w:rPr>
              <w:t>…………………………………...</w:t>
            </w:r>
          </w:p>
        </w:tc>
        <w:tc>
          <w:tcPr>
            <w:tcW w:w="893" w:type="dxa"/>
            <w:shd w:val="clear" w:color="auto" w:fill="CCCCCC"/>
          </w:tcPr>
          <w:p w:rsidR="002445A7" w:rsidRDefault="002445A7" w:rsidP="00DB20AD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Zayıf</w:t>
            </w:r>
          </w:p>
        </w:tc>
        <w:tc>
          <w:tcPr>
            <w:tcW w:w="1148" w:type="dxa"/>
            <w:shd w:val="clear" w:color="auto" w:fill="CCCCCC"/>
          </w:tcPr>
          <w:p w:rsidR="002445A7" w:rsidRDefault="002445A7" w:rsidP="00DB20AD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Kabul Edilebilir</w:t>
            </w:r>
          </w:p>
        </w:tc>
        <w:tc>
          <w:tcPr>
            <w:tcW w:w="724" w:type="dxa"/>
            <w:shd w:val="clear" w:color="auto" w:fill="CCCCCC"/>
          </w:tcPr>
          <w:p w:rsidR="002445A7" w:rsidRDefault="002445A7" w:rsidP="00DB20AD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Orta</w:t>
            </w:r>
          </w:p>
        </w:tc>
        <w:tc>
          <w:tcPr>
            <w:tcW w:w="715" w:type="dxa"/>
            <w:shd w:val="clear" w:color="auto" w:fill="CCCCCC"/>
          </w:tcPr>
          <w:p w:rsidR="002445A7" w:rsidRDefault="002445A7" w:rsidP="00DB20AD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İyi</w:t>
            </w:r>
          </w:p>
        </w:tc>
        <w:tc>
          <w:tcPr>
            <w:tcW w:w="844" w:type="dxa"/>
            <w:shd w:val="clear" w:color="auto" w:fill="CCCCCC"/>
          </w:tcPr>
          <w:p w:rsidR="002445A7" w:rsidRDefault="002445A7" w:rsidP="00DB20AD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Çok İyi</w:t>
            </w:r>
          </w:p>
        </w:tc>
      </w:tr>
      <w:tr w:rsidR="002445A7">
        <w:trPr>
          <w:cantSplit/>
          <w:trHeight w:val="149"/>
        </w:trPr>
        <w:tc>
          <w:tcPr>
            <w:tcW w:w="4675" w:type="dxa"/>
            <w:vMerge/>
          </w:tcPr>
          <w:p w:rsidR="002445A7" w:rsidRDefault="002445A7" w:rsidP="00DB20A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CCCCCC"/>
          </w:tcPr>
          <w:p w:rsidR="002445A7" w:rsidRDefault="002445A7" w:rsidP="00DB20AD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</w:t>
            </w:r>
          </w:p>
        </w:tc>
        <w:tc>
          <w:tcPr>
            <w:tcW w:w="1148" w:type="dxa"/>
            <w:shd w:val="clear" w:color="auto" w:fill="CCCCCC"/>
          </w:tcPr>
          <w:p w:rsidR="002445A7" w:rsidRDefault="002445A7" w:rsidP="00DB20AD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</w:t>
            </w:r>
          </w:p>
        </w:tc>
        <w:tc>
          <w:tcPr>
            <w:tcW w:w="724" w:type="dxa"/>
            <w:shd w:val="clear" w:color="auto" w:fill="CCCCCC"/>
          </w:tcPr>
          <w:p w:rsidR="002445A7" w:rsidRDefault="002445A7" w:rsidP="00DB20AD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</w:t>
            </w:r>
          </w:p>
        </w:tc>
        <w:tc>
          <w:tcPr>
            <w:tcW w:w="715" w:type="dxa"/>
            <w:shd w:val="clear" w:color="auto" w:fill="CCCCCC"/>
          </w:tcPr>
          <w:p w:rsidR="002445A7" w:rsidRDefault="002445A7" w:rsidP="00DB20AD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</w:t>
            </w:r>
          </w:p>
        </w:tc>
        <w:tc>
          <w:tcPr>
            <w:tcW w:w="844" w:type="dxa"/>
            <w:shd w:val="clear" w:color="auto" w:fill="CCCCCC"/>
          </w:tcPr>
          <w:p w:rsidR="002445A7" w:rsidRDefault="002445A7" w:rsidP="00DB20AD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</w:t>
            </w:r>
          </w:p>
        </w:tc>
      </w:tr>
      <w:tr w:rsidR="002445A7">
        <w:trPr>
          <w:trHeight w:val="233"/>
        </w:trPr>
        <w:tc>
          <w:tcPr>
            <w:tcW w:w="4675" w:type="dxa"/>
          </w:tcPr>
          <w:p w:rsidR="002445A7" w:rsidRDefault="002445A7" w:rsidP="00DB20A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İstenilen malzemeleri getirmiştir.</w:t>
            </w:r>
          </w:p>
        </w:tc>
        <w:tc>
          <w:tcPr>
            <w:tcW w:w="893" w:type="dxa"/>
          </w:tcPr>
          <w:p w:rsidR="002445A7" w:rsidRDefault="002445A7" w:rsidP="00DB20A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8" w:type="dxa"/>
          </w:tcPr>
          <w:p w:rsidR="002445A7" w:rsidRDefault="002445A7" w:rsidP="00DB20AD">
            <w:pPr>
              <w:ind w:left="-790"/>
              <w:jc w:val="both"/>
              <w:rPr>
                <w:sz w:val="20"/>
                <w:szCs w:val="20"/>
              </w:rPr>
            </w:pPr>
          </w:p>
        </w:tc>
        <w:tc>
          <w:tcPr>
            <w:tcW w:w="724" w:type="dxa"/>
          </w:tcPr>
          <w:p w:rsidR="002445A7" w:rsidRDefault="002445A7" w:rsidP="00DB20A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2445A7" w:rsidRDefault="002445A7" w:rsidP="00DB20A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2445A7" w:rsidRDefault="002445A7" w:rsidP="00DB20AD">
            <w:pPr>
              <w:jc w:val="both"/>
              <w:rPr>
                <w:sz w:val="20"/>
                <w:szCs w:val="20"/>
              </w:rPr>
            </w:pPr>
          </w:p>
        </w:tc>
      </w:tr>
      <w:tr w:rsidR="002445A7">
        <w:trPr>
          <w:trHeight w:val="233"/>
        </w:trPr>
        <w:tc>
          <w:tcPr>
            <w:tcW w:w="4675" w:type="dxa"/>
          </w:tcPr>
          <w:p w:rsidR="002445A7" w:rsidRDefault="002445A7" w:rsidP="00DB20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Ana renkleri tanımaktadır.</w:t>
            </w:r>
          </w:p>
        </w:tc>
        <w:tc>
          <w:tcPr>
            <w:tcW w:w="893" w:type="dxa"/>
          </w:tcPr>
          <w:p w:rsidR="002445A7" w:rsidRDefault="002445A7" w:rsidP="00DB20A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8" w:type="dxa"/>
          </w:tcPr>
          <w:p w:rsidR="002445A7" w:rsidRDefault="002445A7" w:rsidP="00DB20AD">
            <w:pPr>
              <w:ind w:left="-790"/>
              <w:jc w:val="both"/>
              <w:rPr>
                <w:sz w:val="20"/>
                <w:szCs w:val="20"/>
              </w:rPr>
            </w:pPr>
          </w:p>
        </w:tc>
        <w:tc>
          <w:tcPr>
            <w:tcW w:w="724" w:type="dxa"/>
          </w:tcPr>
          <w:p w:rsidR="002445A7" w:rsidRDefault="002445A7" w:rsidP="00DB20A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2445A7" w:rsidRDefault="002445A7" w:rsidP="00DB20A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2445A7" w:rsidRDefault="002445A7" w:rsidP="00DB20AD">
            <w:pPr>
              <w:jc w:val="both"/>
              <w:rPr>
                <w:sz w:val="20"/>
                <w:szCs w:val="20"/>
              </w:rPr>
            </w:pPr>
          </w:p>
        </w:tc>
      </w:tr>
      <w:tr w:rsidR="002445A7">
        <w:trPr>
          <w:trHeight w:val="233"/>
        </w:trPr>
        <w:tc>
          <w:tcPr>
            <w:tcW w:w="4675" w:type="dxa"/>
          </w:tcPr>
          <w:p w:rsidR="002445A7" w:rsidRDefault="002445A7" w:rsidP="00DB20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Ara renkleri tanımaktadır.</w:t>
            </w:r>
          </w:p>
        </w:tc>
        <w:tc>
          <w:tcPr>
            <w:tcW w:w="893" w:type="dxa"/>
          </w:tcPr>
          <w:p w:rsidR="002445A7" w:rsidRDefault="002445A7" w:rsidP="00DB20A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8" w:type="dxa"/>
          </w:tcPr>
          <w:p w:rsidR="002445A7" w:rsidRDefault="002445A7" w:rsidP="00DB20AD">
            <w:pPr>
              <w:ind w:left="-790"/>
              <w:jc w:val="both"/>
              <w:rPr>
                <w:sz w:val="20"/>
                <w:szCs w:val="20"/>
              </w:rPr>
            </w:pPr>
          </w:p>
        </w:tc>
        <w:tc>
          <w:tcPr>
            <w:tcW w:w="724" w:type="dxa"/>
          </w:tcPr>
          <w:p w:rsidR="002445A7" w:rsidRDefault="002445A7" w:rsidP="00DB20A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2445A7" w:rsidRDefault="002445A7" w:rsidP="00DB20A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2445A7" w:rsidRDefault="002445A7" w:rsidP="00DB20AD">
            <w:pPr>
              <w:jc w:val="both"/>
              <w:rPr>
                <w:sz w:val="20"/>
                <w:szCs w:val="20"/>
              </w:rPr>
            </w:pPr>
          </w:p>
          <w:p w:rsidR="002445A7" w:rsidRDefault="002445A7" w:rsidP="00DB20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</w:t>
            </w:r>
          </w:p>
        </w:tc>
      </w:tr>
      <w:tr w:rsidR="002445A7">
        <w:trPr>
          <w:trHeight w:val="233"/>
        </w:trPr>
        <w:tc>
          <w:tcPr>
            <w:tcW w:w="4675" w:type="dxa"/>
          </w:tcPr>
          <w:p w:rsidR="002445A7" w:rsidRDefault="002445A7" w:rsidP="00DB20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İlginç bir görsel tasarım hazırlamıştır.</w:t>
            </w:r>
          </w:p>
        </w:tc>
        <w:tc>
          <w:tcPr>
            <w:tcW w:w="893" w:type="dxa"/>
          </w:tcPr>
          <w:p w:rsidR="002445A7" w:rsidRDefault="002445A7" w:rsidP="00DB20AD">
            <w:pPr>
              <w:rPr>
                <w:sz w:val="20"/>
                <w:szCs w:val="20"/>
              </w:rPr>
            </w:pPr>
          </w:p>
        </w:tc>
        <w:tc>
          <w:tcPr>
            <w:tcW w:w="1148" w:type="dxa"/>
          </w:tcPr>
          <w:p w:rsidR="002445A7" w:rsidRDefault="002445A7" w:rsidP="00DB20AD">
            <w:pPr>
              <w:rPr>
                <w:sz w:val="20"/>
                <w:szCs w:val="20"/>
              </w:rPr>
            </w:pPr>
          </w:p>
        </w:tc>
        <w:tc>
          <w:tcPr>
            <w:tcW w:w="724" w:type="dxa"/>
          </w:tcPr>
          <w:p w:rsidR="002445A7" w:rsidRDefault="002445A7" w:rsidP="00DB20AD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2445A7" w:rsidRDefault="002445A7" w:rsidP="00DB20AD">
            <w:pPr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2445A7" w:rsidRDefault="002445A7" w:rsidP="00DB20AD">
            <w:pPr>
              <w:rPr>
                <w:sz w:val="20"/>
                <w:szCs w:val="20"/>
              </w:rPr>
            </w:pPr>
          </w:p>
        </w:tc>
      </w:tr>
      <w:tr w:rsidR="002445A7">
        <w:trPr>
          <w:trHeight w:val="233"/>
        </w:trPr>
        <w:tc>
          <w:tcPr>
            <w:tcW w:w="4675" w:type="dxa"/>
          </w:tcPr>
          <w:p w:rsidR="002445A7" w:rsidRPr="00D37DAC" w:rsidRDefault="002445A7" w:rsidP="00DB20A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Karton üzerinde temiz ve düzenli çalışılmıştır.</w:t>
            </w:r>
          </w:p>
        </w:tc>
        <w:tc>
          <w:tcPr>
            <w:tcW w:w="893" w:type="dxa"/>
          </w:tcPr>
          <w:p w:rsidR="002445A7" w:rsidRDefault="002445A7" w:rsidP="00DB20AD">
            <w:pPr>
              <w:rPr>
                <w:sz w:val="20"/>
                <w:szCs w:val="20"/>
              </w:rPr>
            </w:pPr>
          </w:p>
        </w:tc>
        <w:tc>
          <w:tcPr>
            <w:tcW w:w="1148" w:type="dxa"/>
          </w:tcPr>
          <w:p w:rsidR="002445A7" w:rsidRDefault="002445A7" w:rsidP="00DB20AD">
            <w:pPr>
              <w:rPr>
                <w:sz w:val="20"/>
                <w:szCs w:val="20"/>
              </w:rPr>
            </w:pPr>
          </w:p>
        </w:tc>
        <w:tc>
          <w:tcPr>
            <w:tcW w:w="724" w:type="dxa"/>
          </w:tcPr>
          <w:p w:rsidR="002445A7" w:rsidRDefault="002445A7" w:rsidP="00DB20AD">
            <w:pPr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2445A7" w:rsidRDefault="002445A7" w:rsidP="00DB20AD">
            <w:pPr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2445A7" w:rsidRDefault="002445A7" w:rsidP="00DB20AD">
            <w:pPr>
              <w:rPr>
                <w:sz w:val="20"/>
                <w:szCs w:val="20"/>
              </w:rPr>
            </w:pPr>
          </w:p>
        </w:tc>
      </w:tr>
      <w:tr w:rsidR="002445A7">
        <w:trPr>
          <w:trHeight w:val="233"/>
        </w:trPr>
        <w:tc>
          <w:tcPr>
            <w:tcW w:w="4675" w:type="dxa"/>
          </w:tcPr>
          <w:p w:rsidR="002445A7" w:rsidRDefault="002445A7" w:rsidP="00DB20AD">
            <w:pPr>
              <w:pStyle w:val="Heading7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GENEL TOPLAM</w:t>
            </w:r>
          </w:p>
        </w:tc>
        <w:tc>
          <w:tcPr>
            <w:tcW w:w="893" w:type="dxa"/>
          </w:tcPr>
          <w:p w:rsidR="002445A7" w:rsidRDefault="002445A7" w:rsidP="00DB20A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8" w:type="dxa"/>
          </w:tcPr>
          <w:p w:rsidR="002445A7" w:rsidRDefault="002445A7" w:rsidP="00DB20A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4" w:type="dxa"/>
          </w:tcPr>
          <w:p w:rsidR="002445A7" w:rsidRDefault="002445A7" w:rsidP="00DB20A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15" w:type="dxa"/>
          </w:tcPr>
          <w:p w:rsidR="002445A7" w:rsidRDefault="002445A7" w:rsidP="00DB20A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44" w:type="dxa"/>
          </w:tcPr>
          <w:p w:rsidR="002445A7" w:rsidRDefault="002445A7" w:rsidP="00DB20AD">
            <w:pPr>
              <w:jc w:val="both"/>
              <w:rPr>
                <w:sz w:val="20"/>
                <w:szCs w:val="20"/>
              </w:rPr>
            </w:pPr>
          </w:p>
        </w:tc>
      </w:tr>
    </w:tbl>
    <w:p w:rsidR="002445A7" w:rsidRDefault="002445A7" w:rsidP="007A1598">
      <w:pPr>
        <w:jc w:val="center"/>
        <w:rPr>
          <w:b/>
          <w:color w:val="000000"/>
          <w:sz w:val="28"/>
          <w:szCs w:val="28"/>
        </w:rPr>
      </w:pPr>
    </w:p>
    <w:p w:rsidR="002445A7" w:rsidRDefault="002445A7" w:rsidP="007A1598">
      <w:pPr>
        <w:jc w:val="center"/>
        <w:rPr>
          <w:b/>
          <w:color w:val="000000"/>
          <w:sz w:val="28"/>
          <w:szCs w:val="28"/>
        </w:rPr>
      </w:pPr>
    </w:p>
    <w:p w:rsidR="002445A7" w:rsidRDefault="002445A7" w:rsidP="007A1598">
      <w:pPr>
        <w:jc w:val="center"/>
        <w:rPr>
          <w:b/>
          <w:color w:val="000000"/>
          <w:sz w:val="28"/>
          <w:szCs w:val="28"/>
        </w:rPr>
      </w:pPr>
    </w:p>
    <w:p w:rsidR="002445A7" w:rsidRPr="00E166B8" w:rsidRDefault="002445A7" w:rsidP="00E166B8">
      <w:pPr>
        <w:rPr>
          <w:color w:val="000000"/>
          <w:sz w:val="28"/>
          <w:szCs w:val="28"/>
        </w:rPr>
      </w:pPr>
    </w:p>
    <w:p w:rsidR="002445A7" w:rsidRDefault="002445A7" w:rsidP="007A1598">
      <w:pPr>
        <w:jc w:val="center"/>
        <w:rPr>
          <w:b/>
          <w:color w:val="000000"/>
          <w:sz w:val="28"/>
          <w:szCs w:val="28"/>
        </w:rPr>
      </w:pPr>
    </w:p>
    <w:p w:rsidR="002445A7" w:rsidRDefault="002445A7" w:rsidP="007A1598">
      <w:pPr>
        <w:jc w:val="center"/>
        <w:rPr>
          <w:b/>
          <w:color w:val="000000"/>
          <w:sz w:val="28"/>
          <w:szCs w:val="28"/>
        </w:rPr>
      </w:pPr>
    </w:p>
    <w:p w:rsidR="002445A7" w:rsidRDefault="002445A7" w:rsidP="007A1598">
      <w:pPr>
        <w:jc w:val="center"/>
        <w:rPr>
          <w:b/>
          <w:color w:val="000000"/>
          <w:sz w:val="28"/>
          <w:szCs w:val="28"/>
        </w:rPr>
      </w:pPr>
    </w:p>
    <w:p w:rsidR="002445A7" w:rsidRDefault="002445A7" w:rsidP="007A1598">
      <w:pPr>
        <w:jc w:val="center"/>
        <w:rPr>
          <w:b/>
          <w:color w:val="000000"/>
          <w:sz w:val="28"/>
          <w:szCs w:val="28"/>
        </w:rPr>
      </w:pPr>
    </w:p>
    <w:p w:rsidR="002445A7" w:rsidRDefault="002445A7" w:rsidP="007A1598">
      <w:pPr>
        <w:jc w:val="center"/>
        <w:rPr>
          <w:b/>
          <w:color w:val="000000"/>
          <w:sz w:val="28"/>
          <w:szCs w:val="28"/>
        </w:rPr>
      </w:pPr>
    </w:p>
    <w:p w:rsidR="002445A7" w:rsidRDefault="002445A7" w:rsidP="007A1598">
      <w:pPr>
        <w:jc w:val="center"/>
        <w:rPr>
          <w:b/>
          <w:color w:val="000000"/>
          <w:sz w:val="28"/>
          <w:szCs w:val="28"/>
        </w:rPr>
      </w:pPr>
    </w:p>
    <w:p w:rsidR="002445A7" w:rsidRDefault="002445A7" w:rsidP="007A1598">
      <w:pPr>
        <w:jc w:val="center"/>
        <w:rPr>
          <w:b/>
          <w:color w:val="000000"/>
          <w:sz w:val="32"/>
          <w:szCs w:val="32"/>
        </w:rPr>
      </w:pPr>
    </w:p>
    <w:p w:rsidR="002445A7" w:rsidRDefault="002445A7" w:rsidP="007A1598">
      <w:pPr>
        <w:jc w:val="center"/>
        <w:rPr>
          <w:b/>
          <w:color w:val="000000"/>
          <w:sz w:val="32"/>
          <w:szCs w:val="32"/>
        </w:rPr>
      </w:pPr>
    </w:p>
    <w:p w:rsidR="002445A7" w:rsidRPr="00DB20AD" w:rsidRDefault="002445A7" w:rsidP="00DB20AD">
      <w:pPr>
        <w:rPr>
          <w:b/>
          <w:color w:val="000000"/>
          <w:sz w:val="22"/>
          <w:szCs w:val="22"/>
        </w:rPr>
      </w:pPr>
      <w:r>
        <w:t xml:space="preserve">                                      </w:t>
      </w:r>
      <w:r w:rsidRPr="00DB20AD">
        <w:rPr>
          <w:sz w:val="22"/>
          <w:szCs w:val="22"/>
        </w:rPr>
        <w:t>Öğrencinin aldığı toplam puan / Alması gereken toplam puan X 100=</w:t>
      </w:r>
    </w:p>
    <w:sectPr w:rsidR="002445A7" w:rsidRPr="00DB20AD" w:rsidSect="007C3519">
      <w:pgSz w:w="11906" w:h="16838"/>
      <w:pgMar w:top="567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B58EF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3BA17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4B85D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9927C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894E0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73E18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2E2E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0F26C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3069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ECD3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B241A1"/>
    <w:multiLevelType w:val="hybridMultilevel"/>
    <w:tmpl w:val="18F49280"/>
    <w:lvl w:ilvl="0" w:tplc="BFA6B3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4EE42F5"/>
    <w:multiLevelType w:val="hybridMultilevel"/>
    <w:tmpl w:val="15BC1DEE"/>
    <w:lvl w:ilvl="0" w:tplc="0E88DD2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0776439"/>
    <w:multiLevelType w:val="hybridMultilevel"/>
    <w:tmpl w:val="9EB6268C"/>
    <w:lvl w:ilvl="0" w:tplc="0B30851A">
      <w:start w:val="1"/>
      <w:numFmt w:val="decimal"/>
      <w:lvlText w:val="%1-"/>
      <w:lvlJc w:val="left"/>
      <w:pPr>
        <w:tabs>
          <w:tab w:val="num" w:pos="1848"/>
        </w:tabs>
        <w:ind w:left="1848" w:hanging="114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10FF3471"/>
    <w:multiLevelType w:val="hybridMultilevel"/>
    <w:tmpl w:val="13D4F15C"/>
    <w:lvl w:ilvl="0" w:tplc="50CCF86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1116407"/>
    <w:multiLevelType w:val="hybridMultilevel"/>
    <w:tmpl w:val="A572AB54"/>
    <w:lvl w:ilvl="0" w:tplc="5CB4C9E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52D01A2"/>
    <w:multiLevelType w:val="hybridMultilevel"/>
    <w:tmpl w:val="97D8B81A"/>
    <w:lvl w:ilvl="0" w:tplc="933E55A2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6">
    <w:nsid w:val="169742AD"/>
    <w:multiLevelType w:val="hybridMultilevel"/>
    <w:tmpl w:val="61DA4C74"/>
    <w:lvl w:ilvl="0" w:tplc="623623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9131860"/>
    <w:multiLevelType w:val="hybridMultilevel"/>
    <w:tmpl w:val="E59C50BA"/>
    <w:lvl w:ilvl="0" w:tplc="692ADF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FB7580F"/>
    <w:multiLevelType w:val="hybridMultilevel"/>
    <w:tmpl w:val="184A2668"/>
    <w:lvl w:ilvl="0" w:tplc="066496D0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28D38AE"/>
    <w:multiLevelType w:val="hybridMultilevel"/>
    <w:tmpl w:val="9CD65488"/>
    <w:lvl w:ilvl="0" w:tplc="C106995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5502812"/>
    <w:multiLevelType w:val="hybridMultilevel"/>
    <w:tmpl w:val="D512A51A"/>
    <w:lvl w:ilvl="0" w:tplc="8F38D91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57375F1"/>
    <w:multiLevelType w:val="hybridMultilevel"/>
    <w:tmpl w:val="98E613A6"/>
    <w:lvl w:ilvl="0" w:tplc="F2345FE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6D877BB"/>
    <w:multiLevelType w:val="hybridMultilevel"/>
    <w:tmpl w:val="483A6FB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7243D02"/>
    <w:multiLevelType w:val="hybridMultilevel"/>
    <w:tmpl w:val="1DC67966"/>
    <w:lvl w:ilvl="0" w:tplc="512C60E2">
      <w:start w:val="1"/>
      <w:numFmt w:val="decimal"/>
      <w:lvlText w:val="%1)"/>
      <w:lvlJc w:val="left"/>
      <w:pPr>
        <w:tabs>
          <w:tab w:val="num" w:pos="495"/>
        </w:tabs>
        <w:ind w:left="49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4">
    <w:nsid w:val="290E3DB3"/>
    <w:multiLevelType w:val="hybridMultilevel"/>
    <w:tmpl w:val="2DF2F1AC"/>
    <w:lvl w:ilvl="0" w:tplc="D3F28A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2D57103F"/>
    <w:multiLevelType w:val="hybridMultilevel"/>
    <w:tmpl w:val="C3F293A6"/>
    <w:lvl w:ilvl="0" w:tplc="9A647B7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A5C77D8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cs="Times New Roman" w:hint="default"/>
      </w:rPr>
    </w:lvl>
    <w:lvl w:ilvl="2" w:tplc="F34C760E">
      <w:start w:val="1"/>
      <w:numFmt w:val="decimal"/>
      <w:lvlText w:val="%3."/>
      <w:lvlJc w:val="left"/>
      <w:pPr>
        <w:tabs>
          <w:tab w:val="num" w:pos="2370"/>
        </w:tabs>
        <w:ind w:left="2370" w:hanging="39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2F290411"/>
    <w:multiLevelType w:val="hybridMultilevel"/>
    <w:tmpl w:val="59BCEB6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7">
    <w:nsid w:val="345970AF"/>
    <w:multiLevelType w:val="hybridMultilevel"/>
    <w:tmpl w:val="0E123470"/>
    <w:lvl w:ilvl="0" w:tplc="C0422A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35D2783E"/>
    <w:multiLevelType w:val="hybridMultilevel"/>
    <w:tmpl w:val="E500E0D0"/>
    <w:lvl w:ilvl="0" w:tplc="5CB4C9E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35F00355"/>
    <w:multiLevelType w:val="hybridMultilevel"/>
    <w:tmpl w:val="98127A76"/>
    <w:lvl w:ilvl="0" w:tplc="9A647B7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3C5A0BC1"/>
    <w:multiLevelType w:val="hybridMultilevel"/>
    <w:tmpl w:val="C83EA0C6"/>
    <w:lvl w:ilvl="0" w:tplc="10EA34D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02A4CFD"/>
    <w:multiLevelType w:val="hybridMultilevel"/>
    <w:tmpl w:val="0590B0FA"/>
    <w:lvl w:ilvl="0" w:tplc="2332766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42296C13"/>
    <w:multiLevelType w:val="hybridMultilevel"/>
    <w:tmpl w:val="972AC98E"/>
    <w:lvl w:ilvl="0" w:tplc="8C16AE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3D63034"/>
    <w:multiLevelType w:val="hybridMultilevel"/>
    <w:tmpl w:val="A22E2852"/>
    <w:lvl w:ilvl="0" w:tplc="4CACCE8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443E48C5"/>
    <w:multiLevelType w:val="hybridMultilevel"/>
    <w:tmpl w:val="623E38EE"/>
    <w:lvl w:ilvl="0" w:tplc="F87EC70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4E2068A7"/>
    <w:multiLevelType w:val="hybridMultilevel"/>
    <w:tmpl w:val="E0CC9CCE"/>
    <w:lvl w:ilvl="0" w:tplc="0464E49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53F2C73"/>
    <w:multiLevelType w:val="hybridMultilevel"/>
    <w:tmpl w:val="56F6859E"/>
    <w:lvl w:ilvl="0" w:tplc="15BE61D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78831DE"/>
    <w:multiLevelType w:val="hybridMultilevel"/>
    <w:tmpl w:val="A12801B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>
    <w:nsid w:val="69EA74F4"/>
    <w:multiLevelType w:val="hybridMultilevel"/>
    <w:tmpl w:val="1BC81B1C"/>
    <w:lvl w:ilvl="0" w:tplc="5CB4C9E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CD73FAC"/>
    <w:multiLevelType w:val="hybridMultilevel"/>
    <w:tmpl w:val="08D8BE22"/>
    <w:lvl w:ilvl="0" w:tplc="DB2835AE">
      <w:start w:val="1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B40E15BA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FEF78EE"/>
    <w:multiLevelType w:val="hybridMultilevel"/>
    <w:tmpl w:val="BCD27756"/>
    <w:lvl w:ilvl="0" w:tplc="5218C7D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02F1C99"/>
    <w:multiLevelType w:val="hybridMultilevel"/>
    <w:tmpl w:val="2FBA7BDC"/>
    <w:lvl w:ilvl="0" w:tplc="9A647B7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A7072ED"/>
    <w:multiLevelType w:val="hybridMultilevel"/>
    <w:tmpl w:val="DE085362"/>
    <w:lvl w:ilvl="0" w:tplc="3AA2B4CE">
      <w:start w:val="1"/>
      <w:numFmt w:val="decimal"/>
      <w:lvlText w:val="%1-"/>
      <w:lvlJc w:val="left"/>
      <w:pPr>
        <w:tabs>
          <w:tab w:val="num" w:pos="722"/>
        </w:tabs>
        <w:ind w:left="72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  <w:rPr>
        <w:rFonts w:cs="Times New Roman"/>
      </w:rPr>
    </w:lvl>
  </w:abstractNum>
  <w:abstractNum w:abstractNumId="43">
    <w:nsid w:val="7DC53DA8"/>
    <w:multiLevelType w:val="hybridMultilevel"/>
    <w:tmpl w:val="B8C2892A"/>
    <w:lvl w:ilvl="0" w:tplc="181678E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EDE5FB5"/>
    <w:multiLevelType w:val="hybridMultilevel"/>
    <w:tmpl w:val="C38412F8"/>
    <w:lvl w:ilvl="0" w:tplc="DDD6DB9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22"/>
  </w:num>
  <w:num w:numId="3">
    <w:abstractNumId w:val="15"/>
  </w:num>
  <w:num w:numId="4">
    <w:abstractNumId w:val="17"/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9"/>
  </w:num>
  <w:num w:numId="17">
    <w:abstractNumId w:val="42"/>
  </w:num>
  <w:num w:numId="18">
    <w:abstractNumId w:val="40"/>
  </w:num>
  <w:num w:numId="19">
    <w:abstractNumId w:val="27"/>
  </w:num>
  <w:num w:numId="20">
    <w:abstractNumId w:val="10"/>
  </w:num>
  <w:num w:numId="21">
    <w:abstractNumId w:val="35"/>
  </w:num>
  <w:num w:numId="22">
    <w:abstractNumId w:val="34"/>
  </w:num>
  <w:num w:numId="23">
    <w:abstractNumId w:val="36"/>
  </w:num>
  <w:num w:numId="24">
    <w:abstractNumId w:val="43"/>
  </w:num>
  <w:num w:numId="25">
    <w:abstractNumId w:val="11"/>
  </w:num>
  <w:num w:numId="26">
    <w:abstractNumId w:val="20"/>
  </w:num>
  <w:num w:numId="27">
    <w:abstractNumId w:val="32"/>
  </w:num>
  <w:num w:numId="28">
    <w:abstractNumId w:val="44"/>
  </w:num>
  <w:num w:numId="29">
    <w:abstractNumId w:val="12"/>
  </w:num>
  <w:num w:numId="30">
    <w:abstractNumId w:val="26"/>
  </w:num>
  <w:num w:numId="31">
    <w:abstractNumId w:val="37"/>
  </w:num>
  <w:num w:numId="32">
    <w:abstractNumId w:val="18"/>
  </w:num>
  <w:num w:numId="33">
    <w:abstractNumId w:val="21"/>
  </w:num>
  <w:num w:numId="34">
    <w:abstractNumId w:val="16"/>
  </w:num>
  <w:num w:numId="35">
    <w:abstractNumId w:val="13"/>
  </w:num>
  <w:num w:numId="36">
    <w:abstractNumId w:val="30"/>
  </w:num>
  <w:num w:numId="37">
    <w:abstractNumId w:val="19"/>
  </w:num>
  <w:num w:numId="38">
    <w:abstractNumId w:val="31"/>
  </w:num>
  <w:num w:numId="39">
    <w:abstractNumId w:val="25"/>
  </w:num>
  <w:num w:numId="40">
    <w:abstractNumId w:val="29"/>
  </w:num>
  <w:num w:numId="41">
    <w:abstractNumId w:val="41"/>
  </w:num>
  <w:num w:numId="42">
    <w:abstractNumId w:val="38"/>
  </w:num>
  <w:num w:numId="43">
    <w:abstractNumId w:val="28"/>
  </w:num>
  <w:num w:numId="44">
    <w:abstractNumId w:val="14"/>
  </w:num>
  <w:num w:numId="45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4"/>
  <w:defaultTabStop w:val="708"/>
  <w:hyphenationZone w:val="425"/>
  <w:drawingGridHorizontalSpacing w:val="181"/>
  <w:drawingGridVerticalSpacing w:val="181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2312"/>
    <w:rsid w:val="00032151"/>
    <w:rsid w:val="00041FE9"/>
    <w:rsid w:val="0004713A"/>
    <w:rsid w:val="00080700"/>
    <w:rsid w:val="00082005"/>
    <w:rsid w:val="000C337A"/>
    <w:rsid w:val="000E279C"/>
    <w:rsid w:val="000F7092"/>
    <w:rsid w:val="00116C74"/>
    <w:rsid w:val="001255BE"/>
    <w:rsid w:val="00131E3F"/>
    <w:rsid w:val="0015430E"/>
    <w:rsid w:val="001605E7"/>
    <w:rsid w:val="0016105A"/>
    <w:rsid w:val="00173ED4"/>
    <w:rsid w:val="001B1BE1"/>
    <w:rsid w:val="001C6200"/>
    <w:rsid w:val="001D7F8F"/>
    <w:rsid w:val="002115D0"/>
    <w:rsid w:val="002445A7"/>
    <w:rsid w:val="00245431"/>
    <w:rsid w:val="002649A0"/>
    <w:rsid w:val="00272D72"/>
    <w:rsid w:val="00273806"/>
    <w:rsid w:val="00291209"/>
    <w:rsid w:val="002942F0"/>
    <w:rsid w:val="002A5EBB"/>
    <w:rsid w:val="002B39C2"/>
    <w:rsid w:val="002B55C0"/>
    <w:rsid w:val="002B6551"/>
    <w:rsid w:val="002C4EF2"/>
    <w:rsid w:val="0030201D"/>
    <w:rsid w:val="0030567C"/>
    <w:rsid w:val="003316DC"/>
    <w:rsid w:val="00344633"/>
    <w:rsid w:val="00344975"/>
    <w:rsid w:val="00362324"/>
    <w:rsid w:val="00394A75"/>
    <w:rsid w:val="003B2DF4"/>
    <w:rsid w:val="003C2287"/>
    <w:rsid w:val="003F0559"/>
    <w:rsid w:val="004020FA"/>
    <w:rsid w:val="00415648"/>
    <w:rsid w:val="0043510A"/>
    <w:rsid w:val="00445819"/>
    <w:rsid w:val="00485C67"/>
    <w:rsid w:val="004B516D"/>
    <w:rsid w:val="004E7180"/>
    <w:rsid w:val="004E79E1"/>
    <w:rsid w:val="005143AE"/>
    <w:rsid w:val="005264B6"/>
    <w:rsid w:val="005372A2"/>
    <w:rsid w:val="005436F8"/>
    <w:rsid w:val="00560254"/>
    <w:rsid w:val="00563029"/>
    <w:rsid w:val="005C13F7"/>
    <w:rsid w:val="005D7C1D"/>
    <w:rsid w:val="005E516A"/>
    <w:rsid w:val="006164FC"/>
    <w:rsid w:val="00662B85"/>
    <w:rsid w:val="00684836"/>
    <w:rsid w:val="006A4970"/>
    <w:rsid w:val="006B2312"/>
    <w:rsid w:val="006C31E2"/>
    <w:rsid w:val="006C5AAE"/>
    <w:rsid w:val="006E1C6E"/>
    <w:rsid w:val="006E2F86"/>
    <w:rsid w:val="00706191"/>
    <w:rsid w:val="00721934"/>
    <w:rsid w:val="00762795"/>
    <w:rsid w:val="007637C1"/>
    <w:rsid w:val="007956C9"/>
    <w:rsid w:val="007A1598"/>
    <w:rsid w:val="007B6D4D"/>
    <w:rsid w:val="007B79FE"/>
    <w:rsid w:val="007C28D5"/>
    <w:rsid w:val="007C3519"/>
    <w:rsid w:val="007D308C"/>
    <w:rsid w:val="0081444A"/>
    <w:rsid w:val="008423C4"/>
    <w:rsid w:val="00876DE9"/>
    <w:rsid w:val="00886749"/>
    <w:rsid w:val="00897B8F"/>
    <w:rsid w:val="008A04C9"/>
    <w:rsid w:val="008B4E41"/>
    <w:rsid w:val="008D3E01"/>
    <w:rsid w:val="008E4069"/>
    <w:rsid w:val="008E7F8A"/>
    <w:rsid w:val="008F36BB"/>
    <w:rsid w:val="00903097"/>
    <w:rsid w:val="00910C64"/>
    <w:rsid w:val="00914BCB"/>
    <w:rsid w:val="00926A6E"/>
    <w:rsid w:val="00932C9B"/>
    <w:rsid w:val="00941B4B"/>
    <w:rsid w:val="0094764F"/>
    <w:rsid w:val="009569B1"/>
    <w:rsid w:val="00967C7F"/>
    <w:rsid w:val="0097214D"/>
    <w:rsid w:val="00981991"/>
    <w:rsid w:val="009B3B57"/>
    <w:rsid w:val="009C7D88"/>
    <w:rsid w:val="00A0035A"/>
    <w:rsid w:val="00A328BC"/>
    <w:rsid w:val="00A357EF"/>
    <w:rsid w:val="00A43AFD"/>
    <w:rsid w:val="00A6379F"/>
    <w:rsid w:val="00A77B85"/>
    <w:rsid w:val="00A81A1F"/>
    <w:rsid w:val="00A83A41"/>
    <w:rsid w:val="00AC04B4"/>
    <w:rsid w:val="00AC1DE1"/>
    <w:rsid w:val="00B029BD"/>
    <w:rsid w:val="00B03332"/>
    <w:rsid w:val="00B37BBF"/>
    <w:rsid w:val="00B427AE"/>
    <w:rsid w:val="00B51194"/>
    <w:rsid w:val="00B5400F"/>
    <w:rsid w:val="00B62285"/>
    <w:rsid w:val="00B63C2F"/>
    <w:rsid w:val="00B7762E"/>
    <w:rsid w:val="00B91704"/>
    <w:rsid w:val="00B933C2"/>
    <w:rsid w:val="00BA19AD"/>
    <w:rsid w:val="00BA1F86"/>
    <w:rsid w:val="00BA5C16"/>
    <w:rsid w:val="00BA6513"/>
    <w:rsid w:val="00BC726D"/>
    <w:rsid w:val="00BD37AB"/>
    <w:rsid w:val="00BE4A8E"/>
    <w:rsid w:val="00C27819"/>
    <w:rsid w:val="00C42847"/>
    <w:rsid w:val="00C670C6"/>
    <w:rsid w:val="00C93750"/>
    <w:rsid w:val="00C94D46"/>
    <w:rsid w:val="00C976D4"/>
    <w:rsid w:val="00CD0696"/>
    <w:rsid w:val="00CD2CA3"/>
    <w:rsid w:val="00D017DA"/>
    <w:rsid w:val="00D04B0C"/>
    <w:rsid w:val="00D24BDE"/>
    <w:rsid w:val="00D313BC"/>
    <w:rsid w:val="00D37DAC"/>
    <w:rsid w:val="00D62D79"/>
    <w:rsid w:val="00D632A6"/>
    <w:rsid w:val="00D7676C"/>
    <w:rsid w:val="00D94F3B"/>
    <w:rsid w:val="00DA4F92"/>
    <w:rsid w:val="00DA6C05"/>
    <w:rsid w:val="00DB20AD"/>
    <w:rsid w:val="00DB30B6"/>
    <w:rsid w:val="00DF0962"/>
    <w:rsid w:val="00E058D8"/>
    <w:rsid w:val="00E166B8"/>
    <w:rsid w:val="00E167AC"/>
    <w:rsid w:val="00E27CBF"/>
    <w:rsid w:val="00E35D05"/>
    <w:rsid w:val="00E50C4B"/>
    <w:rsid w:val="00E5232F"/>
    <w:rsid w:val="00E63FFE"/>
    <w:rsid w:val="00E81450"/>
    <w:rsid w:val="00EA4B7C"/>
    <w:rsid w:val="00EF1D79"/>
    <w:rsid w:val="00F0317A"/>
    <w:rsid w:val="00F06A10"/>
    <w:rsid w:val="00F30BD0"/>
    <w:rsid w:val="00F31023"/>
    <w:rsid w:val="00F37F36"/>
    <w:rsid w:val="00F64F91"/>
    <w:rsid w:val="00F67F8C"/>
    <w:rsid w:val="00F949F9"/>
    <w:rsid w:val="00FA3756"/>
    <w:rsid w:val="00FA7CF2"/>
    <w:rsid w:val="00FD108A"/>
    <w:rsid w:val="00FE3058"/>
    <w:rsid w:val="00FE6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D7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62D79"/>
    <w:pPr>
      <w:keepNext/>
      <w:jc w:val="center"/>
      <w:outlineLvl w:val="0"/>
    </w:pPr>
    <w:rPr>
      <w:b/>
      <w:bCs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62D79"/>
    <w:pPr>
      <w:keepNext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62D79"/>
    <w:pPr>
      <w:keepNext/>
      <w:framePr w:hSpace="141" w:wrap="notBeside" w:hAnchor="margin" w:xAlign="center" w:y="1279"/>
      <w:outlineLvl w:val="2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7A1598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7A159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7A159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B2312"/>
    <w:rPr>
      <w:rFonts w:eastAsia="Times New Roman" w:cs="Times New Roman"/>
      <w:b/>
      <w:bCs/>
      <w:sz w:val="24"/>
      <w:szCs w:val="24"/>
      <w:lang w:val="tr-TR" w:eastAsia="tr-TR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F2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6F2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6F22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6F2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6F22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uiPriority w:val="99"/>
    <w:rsid w:val="00D62D79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B2312"/>
    <w:rPr>
      <w:rFonts w:cs="Times New Roman"/>
      <w:sz w:val="24"/>
      <w:szCs w:val="24"/>
      <w:lang w:val="tr-TR" w:eastAsia="tr-TR" w:bidi="ar-SA"/>
    </w:rPr>
  </w:style>
  <w:style w:type="paragraph" w:customStyle="1" w:styleId="Stil1">
    <w:name w:val="Stil1"/>
    <w:basedOn w:val="Normal"/>
    <w:link w:val="Stil1Char"/>
    <w:autoRedefine/>
    <w:uiPriority w:val="99"/>
    <w:rsid w:val="00CD2CA3"/>
    <w:pPr>
      <w:framePr w:hSpace="141" w:wrap="around" w:hAnchor="margin" w:xAlign="center" w:y="1279"/>
      <w:tabs>
        <w:tab w:val="left" w:pos="1545"/>
      </w:tabs>
    </w:pPr>
    <w:rPr>
      <w:sz w:val="28"/>
      <w:szCs w:val="28"/>
    </w:rPr>
  </w:style>
  <w:style w:type="character" w:customStyle="1" w:styleId="Stil1Char">
    <w:name w:val="Stil1 Char"/>
    <w:basedOn w:val="DefaultParagraphFont"/>
    <w:link w:val="Stil1"/>
    <w:uiPriority w:val="99"/>
    <w:locked/>
    <w:rsid w:val="00CD2CA3"/>
    <w:rPr>
      <w:rFonts w:cs="Times New Roman"/>
      <w:sz w:val="28"/>
      <w:szCs w:val="28"/>
      <w:lang w:val="tr-TR" w:eastAsia="tr-TR" w:bidi="ar-SA"/>
    </w:rPr>
  </w:style>
  <w:style w:type="paragraph" w:customStyle="1" w:styleId="Stil2">
    <w:name w:val="Stil2"/>
    <w:basedOn w:val="Stil1"/>
    <w:link w:val="Stil2Char"/>
    <w:uiPriority w:val="99"/>
    <w:rsid w:val="006B2312"/>
    <w:pPr>
      <w:framePr w:wrap="around"/>
    </w:pPr>
  </w:style>
  <w:style w:type="character" w:customStyle="1" w:styleId="Stil2Char">
    <w:name w:val="Stil2 Char"/>
    <w:basedOn w:val="Stil1Char"/>
    <w:link w:val="Stil2"/>
    <w:uiPriority w:val="99"/>
    <w:locked/>
    <w:rsid w:val="00EA4B7C"/>
  </w:style>
  <w:style w:type="character" w:customStyle="1" w:styleId="Stil3">
    <w:name w:val="Stil3"/>
    <w:basedOn w:val="DefaultParagraphFont"/>
    <w:uiPriority w:val="99"/>
    <w:rsid w:val="00EA4B7C"/>
    <w:rPr>
      <w:rFonts w:ascii="Times New Roman" w:hAnsi="Times New Roman" w:cs="Times New Roman"/>
    </w:rPr>
  </w:style>
  <w:style w:type="paragraph" w:customStyle="1" w:styleId="Stil4">
    <w:name w:val="Stil4"/>
    <w:basedOn w:val="Stil1"/>
    <w:link w:val="Stil4Char"/>
    <w:uiPriority w:val="99"/>
    <w:rsid w:val="00EA4B7C"/>
    <w:pPr>
      <w:framePr w:wrap="around"/>
    </w:pPr>
    <w:rPr>
      <w:rFonts w:ascii="Hand Center" w:hAnsi="Hand Center"/>
    </w:rPr>
  </w:style>
  <w:style w:type="character" w:customStyle="1" w:styleId="Stil4Char">
    <w:name w:val="Stil4 Char"/>
    <w:basedOn w:val="Stil1Char"/>
    <w:link w:val="Stil4"/>
    <w:uiPriority w:val="99"/>
    <w:locked/>
    <w:rsid w:val="00EA4B7C"/>
    <w:rPr>
      <w:rFonts w:ascii="Hand Center" w:hAnsi="Hand Center"/>
    </w:rPr>
  </w:style>
  <w:style w:type="paragraph" w:customStyle="1" w:styleId="Stil5">
    <w:name w:val="Stil5"/>
    <w:basedOn w:val="Stil1"/>
    <w:uiPriority w:val="99"/>
    <w:rsid w:val="00272D72"/>
    <w:pPr>
      <w:framePr w:wrap="around"/>
    </w:pPr>
  </w:style>
  <w:style w:type="table" w:styleId="TableGrid">
    <w:name w:val="Table Grid"/>
    <w:basedOn w:val="TableNormal"/>
    <w:uiPriority w:val="99"/>
    <w:rsid w:val="006E2F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933C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279</Words>
  <Characters>1595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İçerik Düzeyi</dc:title>
  <dc:subject>www.sorubak.com</dc:subject>
  <dc:creator>xxxx</dc:creator>
  <cp:keywords>www.sorubak.com</cp:keywords>
  <dc:description>www.sorubak.com</dc:description>
  <cp:lastModifiedBy>edanur</cp:lastModifiedBy>
  <cp:revision>4</cp:revision>
  <dcterms:created xsi:type="dcterms:W3CDTF">2013-03-04T19:09:00Z</dcterms:created>
  <dcterms:modified xsi:type="dcterms:W3CDTF">2014-02-16T22:03:00Z</dcterms:modified>
  <cp:category>www.sorubak.com</cp:category>
</cp:coreProperties>
</file>