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FE" w:rsidRPr="000D20CD" w:rsidRDefault="000845FE" w:rsidP="002C5222">
      <w:pPr>
        <w:pStyle w:val="Default"/>
        <w:rPr>
          <w:rFonts w:ascii="Century Gothic" w:hAnsi="Century Gothic"/>
        </w:rPr>
      </w:pPr>
      <w:r w:rsidRPr="000D20CD">
        <w:rPr>
          <w:rFonts w:ascii="Century Gothic" w:hAnsi="Century Gothic"/>
        </w:rPr>
        <w:t>BÖLME PROBLEMLERİ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1.Bir terzi </w:t>
      </w:r>
      <w:smartTag w:uri="urn:schemas-microsoft-com:office:smarttags" w:element="metricconverter">
        <w:smartTagPr>
          <w:attr w:name="ProductID" w:val="45 metre"/>
        </w:smartTagPr>
        <w:r w:rsidRPr="000D20CD">
          <w:rPr>
            <w:rFonts w:ascii="Century Gothic" w:hAnsi="Century Gothic"/>
            <w:sz w:val="24"/>
            <w:szCs w:val="24"/>
          </w:rPr>
          <w:t>45 metre</w:t>
        </w:r>
      </w:smartTag>
      <w:r w:rsidRPr="000D20CD">
        <w:rPr>
          <w:rFonts w:ascii="Century Gothic" w:hAnsi="Century Gothic"/>
          <w:sz w:val="24"/>
          <w:szCs w:val="24"/>
        </w:rPr>
        <w:t xml:space="preserve"> kumaştan aynı ölçülerde 9 takım elbise dikiyor. Bu terzi bir takım elbise için kaç metre kumaş harcamıştır?</w:t>
      </w:r>
    </w:p>
    <w:p w:rsidR="000845FE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2.Bakkal </w:t>
      </w:r>
      <w:smartTag w:uri="urn:schemas-microsoft-com:office:smarttags" w:element="metricconverter">
        <w:smartTagPr>
          <w:attr w:name="ProductID" w:val="60 kg"/>
        </w:smartTagPr>
        <w:r w:rsidRPr="000D20CD">
          <w:rPr>
            <w:rFonts w:ascii="Century Gothic" w:hAnsi="Century Gothic"/>
            <w:sz w:val="24"/>
            <w:szCs w:val="24"/>
          </w:rPr>
          <w:t>60 kg</w:t>
        </w:r>
      </w:smartTag>
      <w:r w:rsidRPr="000D20CD">
        <w:rPr>
          <w:rFonts w:ascii="Century Gothic" w:hAnsi="Century Gothic"/>
          <w:sz w:val="24"/>
          <w:szCs w:val="24"/>
        </w:rPr>
        <w:t xml:space="preserve"> pirincin önce yarısını sattı. Sonra kalan pirinçten </w:t>
      </w:r>
      <w:smartTag w:uri="urn:schemas-microsoft-com:office:smarttags" w:element="metricconverter">
        <w:smartTagPr>
          <w:attr w:name="ProductID" w:val="3 kg"/>
        </w:smartTagPr>
        <w:r w:rsidRPr="000D20CD">
          <w:rPr>
            <w:rFonts w:ascii="Century Gothic" w:hAnsi="Century Gothic"/>
            <w:sz w:val="24"/>
            <w:szCs w:val="24"/>
          </w:rPr>
          <w:t>3 kg</w:t>
        </w:r>
      </w:smartTag>
      <w:r w:rsidRPr="000D20CD">
        <w:rPr>
          <w:rFonts w:ascii="Century Gothic" w:hAnsi="Century Gothic"/>
          <w:sz w:val="24"/>
          <w:szCs w:val="24"/>
        </w:rPr>
        <w:t xml:space="preserve"> daha satıldı. Geriye kaç kg pirinç kaldı?</w:t>
      </w:r>
    </w:p>
    <w:p w:rsidR="000845FE" w:rsidRDefault="000845FE" w:rsidP="003C1965">
      <w:pPr>
        <w:rPr>
          <w:rFonts w:ascii="Arial" w:hAnsi="Arial" w:cs="Arial"/>
          <w:b/>
          <w:sz w:val="28"/>
          <w:szCs w:val="28"/>
        </w:rPr>
      </w:pPr>
      <w:hyperlink r:id="rId5" w:history="1">
        <w:r>
          <w:rPr>
            <w:rStyle w:val="Hyperlink"/>
            <w:rFonts w:ascii="Arial" w:hAnsi="Arial" w:cs="Arial"/>
            <w:b/>
            <w:sz w:val="28"/>
            <w:szCs w:val="28"/>
          </w:rPr>
          <w:t>www.sorubak.com</w:t>
        </w:r>
      </w:hyperlink>
      <w:r>
        <w:rPr>
          <w:rFonts w:ascii="Arial" w:hAnsi="Arial" w:cs="Arial"/>
          <w:b/>
          <w:sz w:val="28"/>
          <w:szCs w:val="28"/>
        </w:rPr>
        <w:t xml:space="preserve"> </w:t>
      </w:r>
    </w:p>
    <w:p w:rsidR="000845FE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3.Babam 96 metrelik duvarın yarısını ördü. Duvarın kalan kısmını 4 günde bitirebilmesi için, günde kaç metre örmesi gerekir?</w:t>
      </w:r>
    </w:p>
    <w:p w:rsidR="000845FE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4.  Haftada 84 ekmek tüketen bir aile, 24 ekmeği kaç günde tüketir?</w:t>
      </w:r>
    </w:p>
    <w:p w:rsidR="000845FE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5.   Bir bölme işleminde kalan 3, bölüm 16, bölen 7 ise bölünen kaçtır?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6.    262 sayfalık kitabın önce 46 sayfasını okudum. Kalan bölümü 3 günde bitirebilmek  için günde kaç sayfa  okumam gerekir?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7.Yarısı 36 tane olan cevizlerin dördünü yedim. Geriye kaç cevizim kaldı?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8.  6 tanesi 102 TL olan kitapların, 2 tanesi kaç TL’dir?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9.Üç eşit sayının toplamı 180’dir.Bu sayılardan ikisinin toplamı kaçtır?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10. 6 tanesi 24 TL olan karpuzlardan 2 tane aldım. Satıcıya 20TL verdim. Ne kadar para üstü almam gerekir?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11.23 Nisan Ulusal Egemenlik ve Çocuk Bayramı için yurdumuza gelen misafirlerden 48 tanesi okulumuza geldi. Her birimiz 2 misafir alsak, kaç arkadaşımız ev sahipliği yapmış olur?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12.Müdür okula gelen 184 tane kitabı sekizer tane olmak üzere sınıflara eşit olarak dağıttı. Müdür kaç sınıfa kitap dağıtmıştır?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13.Bakkal amca 288 şekeri 8 kutuya eşit olarak koyduğunda,  her kutuda kaç şeker olur?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14.Sınıfımızda 30 öğrenci vardır. Her sırada 2 öğrenci oturduğuna göre, sınıfımızda kaç sıra vardır?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15.Günde 2 bardak süt içen bir çocuk,  80 bardak sütü kaç günde içer?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16.Bayramda sınıfımız süslemek için Yusuf 8, Asım 9, Dilara 15 ve İrem 18 bayrak getirdi. Bu bayrakları 6 pencereye eşit olacak şekilde astık. Her bir pencereye kaç bayrak asmış olduk?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 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17.Manifaturacı </w:t>
      </w:r>
      <w:smartTag w:uri="urn:schemas-microsoft-com:office:smarttags" w:element="metricconverter">
        <w:smartTagPr>
          <w:attr w:name="ProductID" w:val="70 metre"/>
        </w:smartTagPr>
        <w:r w:rsidRPr="000D20CD">
          <w:rPr>
            <w:rFonts w:ascii="Century Gothic" w:hAnsi="Century Gothic"/>
            <w:sz w:val="24"/>
            <w:szCs w:val="24"/>
          </w:rPr>
          <w:t>70 metre</w:t>
        </w:r>
      </w:smartTag>
      <w:r w:rsidRPr="000D20CD">
        <w:rPr>
          <w:rFonts w:ascii="Century Gothic" w:hAnsi="Century Gothic"/>
          <w:sz w:val="24"/>
          <w:szCs w:val="24"/>
        </w:rPr>
        <w:t xml:space="preserve"> kumaşı, 5 metrelik parçalar halinde kestiğinde,  kaç parça elde etmiş olur?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18.Elif Sude 160 sayfalık kitabı her gün eşit sayıda sayfa okuyarak 5 günde bitirmiştir. Elif Sude bir günde kaç sayfa kitap okumuştur?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19.Öğretmenimiz 62 şekerin 3 fazlasını,  soruları doğru cevaplayan 5 arkadaşımıza eşit olarak paylaştırdı. Arkadaşlarımızın her biri kaç şeker aldı?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20.Babam 60 TL’ye aldığı gömleğin 8 TL’sini peşin, kalanı 4 taksitte ödedi. Babam bir taksitte kaç TL ödemiştir?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21.Bir aile 7 haftada </w:t>
      </w:r>
      <w:smartTag w:uri="urn:schemas-microsoft-com:office:smarttags" w:element="metricconverter">
        <w:smartTagPr>
          <w:attr w:name="ProductID" w:val="98 litre"/>
        </w:smartTagPr>
        <w:r w:rsidRPr="000D20CD">
          <w:rPr>
            <w:rFonts w:ascii="Century Gothic" w:hAnsi="Century Gothic"/>
            <w:sz w:val="24"/>
            <w:szCs w:val="24"/>
          </w:rPr>
          <w:t>98 litre</w:t>
        </w:r>
      </w:smartTag>
      <w:r w:rsidRPr="000D20CD">
        <w:rPr>
          <w:rFonts w:ascii="Century Gothic" w:hAnsi="Century Gothic"/>
          <w:sz w:val="24"/>
          <w:szCs w:val="24"/>
        </w:rPr>
        <w:t xml:space="preserve"> süt tüketmektedir. Bu aile 2 günde kaç litre süt tüketir?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22. Cebimdeki 120 TL paranın 30 TL’sini harcadım. Geriye kalanı 3 kardeşime eşit paylaştırdım. Her bir kardeşime kaç TL vermişimdir?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23.Bir çarpma işleminde çarpım 162’dır.Çarpanlardan biri 9 ise, diğer çarpan kaçtır?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24.    7 sayısının 8 katının yarısı kaçtır?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25. Ağaçtaki 88 kuş,  4 dala eşit olarak konduğunda, bir daldaki kuş sayısı kaçtır?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26.Havuzdaki 48 kuğu dörderli gruplar halinde yüzüyor. Havuzda kaç grup kuğu vardır?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27.Annem 160 TL olan tencere takımını, 5 taksitte almak üzere anlaştı. Annem kaç taksit öder? 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28.Öğretmenimiz  96 tane kalemi sınıftaki 6 arkadaşımıza eşit olarak dağıttı. Her birine kaç kalem düşer?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29. Annem </w:t>
      </w:r>
      <w:smartTag w:uri="urn:schemas-microsoft-com:office:smarttags" w:element="metricconverter">
        <w:smartTagPr>
          <w:attr w:name="ProductID" w:val="180 gram"/>
        </w:smartTagPr>
        <w:r w:rsidRPr="000D20CD">
          <w:rPr>
            <w:rFonts w:ascii="Century Gothic" w:hAnsi="Century Gothic"/>
            <w:sz w:val="24"/>
            <w:szCs w:val="24"/>
          </w:rPr>
          <w:t>180 gram</w:t>
        </w:r>
      </w:smartTag>
      <w:r w:rsidRPr="000D20CD">
        <w:rPr>
          <w:rFonts w:ascii="Century Gothic" w:hAnsi="Century Gothic"/>
          <w:sz w:val="24"/>
          <w:szCs w:val="24"/>
        </w:rPr>
        <w:t xml:space="preserve"> cevizi 6 kardeşime eşit olarak paylaştırdı. Her birine kaç gram ceviz düştü?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30. Satıcı </w:t>
      </w:r>
      <w:smartTag w:uri="urn:schemas-microsoft-com:office:smarttags" w:element="metricconverter">
        <w:smartTagPr>
          <w:attr w:name="ProductID" w:val="150 kg"/>
        </w:smartTagPr>
        <w:r w:rsidRPr="000D20CD">
          <w:rPr>
            <w:rFonts w:ascii="Century Gothic" w:hAnsi="Century Gothic"/>
            <w:sz w:val="24"/>
            <w:szCs w:val="24"/>
          </w:rPr>
          <w:t>150 kg</w:t>
        </w:r>
      </w:smartTag>
      <w:r w:rsidRPr="000D20CD">
        <w:rPr>
          <w:rFonts w:ascii="Century Gothic" w:hAnsi="Century Gothic"/>
          <w:sz w:val="24"/>
          <w:szCs w:val="24"/>
        </w:rPr>
        <w:t xml:space="preserve"> elmayı 6 kasaya eşit olarak paylaştırdı. Her kasada kaç kg elma vardır?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31.Bir inek 5 günde </w:t>
      </w:r>
      <w:smartTag w:uri="urn:schemas-microsoft-com:office:smarttags" w:element="metricconverter">
        <w:smartTagPr>
          <w:attr w:name="ProductID" w:val="25 litre"/>
        </w:smartTagPr>
        <w:r w:rsidRPr="000D20CD">
          <w:rPr>
            <w:rFonts w:ascii="Century Gothic" w:hAnsi="Century Gothic"/>
            <w:sz w:val="24"/>
            <w:szCs w:val="24"/>
          </w:rPr>
          <w:t>25 litre</w:t>
        </w:r>
      </w:smartTag>
      <w:r w:rsidRPr="000D20CD">
        <w:rPr>
          <w:rFonts w:ascii="Century Gothic" w:hAnsi="Century Gothic"/>
          <w:sz w:val="24"/>
          <w:szCs w:val="24"/>
        </w:rPr>
        <w:t xml:space="preserve"> süt vermektedir. Bu inekten bir haftada kaç litre süt alınır?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32.Her birinde 10 tane lokum  bulunan  6 kutuyu birleştirdik. Bu lokumları 4 arkadaş eşit olarak paylaştık. Her birimize kaç lokum düşmüştür?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33. Bir sayı 8’e bölününce sonuç 28 çıkar. Bu sayı kaçtır?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34.Beş düzine yumurtanın 4 tanesi kırıldı. Kalan yumurtaları 7 kutuya eşit olarak paylaştırdık. Her kutuda kaç yumurta olur?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35.Kümesteki tavukların toplam ayak sayısı 120’dir.Kümeste kaç tavuk vardır?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36.Bir sırada iki öğrenci oturmaktadır. 180 öğrencisi olan okul için kaç sıra gerekir?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37.Bir ahırdaki ineklerin ayak sayıları toplamı 176’dır.Bu ahırda kaç inek vardır? 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38.Bir bölme işleminde bölünen 232, bölen 8 ise bölüm kaçtır?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39.Bir bölme işleminde bölünen 120, bölen 5 ile bölüm kaçtır?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40.Marketteki </w:t>
      </w:r>
      <w:smartTag w:uri="urn:schemas-microsoft-com:office:smarttags" w:element="metricconverter">
        <w:smartTagPr>
          <w:attr w:name="ProductID" w:val="80 kg"/>
        </w:smartTagPr>
        <w:r w:rsidRPr="000D20CD">
          <w:rPr>
            <w:rFonts w:ascii="Century Gothic" w:hAnsi="Century Gothic"/>
            <w:sz w:val="24"/>
            <w:szCs w:val="24"/>
          </w:rPr>
          <w:t>80 kg</w:t>
        </w:r>
      </w:smartTag>
      <w:r w:rsidRPr="000D20CD">
        <w:rPr>
          <w:rFonts w:ascii="Century Gothic" w:hAnsi="Century Gothic"/>
          <w:sz w:val="24"/>
          <w:szCs w:val="24"/>
        </w:rPr>
        <w:t xml:space="preserve"> şekeri 5 poşete eşit paylaştırdık. Her poşette kaç kg şeker olur?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41. Bir kümeste 120 tavuk vardır. Tavukların yarısı kadar da civciv vardır. Kümeste toplam kaç hayvan vardır?</w:t>
      </w: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42.Peynirci </w:t>
      </w:r>
      <w:smartTag w:uri="urn:schemas-microsoft-com:office:smarttags" w:element="metricconverter">
        <w:smartTagPr>
          <w:attr w:name="ProductID" w:val="75 kg"/>
        </w:smartTagPr>
        <w:r w:rsidRPr="000D20CD">
          <w:rPr>
            <w:rFonts w:ascii="Century Gothic" w:hAnsi="Century Gothic"/>
            <w:sz w:val="24"/>
            <w:szCs w:val="24"/>
          </w:rPr>
          <w:t>75 kg</w:t>
        </w:r>
      </w:smartTag>
      <w:r w:rsidRPr="000D20CD">
        <w:rPr>
          <w:rFonts w:ascii="Century Gothic" w:hAnsi="Century Gothic"/>
          <w:sz w:val="24"/>
          <w:szCs w:val="24"/>
        </w:rPr>
        <w:t xml:space="preserve"> peyniri 5 teneke kutuya eşit dolduruyor. Her kutuda kaç kg peynir vardır?</w:t>
      </w:r>
    </w:p>
    <w:p w:rsidR="000845FE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441960">
      <w:pPr>
        <w:spacing w:after="0"/>
        <w:rPr>
          <w:rFonts w:ascii="Century Gothic" w:hAnsi="Century Gothic"/>
          <w:sz w:val="24"/>
          <w:szCs w:val="24"/>
        </w:rPr>
      </w:pPr>
    </w:p>
    <w:p w:rsidR="000845FE" w:rsidRDefault="000845FE" w:rsidP="00441960">
      <w:pPr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color w:val="000000"/>
          <w:sz w:val="24"/>
          <w:szCs w:val="24"/>
        </w:rPr>
        <w:t>43. Okulda  96 tane cevizi 3 arkadaş aralarında paylaşıyorlar.Her birine kaç tane ceviz düşer?</w:t>
      </w:r>
    </w:p>
    <w:p w:rsidR="000845FE" w:rsidRPr="000D20CD" w:rsidRDefault="000845FE" w:rsidP="00441960">
      <w:pPr>
        <w:rPr>
          <w:rFonts w:ascii="Century Gothic" w:hAnsi="Century Gothic" w:cs="Arial"/>
          <w:color w:val="000000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noProof/>
          <w:color w:val="000000"/>
          <w:sz w:val="24"/>
          <w:szCs w:val="24"/>
          <w:lang w:eastAsia="tr-TR" w:bidi="ar-SA"/>
        </w:rPr>
        <w:t xml:space="preserve">44.  </w:t>
      </w:r>
      <w:r w:rsidRPr="000D20CD">
        <w:rPr>
          <w:rFonts w:ascii="Century Gothic" w:hAnsi="Century Gothic" w:cs="Arial"/>
          <w:color w:val="000000"/>
          <w:sz w:val="24"/>
          <w:szCs w:val="24"/>
        </w:rPr>
        <w:t>72  kalemi 4 öğrenci eşit olarak paylaşıyorlar.Her birine kaç tane kalem düşer?</w:t>
      </w: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color w:val="000000"/>
          <w:sz w:val="24"/>
          <w:szCs w:val="24"/>
        </w:rPr>
        <w:t>45.      85 sayısını 5 ‘e bölersek bölümün 6 katı kaçtır?</w:t>
      </w: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noProof/>
          <w:color w:val="000000"/>
          <w:sz w:val="24"/>
          <w:szCs w:val="24"/>
          <w:lang w:eastAsia="tr-TR" w:bidi="ar-SA"/>
        </w:rPr>
        <w:t xml:space="preserve">46. </w:t>
      </w:r>
      <w:r w:rsidRPr="000D20CD">
        <w:rPr>
          <w:rFonts w:ascii="Century Gothic" w:hAnsi="Century Gothic" w:cs="Arial"/>
          <w:color w:val="000000"/>
          <w:sz w:val="24"/>
          <w:szCs w:val="24"/>
        </w:rPr>
        <w:t>Bir bölme işleminde bölen 5,bölüm 13 ise bölünen sayı kaçtır?</w:t>
      </w: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color w:val="000000"/>
          <w:sz w:val="24"/>
          <w:szCs w:val="24"/>
        </w:rPr>
        <w:t>47.Üç kardeş  6 düzine defteri kendi aralarında paylaşırlarsa her birine kaç defter düşer?</w:t>
      </w: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noProof/>
          <w:color w:val="000000"/>
          <w:sz w:val="24"/>
          <w:szCs w:val="24"/>
          <w:lang w:eastAsia="tr-TR" w:bidi="ar-SA"/>
        </w:rPr>
        <w:t>48.</w:t>
      </w:r>
      <w:r w:rsidRPr="000D20CD">
        <w:rPr>
          <w:rFonts w:ascii="Century Gothic" w:hAnsi="Century Gothic" w:cs="Arial"/>
          <w:color w:val="000000"/>
          <w:sz w:val="24"/>
          <w:szCs w:val="24"/>
        </w:rPr>
        <w:t>Bir çiftlikte keçi ve kazların ayaklarının sayısı 74’dür.Kazların sayısı 9 olduğuna göre keçilerin sayısı kaçtır?</w:t>
      </w: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color w:val="000000"/>
          <w:sz w:val="24"/>
          <w:szCs w:val="24"/>
        </w:rPr>
        <w:t xml:space="preserve"> </w:t>
      </w: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noProof/>
          <w:color w:val="000000"/>
          <w:sz w:val="24"/>
          <w:szCs w:val="24"/>
          <w:lang w:eastAsia="tr-TR" w:bidi="ar-SA"/>
        </w:rPr>
        <w:t xml:space="preserve">49.   </w:t>
      </w:r>
      <w:r w:rsidRPr="000D20CD">
        <w:rPr>
          <w:rFonts w:ascii="Century Gothic" w:hAnsi="Century Gothic" w:cs="Arial"/>
          <w:color w:val="000000"/>
          <w:sz w:val="24"/>
          <w:szCs w:val="24"/>
        </w:rPr>
        <w:t>96 tane kitabı 4 katlı bir kitaplığa eşit olarak dizmek istiyoruz.Her rafa kaç kitap koymalıyız?</w:t>
      </w: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noProof/>
          <w:color w:val="000000"/>
          <w:sz w:val="24"/>
          <w:szCs w:val="24"/>
          <w:lang w:eastAsia="tr-TR" w:bidi="ar-SA"/>
        </w:rPr>
        <w:t>50.</w:t>
      </w:r>
      <w:r w:rsidRPr="000D20CD">
        <w:rPr>
          <w:rFonts w:ascii="Century Gothic" w:hAnsi="Century Gothic" w:cs="Arial"/>
          <w:color w:val="000000"/>
          <w:sz w:val="24"/>
          <w:szCs w:val="24"/>
        </w:rPr>
        <w:t>Bir hafta 7 gün ise 70 gün kaç hafta eder?</w:t>
      </w: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441960">
      <w:pPr>
        <w:rPr>
          <w:rFonts w:ascii="Century Gothic" w:hAnsi="Century Gothic" w:cs="Arial"/>
          <w:color w:val="000000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noProof/>
          <w:color w:val="000000"/>
          <w:sz w:val="24"/>
          <w:szCs w:val="24"/>
          <w:lang w:eastAsia="tr-TR" w:bidi="ar-SA"/>
        </w:rPr>
        <w:t>51.</w:t>
      </w:r>
      <w:r w:rsidRPr="000D20CD">
        <w:rPr>
          <w:rFonts w:ascii="Century Gothic" w:hAnsi="Century Gothic" w:cs="Arial"/>
          <w:color w:val="000000"/>
          <w:sz w:val="24"/>
          <w:szCs w:val="24"/>
        </w:rPr>
        <w:t>Babam  84 TL’ye aldığı montunu 6 taksitte ödeyecek. Her ay kaç TL ödemelidir?</w:t>
      </w: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noProof/>
          <w:color w:val="000000"/>
          <w:sz w:val="24"/>
          <w:szCs w:val="24"/>
          <w:lang w:eastAsia="tr-TR" w:bidi="ar-SA"/>
        </w:rPr>
        <w:t>52.</w:t>
      </w:r>
      <w:r w:rsidRPr="000D20CD">
        <w:rPr>
          <w:rFonts w:ascii="Century Gothic" w:hAnsi="Century Gothic" w:cs="Arial"/>
          <w:color w:val="000000"/>
          <w:sz w:val="24"/>
          <w:szCs w:val="24"/>
        </w:rPr>
        <w:t>Her gün  3 ekmek yiyen bir aile 15 ekmeğin 5 katı ekmeği kaç günde yer?</w:t>
      </w: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noProof/>
          <w:color w:val="000000"/>
          <w:sz w:val="24"/>
          <w:szCs w:val="24"/>
          <w:lang w:eastAsia="tr-TR" w:bidi="ar-SA"/>
        </w:rPr>
        <w:t xml:space="preserve">53.   </w:t>
      </w:r>
      <w:r w:rsidRPr="000D20CD">
        <w:rPr>
          <w:rFonts w:ascii="Century Gothic" w:hAnsi="Century Gothic" w:cs="Arial"/>
          <w:color w:val="000000"/>
          <w:sz w:val="24"/>
          <w:szCs w:val="24"/>
        </w:rPr>
        <w:t>87 kişilik bir sinema salonunda her sırada 6 kişi oturursa kaç kişi ayakta kalır?</w:t>
      </w: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  <w:r w:rsidRPr="000D20CD">
        <w:rPr>
          <w:rFonts w:ascii="Century Gothic" w:hAnsi="Century Gothic" w:cs="Arial"/>
          <w:noProof/>
          <w:color w:val="000000"/>
          <w:sz w:val="24"/>
          <w:szCs w:val="24"/>
          <w:lang w:eastAsia="tr-TR" w:bidi="ar-SA"/>
        </w:rPr>
        <w:t xml:space="preserve">54. </w:t>
      </w:r>
      <w:r w:rsidRPr="000D20CD">
        <w:rPr>
          <w:rFonts w:ascii="Century Gothic" w:hAnsi="Century Gothic" w:cs="Arial"/>
          <w:color w:val="000000"/>
          <w:sz w:val="24"/>
          <w:szCs w:val="24"/>
        </w:rPr>
        <w:t>Yarısı  32 olan fındıkların tamamını 8 kişiye paylaştırırsak her birine kaç fındık düşer?</w:t>
      </w:r>
    </w:p>
    <w:p w:rsidR="000845FE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color w:val="000000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55. Bir bölme işleminde bölen 9, bölüm 96 ve kalan 7 ise bölünen kaçtır?</w:t>
      </w:r>
    </w:p>
    <w:p w:rsidR="000845FE" w:rsidRDefault="000845FE" w:rsidP="00B7302F">
      <w:pPr>
        <w:spacing w:after="0"/>
        <w:rPr>
          <w:rFonts w:ascii="Century Gothic" w:hAnsi="Century Gothic" w:cs="Calibri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Calibri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sz w:val="24"/>
          <w:szCs w:val="24"/>
        </w:rPr>
      </w:pPr>
      <w:r w:rsidRPr="000D20CD">
        <w:rPr>
          <w:rFonts w:ascii="Century Gothic" w:hAnsi="Century Gothic" w:cs="Arial"/>
          <w:sz w:val="24"/>
          <w:szCs w:val="24"/>
        </w:rPr>
        <w:t>56.Bir bölme işleminde bölünen 197, bölen 5 ise bölüm ve kalanın çarpımı kaçtır?</w:t>
      </w:r>
    </w:p>
    <w:p w:rsidR="000845FE" w:rsidRPr="000D20CD" w:rsidRDefault="000845FE" w:rsidP="00B7302F">
      <w:pPr>
        <w:spacing w:after="0"/>
        <w:rPr>
          <w:rFonts w:ascii="Century Gothic" w:hAnsi="Century Gothic" w:cs="Arial"/>
          <w:sz w:val="24"/>
          <w:szCs w:val="24"/>
        </w:rPr>
      </w:pPr>
    </w:p>
    <w:p w:rsidR="000845FE" w:rsidRPr="000D20CD" w:rsidRDefault="000845FE" w:rsidP="00B7302F">
      <w:pPr>
        <w:pStyle w:val="ListParagraph"/>
        <w:spacing w:before="0" w:beforeAutospacing="0" w:after="0" w:afterAutospacing="0" w:line="276" w:lineRule="auto"/>
        <w:ind w:left="0"/>
        <w:rPr>
          <w:rFonts w:ascii="Century Gothic" w:hAnsi="Century Gothic"/>
          <w:sz w:val="24"/>
          <w:szCs w:val="24"/>
          <w:lang w:bidi="ar-SA"/>
        </w:rPr>
      </w:pPr>
      <w:r w:rsidRPr="000D20CD">
        <w:rPr>
          <w:rFonts w:ascii="Century Gothic" w:hAnsi="Century Gothic"/>
          <w:sz w:val="24"/>
          <w:szCs w:val="24"/>
          <w:lang w:bidi="ar-SA"/>
        </w:rPr>
        <w:t>57.   7 arkadaşla birlikte hafta sonu konsere gittik. Girişte 90 TL verdik ve   6 TL para üstü aldık. Buna göre bir kişinin konser giriş ücreti kaç TL’dir?</w:t>
      </w:r>
    </w:p>
    <w:p w:rsidR="000845FE" w:rsidRDefault="000845FE" w:rsidP="00B7302F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pStyle w:val="ListParagraph"/>
        <w:spacing w:before="0" w:beforeAutospacing="0" w:after="0" w:afterAutospacing="0" w:line="276" w:lineRule="auto"/>
        <w:ind w:left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58. Aralarındaki farkın 6 olduğu iki sayının toplamı 84’tür. Küçük sayı kaçtır?</w:t>
      </w:r>
    </w:p>
    <w:p w:rsidR="000845FE" w:rsidRDefault="000845FE" w:rsidP="00B7302F">
      <w:pPr>
        <w:pStyle w:val="ListParagraph"/>
        <w:spacing w:before="0" w:beforeAutospacing="0" w:after="0" w:afterAutospacing="0" w:line="276" w:lineRule="auto"/>
        <w:ind w:left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pStyle w:val="ListParagraph"/>
        <w:spacing w:before="0" w:beforeAutospacing="0" w:after="0" w:afterAutospacing="0" w:line="276" w:lineRule="auto"/>
        <w:ind w:left="0"/>
        <w:rPr>
          <w:rFonts w:ascii="Century Gothic" w:hAnsi="Century Gothic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 w:cs="Arial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59. Bir haftada 98 adet tavuk satan bir kasap günde ortalama kaç tane tavuk satmaktadır?</w:t>
      </w:r>
      <w:r w:rsidRPr="000D20CD">
        <w:rPr>
          <w:rFonts w:ascii="Century Gothic" w:hAnsi="Century Gothic"/>
          <w:sz w:val="24"/>
          <w:szCs w:val="24"/>
        </w:rPr>
        <w:br/>
      </w:r>
    </w:p>
    <w:p w:rsidR="000845FE" w:rsidRPr="000D20CD" w:rsidRDefault="000845FE" w:rsidP="00B7302F">
      <w:pPr>
        <w:spacing w:after="0"/>
        <w:rPr>
          <w:rFonts w:ascii="Century Gothic" w:hAnsi="Century Gothic" w:cs="Arial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sz w:val="24"/>
          <w:szCs w:val="24"/>
        </w:rPr>
      </w:pPr>
      <w:r w:rsidRPr="000D20CD">
        <w:rPr>
          <w:rFonts w:ascii="Century Gothic" w:hAnsi="Century Gothic" w:cs="Arial"/>
          <w:sz w:val="24"/>
          <w:szCs w:val="24"/>
        </w:rPr>
        <w:t>60. Üç basamak en büyük çift sayının yarısının 56 fazlası kaçtır?</w:t>
      </w:r>
    </w:p>
    <w:p w:rsidR="000845FE" w:rsidRPr="000D20CD" w:rsidRDefault="000845FE" w:rsidP="00B7302F">
      <w:pPr>
        <w:spacing w:after="0"/>
        <w:rPr>
          <w:rFonts w:ascii="Century Gothic" w:hAnsi="Century Gothic" w:cs="Arial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 w:cs="Arial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61.Her birinde </w:t>
      </w:r>
      <w:smartTag w:uri="urn:schemas-microsoft-com:office:smarttags" w:element="metricconverter">
        <w:smartTagPr>
          <w:attr w:name="ProductID" w:val="18 litre"/>
        </w:smartTagPr>
        <w:r w:rsidRPr="000D20CD">
          <w:rPr>
            <w:rFonts w:ascii="Century Gothic" w:hAnsi="Century Gothic"/>
            <w:sz w:val="24"/>
            <w:szCs w:val="24"/>
          </w:rPr>
          <w:t>18 litre</w:t>
        </w:r>
      </w:smartTag>
      <w:r w:rsidRPr="000D20CD">
        <w:rPr>
          <w:rFonts w:ascii="Century Gothic" w:hAnsi="Century Gothic"/>
          <w:sz w:val="24"/>
          <w:szCs w:val="24"/>
        </w:rPr>
        <w:t xml:space="preserve"> zeytinyağı bulunan 4 teneke zeytinyağı 3 litrelik şişelere dolduruluyor. Bu iş için  kaç şişeye gereksinim vardır?</w:t>
      </w: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62.Çarpma işleminde çarpanlarından biri 8,çarpım 288 ise diğer çarpan kaçtır?</w:t>
      </w: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63.Bir bölme işleminde bölen 6, bölünen 83 ise bölüm ile kalanın toplamı kaçtır?</w:t>
      </w: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64.Bir bölme işleminde bölünen 76,bölen 4 ise bölüm kaçtır?</w:t>
      </w:r>
    </w:p>
    <w:p w:rsidR="000845FE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65.Bir bölme işleminde bölen sayı 6 olduğuna  göre,kalan sayıların en büyüğü kaç olur?</w:t>
      </w: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66.Üç sayının toplamı 235’tir . Sayılardan biri 85 , diğer iki sayı birbirine eşit ise , eşit sayılardan her bir sayı kaçtır?</w:t>
      </w:r>
    </w:p>
    <w:p w:rsidR="000845FE" w:rsidRPr="000D20CD" w:rsidRDefault="000845FE" w:rsidP="00B7302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pStyle w:val="ListParagraph"/>
        <w:numPr>
          <w:ilvl w:val="1"/>
          <w:numId w:val="9"/>
        </w:numPr>
        <w:spacing w:after="0" w:afterAutospacing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kilogram peynir 84 lira ise , </w:t>
      </w:r>
      <w:smartTag w:uri="urn:schemas-microsoft-com:office:smarttags" w:element="metricconverter">
        <w:smartTagPr>
          <w:attr w:name="ProductID" w:val="3 kilogram"/>
        </w:smartTagPr>
        <w:r w:rsidRPr="000D20CD">
          <w:rPr>
            <w:rFonts w:ascii="Century Gothic" w:hAnsi="Century Gothic"/>
            <w:sz w:val="24"/>
            <w:szCs w:val="24"/>
          </w:rPr>
          <w:t>3 kilogram</w:t>
        </w:r>
      </w:smartTag>
      <w:r w:rsidRPr="000D20CD">
        <w:rPr>
          <w:rFonts w:ascii="Century Gothic" w:hAnsi="Century Gothic"/>
          <w:sz w:val="24"/>
          <w:szCs w:val="24"/>
        </w:rPr>
        <w:t xml:space="preserve"> peynir kaç lira olur?</w:t>
      </w:r>
    </w:p>
    <w:p w:rsidR="000845FE" w:rsidRDefault="000845FE" w:rsidP="00B7302F">
      <w:pPr>
        <w:spacing w:after="0"/>
        <w:rPr>
          <w:rFonts w:ascii="Century Gothic" w:hAnsi="Century Gothic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68.    236 kişilik turist kafilesinin yarısı kadın,29’u çocuktur. Bu kafilede kaç erkek vardır ?</w:t>
      </w:r>
    </w:p>
    <w:p w:rsidR="000845FE" w:rsidRDefault="000845FE" w:rsidP="00B7302F">
      <w:pPr>
        <w:spacing w:after="0"/>
        <w:rPr>
          <w:rFonts w:ascii="Century Gothic" w:hAnsi="Century Gothic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69.  6 saatte </w:t>
      </w:r>
      <w:smartTag w:uri="urn:schemas-microsoft-com:office:smarttags" w:element="metricconverter">
        <w:smartTagPr>
          <w:attr w:name="ProductID" w:val="78 kilometre"/>
        </w:smartTagPr>
        <w:r w:rsidRPr="000D20CD">
          <w:rPr>
            <w:rFonts w:ascii="Century Gothic" w:hAnsi="Century Gothic"/>
            <w:sz w:val="24"/>
            <w:szCs w:val="24"/>
          </w:rPr>
          <w:t>78 kilometre</w:t>
        </w:r>
      </w:smartTag>
      <w:r w:rsidRPr="000D20CD">
        <w:rPr>
          <w:rFonts w:ascii="Century Gothic" w:hAnsi="Century Gothic"/>
          <w:sz w:val="24"/>
          <w:szCs w:val="24"/>
        </w:rPr>
        <w:t xml:space="preserve"> yol giden bir traktör , 1 saatte kaç kilometre yol gider ?</w:t>
      </w:r>
    </w:p>
    <w:p w:rsidR="000845FE" w:rsidRDefault="000845FE" w:rsidP="00B7302F">
      <w:pPr>
        <w:spacing w:after="0"/>
        <w:rPr>
          <w:rFonts w:ascii="Century Gothic" w:hAnsi="Century Gothic"/>
          <w:sz w:val="24"/>
          <w:szCs w:val="24"/>
        </w:rPr>
      </w:pPr>
    </w:p>
    <w:p w:rsidR="000845FE" w:rsidRDefault="000845FE" w:rsidP="00B7302F">
      <w:pPr>
        <w:spacing w:after="0"/>
        <w:rPr>
          <w:rFonts w:ascii="Century Gothic" w:hAnsi="Century Gothic"/>
          <w:sz w:val="24"/>
          <w:szCs w:val="24"/>
        </w:rPr>
      </w:pPr>
    </w:p>
    <w:p w:rsidR="000845FE" w:rsidRPr="000D20CD" w:rsidRDefault="000845FE" w:rsidP="00B7302F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70. 81 tane çiçeği üçer üçer demetleyen Beyza , her demeti 9 TL’den satmaktadır.Beyza tüm demetlerin  satışından kaç TL kazanır ?  </w:t>
      </w:r>
    </w:p>
    <w:p w:rsidR="000845FE" w:rsidRDefault="000845FE" w:rsidP="00B7302F">
      <w:pPr>
        <w:pStyle w:val="Default"/>
        <w:rPr>
          <w:rFonts w:ascii="Century Gothic" w:hAnsi="Century Gothic"/>
        </w:rPr>
      </w:pPr>
    </w:p>
    <w:p w:rsidR="000845FE" w:rsidRDefault="000845FE" w:rsidP="00B7302F">
      <w:pPr>
        <w:pStyle w:val="Default"/>
        <w:rPr>
          <w:rFonts w:ascii="Century Gothic" w:hAnsi="Century Gothic"/>
        </w:rPr>
      </w:pPr>
    </w:p>
    <w:p w:rsidR="000845FE" w:rsidRPr="000D20CD" w:rsidRDefault="000845FE" w:rsidP="00B7302F">
      <w:pPr>
        <w:pStyle w:val="Default"/>
        <w:rPr>
          <w:rFonts w:ascii="Century Gothic" w:hAnsi="Century Gothic"/>
        </w:rPr>
      </w:pPr>
      <w:r w:rsidRPr="000D20CD">
        <w:rPr>
          <w:rFonts w:ascii="Century Gothic" w:hAnsi="Century Gothic"/>
        </w:rPr>
        <w:t xml:space="preserve">71. 1, 2, 0 sayılarıyla yazılabilecek üç basamaklı en küçük doğal sayının 7'ye bölümünden kalan kaçtır? </w:t>
      </w:r>
    </w:p>
    <w:p w:rsidR="000845FE" w:rsidRPr="000D20CD" w:rsidRDefault="000845FE" w:rsidP="00B7302F">
      <w:pPr>
        <w:pStyle w:val="Default"/>
        <w:ind w:left="360"/>
        <w:rPr>
          <w:rFonts w:ascii="Century Gothic" w:hAnsi="Century Gothic"/>
        </w:rPr>
      </w:pPr>
    </w:p>
    <w:p w:rsidR="000845FE" w:rsidRDefault="000845FE" w:rsidP="00B7302F">
      <w:pPr>
        <w:pStyle w:val="Default"/>
        <w:rPr>
          <w:rFonts w:ascii="Century Gothic" w:hAnsi="Century Gothic"/>
        </w:rPr>
      </w:pPr>
    </w:p>
    <w:p w:rsidR="000845FE" w:rsidRDefault="000845FE" w:rsidP="00B7302F">
      <w:pPr>
        <w:pStyle w:val="Default"/>
        <w:rPr>
          <w:rFonts w:ascii="Century Gothic" w:hAnsi="Century Gothic"/>
        </w:rPr>
      </w:pPr>
    </w:p>
    <w:p w:rsidR="000845FE" w:rsidRPr="000D20CD" w:rsidRDefault="000845FE" w:rsidP="00B7302F">
      <w:pPr>
        <w:pStyle w:val="Default"/>
        <w:rPr>
          <w:rFonts w:ascii="Century Gothic" w:hAnsi="Century Gothic"/>
        </w:rPr>
      </w:pPr>
      <w:r w:rsidRPr="000D20CD">
        <w:rPr>
          <w:rFonts w:ascii="Century Gothic" w:hAnsi="Century Gothic"/>
        </w:rPr>
        <w:t xml:space="preserve">72.Çuvalı </w:t>
      </w:r>
      <w:smartTag w:uri="urn:schemas-microsoft-com:office:smarttags" w:element="metricconverter">
        <w:smartTagPr>
          <w:attr w:name="ProductID" w:val="80 kg"/>
        </w:smartTagPr>
        <w:r w:rsidRPr="000D20CD">
          <w:rPr>
            <w:rFonts w:ascii="Century Gothic" w:hAnsi="Century Gothic"/>
          </w:rPr>
          <w:t>80 kg</w:t>
        </w:r>
      </w:smartTag>
      <w:r w:rsidRPr="000D20CD">
        <w:rPr>
          <w:rFonts w:ascii="Century Gothic" w:hAnsi="Century Gothic"/>
        </w:rPr>
        <w:t xml:space="preserve"> gelen 4 çuval pirincin </w:t>
      </w:r>
      <w:smartTag w:uri="urn:schemas-microsoft-com:office:smarttags" w:element="metricconverter">
        <w:smartTagPr>
          <w:attr w:name="ProductID" w:val="135 kg"/>
        </w:smartTagPr>
        <w:r w:rsidRPr="000D20CD">
          <w:rPr>
            <w:rFonts w:ascii="Century Gothic" w:hAnsi="Century Gothic"/>
          </w:rPr>
          <w:t>135 kg</w:t>
        </w:r>
      </w:smartTag>
      <w:r w:rsidRPr="000D20CD">
        <w:rPr>
          <w:rFonts w:ascii="Century Gothic" w:hAnsi="Century Gothic"/>
        </w:rPr>
        <w:t xml:space="preserve">'ı satıldı. Geri kalan pirinç 4'er kilogramlık poşetlere kondu. Kaç kg pirinç artar? </w:t>
      </w:r>
    </w:p>
    <w:p w:rsidR="000845FE" w:rsidRPr="000D20CD" w:rsidRDefault="000845FE" w:rsidP="00B7302F">
      <w:pPr>
        <w:pStyle w:val="Default"/>
        <w:ind w:left="360"/>
        <w:rPr>
          <w:rFonts w:ascii="Century Gothic" w:hAnsi="Century Gothic"/>
        </w:rPr>
      </w:pPr>
    </w:p>
    <w:p w:rsidR="000845FE" w:rsidRDefault="000845FE" w:rsidP="00B7302F">
      <w:pPr>
        <w:pStyle w:val="Default"/>
        <w:rPr>
          <w:rFonts w:ascii="Century Gothic" w:hAnsi="Century Gothic"/>
        </w:rPr>
      </w:pPr>
    </w:p>
    <w:p w:rsidR="000845FE" w:rsidRDefault="000845FE" w:rsidP="00B7302F">
      <w:pPr>
        <w:pStyle w:val="Default"/>
        <w:rPr>
          <w:rFonts w:ascii="Century Gothic" w:hAnsi="Century Gothic"/>
        </w:rPr>
      </w:pPr>
    </w:p>
    <w:p w:rsidR="000845FE" w:rsidRPr="000D20CD" w:rsidRDefault="000845FE" w:rsidP="00B7302F">
      <w:pPr>
        <w:pStyle w:val="Default"/>
        <w:rPr>
          <w:rFonts w:ascii="Century Gothic" w:hAnsi="Century Gothic"/>
        </w:rPr>
      </w:pPr>
      <w:r w:rsidRPr="000D20CD">
        <w:rPr>
          <w:rFonts w:ascii="Century Gothic" w:hAnsi="Century Gothic"/>
        </w:rPr>
        <w:t xml:space="preserve">73. 50 TL'ye bir ayakkabı ve bir çorap alınıyor. Ayakkabının fiyatı çorabın fiyatının 2 katından 2 TL fazladır. Ayakkabının fiyatı kaç TL'dir? </w:t>
      </w:r>
    </w:p>
    <w:p w:rsidR="000845FE" w:rsidRPr="000D20CD" w:rsidRDefault="000845FE" w:rsidP="00B7302F">
      <w:pPr>
        <w:pStyle w:val="Default"/>
        <w:ind w:left="360"/>
        <w:rPr>
          <w:rFonts w:ascii="Century Gothic" w:hAnsi="Century Gothic"/>
        </w:rPr>
      </w:pPr>
    </w:p>
    <w:p w:rsidR="000845FE" w:rsidRDefault="000845FE" w:rsidP="00B7302F">
      <w:pPr>
        <w:pStyle w:val="Default"/>
        <w:rPr>
          <w:rFonts w:ascii="Century Gothic" w:hAnsi="Century Gothic"/>
        </w:rPr>
      </w:pPr>
    </w:p>
    <w:p w:rsidR="000845FE" w:rsidRDefault="000845FE" w:rsidP="00B7302F">
      <w:pPr>
        <w:pStyle w:val="Default"/>
        <w:rPr>
          <w:rFonts w:ascii="Century Gothic" w:hAnsi="Century Gothic"/>
        </w:rPr>
      </w:pPr>
    </w:p>
    <w:p w:rsidR="000845FE" w:rsidRPr="000D20CD" w:rsidRDefault="000845FE" w:rsidP="00B7302F">
      <w:pPr>
        <w:pStyle w:val="Default"/>
        <w:rPr>
          <w:rFonts w:ascii="Century Gothic" w:hAnsi="Century Gothic"/>
        </w:rPr>
      </w:pPr>
      <w:r w:rsidRPr="000D20CD">
        <w:rPr>
          <w:rFonts w:ascii="Century Gothic" w:hAnsi="Century Gothic"/>
        </w:rPr>
        <w:t xml:space="preserve">74. Köyümüzün ilçeye uzaklığı 60 kilometredir. Bisikletli ile at arabası aynı anda yola çıkıyor. Bisikletli saatte </w:t>
      </w:r>
      <w:smartTag w:uri="urn:schemas-microsoft-com:office:smarttags" w:element="metricconverter">
        <w:smartTagPr>
          <w:attr w:name="ProductID" w:val="10 kilometre"/>
        </w:smartTagPr>
        <w:r w:rsidRPr="000D20CD">
          <w:rPr>
            <w:rFonts w:ascii="Century Gothic" w:hAnsi="Century Gothic"/>
          </w:rPr>
          <w:t>10 kilometre</w:t>
        </w:r>
      </w:smartTag>
      <w:r w:rsidRPr="000D20CD">
        <w:rPr>
          <w:rFonts w:ascii="Century Gothic" w:hAnsi="Century Gothic"/>
        </w:rPr>
        <w:t xml:space="preserve">, at arabası </w:t>
      </w:r>
      <w:smartTag w:uri="urn:schemas-microsoft-com:office:smarttags" w:element="metricconverter">
        <w:smartTagPr>
          <w:attr w:name="ProductID" w:val="20 kilometre"/>
        </w:smartTagPr>
        <w:r w:rsidRPr="000D20CD">
          <w:rPr>
            <w:rFonts w:ascii="Century Gothic" w:hAnsi="Century Gothic"/>
          </w:rPr>
          <w:t>20 kilometre</w:t>
        </w:r>
      </w:smartTag>
      <w:r w:rsidRPr="000D20CD">
        <w:rPr>
          <w:rFonts w:ascii="Century Gothic" w:hAnsi="Century Gothic"/>
        </w:rPr>
        <w:t xml:space="preserve"> hızla gittiğine göre, at arabası bisikletliden kaç saat önce ilçeye varır? </w:t>
      </w:r>
    </w:p>
    <w:p w:rsidR="000845FE" w:rsidRPr="000D20CD" w:rsidRDefault="000845FE" w:rsidP="00B7302F">
      <w:pPr>
        <w:pStyle w:val="Default"/>
        <w:rPr>
          <w:rFonts w:ascii="Century Gothic" w:hAnsi="Century Gothic"/>
        </w:rPr>
      </w:pPr>
    </w:p>
    <w:p w:rsidR="000845FE" w:rsidRDefault="000845FE" w:rsidP="00B7302F">
      <w:pPr>
        <w:pStyle w:val="Default"/>
        <w:rPr>
          <w:rFonts w:ascii="Century Gothic" w:hAnsi="Century Gothic"/>
        </w:rPr>
      </w:pPr>
    </w:p>
    <w:p w:rsidR="000845FE" w:rsidRPr="000D20CD" w:rsidRDefault="000845FE" w:rsidP="00B7302F">
      <w:pPr>
        <w:pStyle w:val="Default"/>
        <w:rPr>
          <w:rFonts w:ascii="Century Gothic" w:hAnsi="Century Gothic"/>
        </w:rPr>
      </w:pPr>
      <w:r w:rsidRPr="000D20CD">
        <w:rPr>
          <w:rFonts w:ascii="Century Gothic" w:hAnsi="Century Gothic"/>
        </w:rPr>
        <w:t xml:space="preserve">75. </w:t>
      </w:r>
      <w:smartTag w:uri="urn:schemas-microsoft-com:office:smarttags" w:element="metricconverter">
        <w:smartTagPr>
          <w:attr w:name="ProductID" w:val="9 L"/>
        </w:smartTagPr>
        <w:r w:rsidRPr="000D20CD">
          <w:rPr>
            <w:rFonts w:ascii="Century Gothic" w:hAnsi="Century Gothic"/>
          </w:rPr>
          <w:t>9 L</w:t>
        </w:r>
      </w:smartTag>
      <w:r w:rsidRPr="000D20CD">
        <w:rPr>
          <w:rFonts w:ascii="Century Gothic" w:hAnsi="Century Gothic"/>
        </w:rPr>
        <w:t xml:space="preserve"> sütten </w:t>
      </w:r>
      <w:smartTag w:uri="urn:schemas-microsoft-com:office:smarttags" w:element="metricconverter">
        <w:smartTagPr>
          <w:attr w:name="ProductID" w:val="1 kg"/>
        </w:smartTagPr>
        <w:r w:rsidRPr="000D20CD">
          <w:rPr>
            <w:rFonts w:ascii="Century Gothic" w:hAnsi="Century Gothic"/>
          </w:rPr>
          <w:t>1 kg</w:t>
        </w:r>
      </w:smartTag>
      <w:r w:rsidRPr="000D20CD">
        <w:rPr>
          <w:rFonts w:ascii="Century Gothic" w:hAnsi="Century Gothic"/>
        </w:rPr>
        <w:t xml:space="preserve"> tereyağ elde ediliyor. </w:t>
      </w:r>
      <w:smartTag w:uri="urn:schemas-microsoft-com:office:smarttags" w:element="metricconverter">
        <w:smartTagPr>
          <w:attr w:name="ProductID" w:val="180 L"/>
        </w:smartTagPr>
        <w:r w:rsidRPr="000D20CD">
          <w:rPr>
            <w:rFonts w:ascii="Century Gothic" w:hAnsi="Century Gothic"/>
          </w:rPr>
          <w:t>180 L</w:t>
        </w:r>
      </w:smartTag>
      <w:r w:rsidRPr="000D20CD">
        <w:rPr>
          <w:rFonts w:ascii="Century Gothic" w:hAnsi="Century Gothic"/>
        </w:rPr>
        <w:t xml:space="preserve"> sütten kaç kg tereyağ elde edilir? </w:t>
      </w:r>
    </w:p>
    <w:p w:rsidR="000845FE" w:rsidRDefault="000845FE" w:rsidP="00B7302F">
      <w:pPr>
        <w:pStyle w:val="Default"/>
        <w:ind w:left="360"/>
        <w:rPr>
          <w:rFonts w:ascii="Century Gothic" w:hAnsi="Century Gothic"/>
        </w:rPr>
      </w:pPr>
    </w:p>
    <w:p w:rsidR="000845FE" w:rsidRPr="000D20CD" w:rsidRDefault="000845FE" w:rsidP="00B7302F">
      <w:pPr>
        <w:pStyle w:val="Default"/>
        <w:ind w:left="360"/>
        <w:rPr>
          <w:rFonts w:ascii="Century Gothic" w:hAnsi="Century Gothic"/>
        </w:rPr>
      </w:pPr>
    </w:p>
    <w:p w:rsidR="000845FE" w:rsidRPr="000D20CD" w:rsidRDefault="000845FE" w:rsidP="00B7302F">
      <w:pPr>
        <w:pStyle w:val="Default"/>
        <w:rPr>
          <w:rFonts w:ascii="Century Gothic" w:hAnsi="Century Gothic" w:cs="Times New Roman"/>
          <w:color w:val="auto"/>
        </w:rPr>
      </w:pPr>
      <w:r w:rsidRPr="000D20CD">
        <w:rPr>
          <w:rFonts w:ascii="Century Gothic" w:hAnsi="Century Gothic" w:cs="Times New Roman"/>
          <w:color w:val="auto"/>
        </w:rPr>
        <w:t xml:space="preserve">76. Kalansız bir bölme işleminde bölünen sayı ile bölen sayının toplamı 180'dir. Bölüm 9 ise bölünen sayı kaçtır? </w:t>
      </w:r>
    </w:p>
    <w:p w:rsidR="000845FE" w:rsidRPr="000D20CD" w:rsidRDefault="000845FE" w:rsidP="00B7302F">
      <w:pPr>
        <w:pStyle w:val="Default"/>
        <w:ind w:left="360"/>
        <w:rPr>
          <w:rFonts w:ascii="Century Gothic" w:hAnsi="Century Gothic" w:cs="Times New Roman"/>
          <w:color w:val="auto"/>
        </w:rPr>
      </w:pPr>
    </w:p>
    <w:p w:rsidR="000845FE" w:rsidRPr="000D20CD" w:rsidRDefault="000845FE" w:rsidP="00B7302F">
      <w:pPr>
        <w:pStyle w:val="Default"/>
        <w:rPr>
          <w:rFonts w:ascii="Century Gothic" w:hAnsi="Century Gothic" w:cs="Times New Roman"/>
          <w:color w:val="auto"/>
        </w:rPr>
      </w:pPr>
      <w:r w:rsidRPr="000D20CD">
        <w:rPr>
          <w:rFonts w:ascii="Century Gothic" w:hAnsi="Century Gothic" w:cs="Times New Roman"/>
          <w:color w:val="auto"/>
        </w:rPr>
        <w:t xml:space="preserve">77. Bir çuval patates 84 kilogramdır. Satıcı bir çuval patatesi 7 eş poşete koyarak tanesini 6 TL'den satıyor. </w:t>
      </w:r>
      <w:smartTag w:uri="urn:schemas-microsoft-com:office:smarttags" w:element="metricconverter">
        <w:smartTagPr>
          <w:attr w:name="ProductID" w:val="24 kg"/>
        </w:smartTagPr>
        <w:r w:rsidRPr="000D20CD">
          <w:rPr>
            <w:rFonts w:ascii="Century Gothic" w:hAnsi="Century Gothic" w:cs="Times New Roman"/>
            <w:color w:val="auto"/>
          </w:rPr>
          <w:t>24 kg</w:t>
        </w:r>
      </w:smartTag>
      <w:r w:rsidRPr="000D20CD">
        <w:rPr>
          <w:rFonts w:ascii="Century Gothic" w:hAnsi="Century Gothic" w:cs="Times New Roman"/>
          <w:color w:val="auto"/>
        </w:rPr>
        <w:t xml:space="preserve"> patates alan biri kaç TL öder? </w:t>
      </w:r>
    </w:p>
    <w:p w:rsidR="000845FE" w:rsidRDefault="000845FE" w:rsidP="00B7302F">
      <w:pPr>
        <w:pStyle w:val="Default"/>
        <w:rPr>
          <w:rFonts w:ascii="Century Gothic" w:hAnsi="Century Gothic" w:cs="Times New Roman"/>
          <w:color w:val="auto"/>
        </w:rPr>
      </w:pPr>
    </w:p>
    <w:p w:rsidR="000845FE" w:rsidRPr="000D20CD" w:rsidRDefault="000845FE" w:rsidP="00B7302F">
      <w:pPr>
        <w:pStyle w:val="Default"/>
        <w:rPr>
          <w:rFonts w:ascii="Century Gothic" w:hAnsi="Century Gothic" w:cs="Times New Roman"/>
          <w:color w:val="auto"/>
        </w:rPr>
      </w:pPr>
    </w:p>
    <w:p w:rsidR="000845FE" w:rsidRPr="000D20CD" w:rsidRDefault="000845FE" w:rsidP="00B7302F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>78. 2150 TL'ye bir buzdolabı ve elektrik süpürgesi aldık. Buzdolabının fiyatı elektrik süpürgesinin fiyatının 2 katının 350 TL fazlasıdır. Buzdolabı kaç paradır?</w:t>
      </w:r>
    </w:p>
    <w:p w:rsidR="000845FE" w:rsidRPr="000D20CD" w:rsidRDefault="000845FE" w:rsidP="00B7302F">
      <w:pPr>
        <w:spacing w:after="0"/>
        <w:rPr>
          <w:rFonts w:ascii="Century Gothic" w:hAnsi="Century Gothic"/>
          <w:sz w:val="24"/>
          <w:szCs w:val="24"/>
        </w:rPr>
      </w:pPr>
      <w:r w:rsidRPr="000D20CD">
        <w:rPr>
          <w:rFonts w:ascii="Century Gothic" w:hAnsi="Century Gothic"/>
          <w:sz w:val="24"/>
          <w:szCs w:val="24"/>
        </w:rPr>
        <w:t xml:space="preserve">79. </w:t>
      </w:r>
      <w:smartTag w:uri="urn:schemas-microsoft-com:office:smarttags" w:element="metricconverter">
        <w:smartTagPr>
          <w:attr w:name="ProductID" w:val="100 litre"/>
        </w:smartTagPr>
        <w:r w:rsidRPr="000D20CD">
          <w:rPr>
            <w:rFonts w:ascii="Century Gothic" w:hAnsi="Century Gothic"/>
            <w:sz w:val="24"/>
            <w:szCs w:val="24"/>
          </w:rPr>
          <w:t>100 litre</w:t>
        </w:r>
      </w:smartTag>
      <w:r w:rsidRPr="000D20CD">
        <w:rPr>
          <w:rFonts w:ascii="Century Gothic" w:hAnsi="Century Gothic"/>
          <w:sz w:val="24"/>
          <w:szCs w:val="24"/>
        </w:rPr>
        <w:t xml:space="preserve"> sütten </w:t>
      </w:r>
      <w:smartTag w:uri="urn:schemas-microsoft-com:office:smarttags" w:element="metricconverter">
        <w:smartTagPr>
          <w:attr w:name="ProductID" w:val="10 kg"/>
        </w:smartTagPr>
        <w:r w:rsidRPr="000D20CD">
          <w:rPr>
            <w:rFonts w:ascii="Century Gothic" w:hAnsi="Century Gothic"/>
            <w:sz w:val="24"/>
            <w:szCs w:val="24"/>
          </w:rPr>
          <w:t>10 kg</w:t>
        </w:r>
      </w:smartTag>
      <w:r w:rsidRPr="000D20CD">
        <w:rPr>
          <w:rFonts w:ascii="Century Gothic" w:hAnsi="Century Gothic"/>
          <w:sz w:val="24"/>
          <w:szCs w:val="24"/>
        </w:rPr>
        <w:t xml:space="preserve"> peynir elde edildiğine göre </w:t>
      </w:r>
      <w:smartTag w:uri="urn:schemas-microsoft-com:office:smarttags" w:element="metricconverter">
        <w:smartTagPr>
          <w:attr w:name="ProductID" w:val="200 kg"/>
        </w:smartTagPr>
        <w:r w:rsidRPr="000D20CD">
          <w:rPr>
            <w:rFonts w:ascii="Century Gothic" w:hAnsi="Century Gothic"/>
            <w:sz w:val="24"/>
            <w:szCs w:val="24"/>
          </w:rPr>
          <w:t>200 kg</w:t>
        </w:r>
      </w:smartTag>
      <w:r w:rsidRPr="000D20CD">
        <w:rPr>
          <w:rFonts w:ascii="Century Gothic" w:hAnsi="Century Gothic"/>
          <w:sz w:val="24"/>
          <w:szCs w:val="24"/>
        </w:rPr>
        <w:t xml:space="preserve"> sütten ne kadar peynir elde edilir?</w:t>
      </w:r>
    </w:p>
    <w:p w:rsidR="000845FE" w:rsidRPr="000D20CD" w:rsidRDefault="000845FE" w:rsidP="00B7302F">
      <w:pPr>
        <w:spacing w:after="0"/>
        <w:rPr>
          <w:rFonts w:ascii="Century Gothic" w:hAnsi="Century Gothic"/>
          <w:sz w:val="24"/>
          <w:szCs w:val="24"/>
        </w:rPr>
      </w:pPr>
    </w:p>
    <w:sectPr w:rsidR="000845FE" w:rsidRPr="000D20CD" w:rsidSect="00652FB7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B741DD5"/>
    <w:multiLevelType w:val="hybridMultilevel"/>
    <w:tmpl w:val="5530819E"/>
    <w:lvl w:ilvl="0" w:tplc="041F0007">
      <w:start w:val="1"/>
      <w:numFmt w:val="bullet"/>
      <w:lvlText w:val=""/>
      <w:lvlPicBulletId w:val="0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25B00789"/>
    <w:multiLevelType w:val="multilevel"/>
    <w:tmpl w:val="78A6F0DC"/>
    <w:lvl w:ilvl="0">
      <w:start w:val="67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2D7C3C20"/>
    <w:multiLevelType w:val="hybridMultilevel"/>
    <w:tmpl w:val="A452621A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E9353CF"/>
    <w:multiLevelType w:val="hybridMultilevel"/>
    <w:tmpl w:val="F290474E"/>
    <w:lvl w:ilvl="0" w:tplc="041F0007">
      <w:start w:val="1"/>
      <w:numFmt w:val="bullet"/>
      <w:lvlText w:val=""/>
      <w:lvlPicBulletId w:val="0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419C4A03"/>
    <w:multiLevelType w:val="hybridMultilevel"/>
    <w:tmpl w:val="B6DC958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D87CA4"/>
    <w:multiLevelType w:val="hybridMultilevel"/>
    <w:tmpl w:val="F93621E8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C4559B6"/>
    <w:multiLevelType w:val="hybridMultilevel"/>
    <w:tmpl w:val="A934BD26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0D860A5"/>
    <w:multiLevelType w:val="hybridMultilevel"/>
    <w:tmpl w:val="D3947D4E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3B64E28"/>
    <w:multiLevelType w:val="hybridMultilevel"/>
    <w:tmpl w:val="51DA8FCE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5F1017E"/>
    <w:multiLevelType w:val="hybridMultilevel"/>
    <w:tmpl w:val="5DAAB808"/>
    <w:lvl w:ilvl="0" w:tplc="041F000F">
      <w:start w:val="6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222"/>
    <w:rsid w:val="00013010"/>
    <w:rsid w:val="00032448"/>
    <w:rsid w:val="00056031"/>
    <w:rsid w:val="0007373F"/>
    <w:rsid w:val="000845FE"/>
    <w:rsid w:val="000D20CD"/>
    <w:rsid w:val="000E244D"/>
    <w:rsid w:val="00115B4D"/>
    <w:rsid w:val="00185BFF"/>
    <w:rsid w:val="001A64ED"/>
    <w:rsid w:val="001D0ED7"/>
    <w:rsid w:val="00233BB1"/>
    <w:rsid w:val="00250091"/>
    <w:rsid w:val="002C38E5"/>
    <w:rsid w:val="002C5222"/>
    <w:rsid w:val="002F7952"/>
    <w:rsid w:val="0033274C"/>
    <w:rsid w:val="00345145"/>
    <w:rsid w:val="003B6505"/>
    <w:rsid w:val="003C1965"/>
    <w:rsid w:val="003D74DF"/>
    <w:rsid w:val="00404781"/>
    <w:rsid w:val="00441960"/>
    <w:rsid w:val="00491818"/>
    <w:rsid w:val="00573E7E"/>
    <w:rsid w:val="00583B23"/>
    <w:rsid w:val="005D56CF"/>
    <w:rsid w:val="00603945"/>
    <w:rsid w:val="00652684"/>
    <w:rsid w:val="00652FB7"/>
    <w:rsid w:val="00673DDC"/>
    <w:rsid w:val="006E4751"/>
    <w:rsid w:val="00737077"/>
    <w:rsid w:val="007660B4"/>
    <w:rsid w:val="00790F92"/>
    <w:rsid w:val="00874EC1"/>
    <w:rsid w:val="008A4757"/>
    <w:rsid w:val="008F4DB2"/>
    <w:rsid w:val="00930850"/>
    <w:rsid w:val="00931A82"/>
    <w:rsid w:val="00955297"/>
    <w:rsid w:val="00A05384"/>
    <w:rsid w:val="00A16DEF"/>
    <w:rsid w:val="00A371D6"/>
    <w:rsid w:val="00A62EA6"/>
    <w:rsid w:val="00A74426"/>
    <w:rsid w:val="00A93240"/>
    <w:rsid w:val="00AA2B01"/>
    <w:rsid w:val="00AC6353"/>
    <w:rsid w:val="00AD09FA"/>
    <w:rsid w:val="00AE422B"/>
    <w:rsid w:val="00B331FE"/>
    <w:rsid w:val="00B65173"/>
    <w:rsid w:val="00B65C1C"/>
    <w:rsid w:val="00B7302F"/>
    <w:rsid w:val="00B73F22"/>
    <w:rsid w:val="00B92702"/>
    <w:rsid w:val="00BD6BF2"/>
    <w:rsid w:val="00C00958"/>
    <w:rsid w:val="00C97A6B"/>
    <w:rsid w:val="00CA3354"/>
    <w:rsid w:val="00CC41C1"/>
    <w:rsid w:val="00D30E5A"/>
    <w:rsid w:val="00DA5481"/>
    <w:rsid w:val="00DD059F"/>
    <w:rsid w:val="00E07393"/>
    <w:rsid w:val="00E129AA"/>
    <w:rsid w:val="00E31F14"/>
    <w:rsid w:val="00E4623C"/>
    <w:rsid w:val="00E948AE"/>
    <w:rsid w:val="00EA59F8"/>
    <w:rsid w:val="00F043CA"/>
    <w:rsid w:val="00F54C90"/>
    <w:rsid w:val="00F9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751"/>
    <w:pPr>
      <w:spacing w:after="200" w:line="276" w:lineRule="auto"/>
    </w:pPr>
    <w:rPr>
      <w:lang w:eastAsia="en-US" w:bidi="he-I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C5222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41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19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970DB"/>
    <w:pPr>
      <w:spacing w:before="100" w:beforeAutospacing="1" w:after="100" w:afterAutospacing="1" w:line="240" w:lineRule="auto"/>
      <w:ind w:left="720"/>
      <w:contextualSpacing/>
    </w:pPr>
  </w:style>
  <w:style w:type="character" w:styleId="Hyperlink">
    <w:name w:val="Hyperlink"/>
    <w:basedOn w:val="DefaultParagraphFont"/>
    <w:uiPriority w:val="99"/>
    <w:rsid w:val="003C19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9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7</Pages>
  <Words>1211</Words>
  <Characters>6909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abdullah</dc:creator>
  <cp:keywords>www.sorubak.com</cp:keywords>
  <dc:description>www.sorubak.com</dc:description>
  <cp:lastModifiedBy>edanur</cp:lastModifiedBy>
  <cp:revision>121</cp:revision>
  <dcterms:created xsi:type="dcterms:W3CDTF">2013-03-16T19:55:00Z</dcterms:created>
  <dcterms:modified xsi:type="dcterms:W3CDTF">2014-03-13T18:29:00Z</dcterms:modified>
  <cp:category>www.sorubak.com</cp:category>
</cp:coreProperties>
</file>