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952" w:rsidRDefault="00AF4952"/>
    <w:p w:rsidR="00AF4952" w:rsidRDefault="00AF4952" w:rsidP="00A14934">
      <w:pPr>
        <w:jc w:val="center"/>
      </w:pPr>
      <w:r>
        <w:rPr>
          <w:b/>
          <w:sz w:val="28"/>
          <w:szCs w:val="28"/>
        </w:rPr>
        <w:t>PROJE</w:t>
      </w:r>
    </w:p>
    <w:tbl>
      <w:tblPr>
        <w:tblpPr w:leftFromText="141" w:rightFromText="141" w:vertAnchor="page" w:horzAnchor="margin" w:tblpXSpec="center" w:tblpY="12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0"/>
        <w:gridCol w:w="6113"/>
      </w:tblGrid>
      <w:tr w:rsidR="00AF4952">
        <w:trPr>
          <w:trHeight w:val="294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pStyle w:val="Heading3"/>
              <w:framePr w:hSpace="0" w:wrap="auto" w:hAnchor="text" w:xAlign="left" w:yAlign="inline"/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>İçerik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Default="00AF4952" w:rsidP="00C27B22">
            <w:r w:rsidRPr="009E3271">
              <w:rPr>
                <w:sz w:val="22"/>
                <w:szCs w:val="22"/>
              </w:rPr>
              <w:t>BEDEN EĞİTİMİ</w:t>
            </w:r>
            <w:r>
              <w:rPr>
                <w:sz w:val="22"/>
                <w:szCs w:val="22"/>
              </w:rPr>
              <w:t xml:space="preserve"> </w:t>
            </w:r>
            <w:hyperlink r:id="rId7" w:history="1">
              <w:r w:rsidRPr="00C94D46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AF4952" w:rsidRPr="009E3271" w:rsidRDefault="00AF4952" w:rsidP="00F0465E">
            <w:pPr>
              <w:rPr>
                <w:sz w:val="22"/>
                <w:szCs w:val="22"/>
              </w:rPr>
            </w:pP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Sınıf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 xml:space="preserve">3. Sınıf  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Öğrenme Alanı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Cs/>
                <w:sz w:val="22"/>
                <w:szCs w:val="22"/>
              </w:rPr>
              <w:t>B) ETKİN KATILIM VE SAĞLIKLI YAŞAM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b/>
                <w:bCs/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Alt Öğrenme Alanı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>2. Atatürk ve Ulusal Bayramlar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b/>
                <w:bCs/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Kazanım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>2.2. Atatürk’ün, spora ve sporculara verdiği önemi bilir.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Beklenen Performans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>Yaratıcı düşünme, araştırma, karar verme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E3271">
              <w:rPr>
                <w:sz w:val="22"/>
                <w:szCs w:val="22"/>
              </w:rPr>
              <w:t xml:space="preserve"> ders saati</w:t>
            </w:r>
            <w:r>
              <w:rPr>
                <w:sz w:val="22"/>
                <w:szCs w:val="22"/>
              </w:rPr>
              <w:t xml:space="preserve"> </w:t>
            </w:r>
            <w:r w:rsidRPr="00FB251F">
              <w:rPr>
                <w:b/>
                <w:szCs w:val="22"/>
              </w:rPr>
              <w:t>12 NİSAN 2013 CUMA</w:t>
            </w:r>
          </w:p>
        </w:tc>
      </w:tr>
      <w:tr w:rsidR="00AF4952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b/>
                <w:bCs/>
                <w:sz w:val="22"/>
                <w:szCs w:val="22"/>
              </w:rPr>
              <w:t>Puanlama Yöntemi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952" w:rsidRPr="009E3271" w:rsidRDefault="00AF4952" w:rsidP="00F0465E">
            <w:pPr>
              <w:rPr>
                <w:sz w:val="22"/>
                <w:szCs w:val="22"/>
              </w:rPr>
            </w:pPr>
            <w:r w:rsidRPr="009E3271">
              <w:rPr>
                <w:sz w:val="22"/>
                <w:szCs w:val="22"/>
              </w:rPr>
              <w:t xml:space="preserve">Dereceli Puanlama Anahtarı </w:t>
            </w:r>
          </w:p>
        </w:tc>
      </w:tr>
      <w:tr w:rsidR="00AF4952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</w:tcPr>
          <w:p w:rsidR="00AF4952" w:rsidRDefault="00AF4952" w:rsidP="00F0465E">
            <w:pPr>
              <w:pStyle w:val="Heading1"/>
              <w:rPr>
                <w:rFonts w:ascii="Arial" w:hAnsi="Arial" w:cs="Arial"/>
                <w:sz w:val="24"/>
              </w:rPr>
            </w:pPr>
          </w:p>
          <w:p w:rsidR="00AF4952" w:rsidRDefault="00AF4952" w:rsidP="00F0465E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GÖREVİNİZ</w:t>
            </w:r>
          </w:p>
        </w:tc>
      </w:tr>
      <w:tr w:rsidR="00AF4952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952" w:rsidRPr="006125B6" w:rsidRDefault="00AF4952" w:rsidP="002E476F">
            <w:pPr>
              <w:tabs>
                <w:tab w:val="left" w:pos="4260"/>
              </w:tabs>
              <w:ind w:left="360"/>
            </w:pPr>
            <w:r w:rsidRPr="006125B6">
              <w:t>Senden, “Atatürk ve Spor”</w:t>
            </w:r>
            <w:r>
              <w:t xml:space="preserve"> kitapçığı </w:t>
            </w:r>
            <w:r w:rsidRPr="006125B6">
              <w:t xml:space="preserve"> hazırlamanı istiyorum.</w:t>
            </w:r>
          </w:p>
          <w:p w:rsidR="00AF4952" w:rsidRPr="006125B6" w:rsidRDefault="00AF4952" w:rsidP="00F0465E">
            <w:pPr>
              <w:tabs>
                <w:tab w:val="left" w:pos="4260"/>
              </w:tabs>
              <w:ind w:left="360"/>
              <w:rPr>
                <w:b/>
                <w:u w:val="single"/>
              </w:rPr>
            </w:pPr>
            <w:r w:rsidRPr="006125B6">
              <w:rPr>
                <w:b/>
                <w:u w:val="single"/>
              </w:rPr>
              <w:t>Bunun için;</w:t>
            </w:r>
          </w:p>
          <w:p w:rsidR="00AF4952" w:rsidRPr="006125B6" w:rsidRDefault="00AF4952" w:rsidP="009A0B85">
            <w:pPr>
              <w:numPr>
                <w:ilvl w:val="0"/>
                <w:numId w:val="46"/>
              </w:numPr>
              <w:tabs>
                <w:tab w:val="left" w:pos="4260"/>
              </w:tabs>
            </w:pPr>
            <w:r w:rsidRPr="006125B6">
              <w:t xml:space="preserve">Atatürk’ün spor ile ilgili </w:t>
            </w:r>
            <w:r w:rsidRPr="006125B6">
              <w:rPr>
                <w:u w:val="single"/>
              </w:rPr>
              <w:t>en az 5 tane</w:t>
            </w:r>
            <w:r w:rsidRPr="006125B6">
              <w:t xml:space="preserve"> özdeyişini bulmalısın.</w:t>
            </w:r>
          </w:p>
          <w:p w:rsidR="00AF4952" w:rsidRPr="006125B6" w:rsidRDefault="00AF4952" w:rsidP="009A0B85">
            <w:pPr>
              <w:numPr>
                <w:ilvl w:val="0"/>
                <w:numId w:val="46"/>
              </w:numPr>
              <w:tabs>
                <w:tab w:val="left" w:pos="4260"/>
              </w:tabs>
            </w:pPr>
            <w:r w:rsidRPr="006125B6">
              <w:t xml:space="preserve">Atatürk’ün spor yaparken </w:t>
            </w:r>
            <w:r w:rsidRPr="006125B6">
              <w:rPr>
                <w:u w:val="single"/>
              </w:rPr>
              <w:t>en az 5 tane</w:t>
            </w:r>
            <w:r w:rsidRPr="006125B6">
              <w:t xml:space="preserve"> fotoğrafını araştırmalısın.</w:t>
            </w:r>
          </w:p>
          <w:p w:rsidR="00AF4952" w:rsidRPr="006125B6" w:rsidRDefault="00AF4952" w:rsidP="009E3271">
            <w:pPr>
              <w:numPr>
                <w:ilvl w:val="0"/>
                <w:numId w:val="46"/>
              </w:numPr>
              <w:tabs>
                <w:tab w:val="left" w:pos="4260"/>
              </w:tabs>
            </w:pPr>
            <w:r w:rsidRPr="006125B6">
              <w:t>Atatürk’ün sporcularla çekilmiş fotoğraflarını bulmalısın.(İstediğin kadar)</w:t>
            </w:r>
          </w:p>
          <w:p w:rsidR="00AF4952" w:rsidRPr="006125B6" w:rsidRDefault="00AF4952" w:rsidP="009A0B85">
            <w:pPr>
              <w:numPr>
                <w:ilvl w:val="0"/>
                <w:numId w:val="46"/>
              </w:numPr>
              <w:tabs>
                <w:tab w:val="left" w:pos="4260"/>
              </w:tabs>
            </w:pPr>
            <w:r w:rsidRPr="006125B6">
              <w:t>Araştırma sonuçlarını, yapıştırıcı,</w:t>
            </w:r>
            <w:r>
              <w:t xml:space="preserve"> makas, kitapçığın için yeteri kadar  A4 kağıtları ile </w:t>
            </w:r>
            <w:r w:rsidRPr="006125B6">
              <w:t>yarı</w:t>
            </w:r>
            <w:r>
              <w:t xml:space="preserve">m renkli kartonu </w:t>
            </w:r>
            <w:r w:rsidRPr="00FB251F">
              <w:rPr>
                <w:b/>
                <w:sz w:val="28"/>
              </w:rPr>
              <w:t>12 NİSAN 2013 Cuma günü</w:t>
            </w:r>
            <w:r w:rsidRPr="00FB251F">
              <w:rPr>
                <w:sz w:val="28"/>
              </w:rPr>
              <w:t xml:space="preserve"> </w:t>
            </w:r>
            <w:r w:rsidRPr="006125B6">
              <w:t>tarihinde sınıfa getirmelisin.</w:t>
            </w:r>
          </w:p>
          <w:p w:rsidR="00AF4952" w:rsidRPr="006125B6" w:rsidRDefault="00AF4952" w:rsidP="002E476F">
            <w:pPr>
              <w:tabs>
                <w:tab w:val="left" w:pos="4260"/>
              </w:tabs>
              <w:rPr>
                <w:b/>
                <w:u w:val="single"/>
              </w:rPr>
            </w:pPr>
            <w:r>
              <w:t xml:space="preserve">   </w:t>
            </w:r>
            <w:r w:rsidRPr="006125B6">
              <w:t xml:space="preserve">  </w:t>
            </w:r>
            <w:r w:rsidRPr="006125B6">
              <w:rPr>
                <w:b/>
                <w:u w:val="single"/>
              </w:rPr>
              <w:t>Sınıfta yapacakların:</w:t>
            </w:r>
          </w:p>
          <w:p w:rsidR="00AF4952" w:rsidRDefault="00AF4952" w:rsidP="009E3271">
            <w:pPr>
              <w:numPr>
                <w:ilvl w:val="0"/>
                <w:numId w:val="47"/>
              </w:numPr>
              <w:tabs>
                <w:tab w:val="left" w:pos="4260"/>
              </w:tabs>
            </w:pPr>
            <w:r w:rsidRPr="006125B6">
              <w:t>Getirdiğin fotoğrafları düzenli bir şekilde</w:t>
            </w:r>
            <w:r>
              <w:t xml:space="preserve"> keserek A4 kağıtlarına yapıştıracaksın. Altlarına düzgün ve okunaklı olacak şekilde özdeyişleri yazacaksın.</w:t>
            </w:r>
          </w:p>
          <w:p w:rsidR="00AF4952" w:rsidRDefault="00AF4952" w:rsidP="009E3271">
            <w:pPr>
              <w:numPr>
                <w:ilvl w:val="0"/>
                <w:numId w:val="47"/>
              </w:numPr>
              <w:tabs>
                <w:tab w:val="left" w:pos="4260"/>
              </w:tabs>
            </w:pPr>
            <w:r>
              <w:t>Kartonu A4 kağıtların için kapak yapacaksın.</w:t>
            </w:r>
          </w:p>
          <w:p w:rsidR="00AF4952" w:rsidRPr="009E3271" w:rsidRDefault="00AF4952" w:rsidP="009E3271">
            <w:pPr>
              <w:numPr>
                <w:ilvl w:val="0"/>
                <w:numId w:val="47"/>
              </w:numPr>
              <w:tabs>
                <w:tab w:val="left" w:pos="4260"/>
              </w:tabs>
            </w:pPr>
            <w:r>
              <w:t>Kitapçığın için hazırlayacağın kapağa başlık yazmalısın.</w:t>
            </w:r>
          </w:p>
        </w:tc>
      </w:tr>
      <w:tr w:rsidR="00AF4952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</w:tcPr>
          <w:p w:rsidR="00AF4952" w:rsidRDefault="00AF4952" w:rsidP="00F0465E">
            <w:pPr>
              <w:pStyle w:val="Heading2"/>
              <w:rPr>
                <w:rFonts w:ascii="Arial" w:hAnsi="Arial" w:cs="Arial"/>
                <w:b/>
                <w:bCs/>
                <w:sz w:val="24"/>
              </w:rPr>
            </w:pPr>
          </w:p>
          <w:p w:rsidR="00AF4952" w:rsidRDefault="00AF4952" w:rsidP="00F0465E">
            <w:pPr>
              <w:pStyle w:val="Heading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DİKKAT ETMEN GEREKENLER</w:t>
            </w:r>
          </w:p>
          <w:p w:rsidR="00AF4952" w:rsidRDefault="00AF4952" w:rsidP="00F0465E">
            <w:pPr>
              <w:rPr>
                <w:rFonts w:ascii="Arial" w:hAnsi="Arial" w:cs="Arial"/>
              </w:rPr>
            </w:pPr>
          </w:p>
        </w:tc>
      </w:tr>
      <w:tr w:rsidR="00AF4952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952" w:rsidRPr="006125B6" w:rsidRDefault="00AF4952" w:rsidP="00F0465E">
            <w:pPr>
              <w:pStyle w:val="Stil1"/>
              <w:framePr w:hSpace="0" w:wrap="auto" w:hAnchor="text" w:xAlign="left" w:yAlign="inline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6125B6">
              <w:rPr>
                <w:sz w:val="24"/>
                <w:szCs w:val="24"/>
              </w:rPr>
              <w:t>Yazının okunaklı ve düzgün olmasına özen göstermelisin.</w:t>
            </w:r>
          </w:p>
          <w:p w:rsidR="00AF4952" w:rsidRPr="009E3271" w:rsidRDefault="00AF4952" w:rsidP="009E3271">
            <w:pPr>
              <w:pStyle w:val="Stil1"/>
              <w:framePr w:hSpace="0" w:wrap="auto" w:hAnchor="text" w:xAlign="left" w:yAlign="inline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6125B6">
              <w:rPr>
                <w:sz w:val="24"/>
                <w:szCs w:val="24"/>
              </w:rPr>
              <w:t>Noktalama işaretlerine ve yazım kurallarına dikkat etmelisin.</w:t>
            </w:r>
          </w:p>
          <w:p w:rsidR="00AF4952" w:rsidRDefault="00AF4952" w:rsidP="00F0465E">
            <w:pPr>
              <w:pStyle w:val="Stil1"/>
              <w:framePr w:hSpace="0" w:wrap="auto" w:hAnchor="text" w:xAlign="left" w:yAlign="inline"/>
              <w:numPr>
                <w:ilvl w:val="0"/>
                <w:numId w:val="43"/>
              </w:numPr>
            </w:pPr>
            <w:r w:rsidRPr="006125B6">
              <w:rPr>
                <w:sz w:val="24"/>
                <w:szCs w:val="24"/>
              </w:rPr>
              <w:t>Temiz ve düzenli çalışmalısın.</w:t>
            </w:r>
          </w:p>
        </w:tc>
      </w:tr>
    </w:tbl>
    <w:p w:rsidR="00AF4952" w:rsidRDefault="00AF4952"/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Default="00AF4952">
      <w:pPr>
        <w:tabs>
          <w:tab w:val="left" w:pos="1875"/>
        </w:tabs>
      </w:pPr>
    </w:p>
    <w:p w:rsidR="00AF4952" w:rsidRPr="002B6551" w:rsidRDefault="00AF4952" w:rsidP="002B6551"/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B51194">
      <w:pPr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7A1598">
      <w:pPr>
        <w:jc w:val="center"/>
        <w:rPr>
          <w:b/>
          <w:sz w:val="28"/>
          <w:szCs w:val="28"/>
        </w:rPr>
      </w:pPr>
    </w:p>
    <w:p w:rsidR="00AF4952" w:rsidRDefault="00AF4952" w:rsidP="009E3271">
      <w:pPr>
        <w:rPr>
          <w:b/>
          <w:color w:val="000000"/>
          <w:sz w:val="28"/>
          <w:szCs w:val="28"/>
        </w:rPr>
      </w:pPr>
    </w:p>
    <w:p w:rsidR="00AF4952" w:rsidRDefault="00AF4952" w:rsidP="006125B6">
      <w:pPr>
        <w:jc w:val="center"/>
        <w:rPr>
          <w:b/>
          <w:color w:val="000000"/>
          <w:sz w:val="32"/>
          <w:szCs w:val="32"/>
        </w:rPr>
      </w:pPr>
    </w:p>
    <w:p w:rsidR="00AF4952" w:rsidRPr="00E166B8" w:rsidRDefault="00AF4952" w:rsidP="006125B6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PROJE DEĞERLENDİRME FORMU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5"/>
        <w:gridCol w:w="893"/>
        <w:gridCol w:w="1143"/>
        <w:gridCol w:w="756"/>
        <w:gridCol w:w="851"/>
        <w:gridCol w:w="844"/>
      </w:tblGrid>
      <w:tr w:rsidR="00AF4952">
        <w:trPr>
          <w:cantSplit/>
          <w:trHeight w:val="149"/>
          <w:jc w:val="center"/>
        </w:trPr>
        <w:tc>
          <w:tcPr>
            <w:tcW w:w="4675" w:type="dxa"/>
            <w:vMerge w:val="restart"/>
          </w:tcPr>
          <w:p w:rsidR="00AF4952" w:rsidRDefault="00AF4952" w:rsidP="00C30E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ADIM SOYADIM:</w:t>
            </w:r>
          </w:p>
          <w:p w:rsidR="00AF4952" w:rsidRPr="006125B6" w:rsidRDefault="00AF4952" w:rsidP="00C30E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893" w:type="dxa"/>
            <w:shd w:val="clear" w:color="auto" w:fill="CCCCCC"/>
          </w:tcPr>
          <w:p w:rsidR="00AF4952" w:rsidRPr="006125B6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>Zayıf</w:t>
            </w:r>
          </w:p>
        </w:tc>
        <w:tc>
          <w:tcPr>
            <w:tcW w:w="1143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 xml:space="preserve">Kabul </w:t>
            </w:r>
          </w:p>
          <w:p w:rsidR="00AF4952" w:rsidRPr="006125B6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>Edilebilir</w:t>
            </w:r>
          </w:p>
        </w:tc>
        <w:tc>
          <w:tcPr>
            <w:tcW w:w="756" w:type="dxa"/>
            <w:shd w:val="clear" w:color="auto" w:fill="CCCCCC"/>
          </w:tcPr>
          <w:p w:rsidR="00AF4952" w:rsidRPr="006125B6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>Orta</w:t>
            </w:r>
          </w:p>
        </w:tc>
        <w:tc>
          <w:tcPr>
            <w:tcW w:w="851" w:type="dxa"/>
            <w:shd w:val="clear" w:color="auto" w:fill="CCCCCC"/>
          </w:tcPr>
          <w:p w:rsidR="00AF4952" w:rsidRPr="006125B6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>İyi</w:t>
            </w:r>
          </w:p>
        </w:tc>
        <w:tc>
          <w:tcPr>
            <w:tcW w:w="844" w:type="dxa"/>
            <w:shd w:val="clear" w:color="auto" w:fill="CCCCCC"/>
          </w:tcPr>
          <w:p w:rsidR="00AF4952" w:rsidRPr="006125B6" w:rsidRDefault="00AF4952" w:rsidP="00C30E02">
            <w:pPr>
              <w:jc w:val="center"/>
              <w:rPr>
                <w:b/>
                <w:bCs/>
                <w:sz w:val="22"/>
                <w:szCs w:val="22"/>
              </w:rPr>
            </w:pPr>
            <w:r w:rsidRPr="006125B6">
              <w:rPr>
                <w:b/>
                <w:bCs/>
                <w:sz w:val="22"/>
                <w:szCs w:val="22"/>
              </w:rPr>
              <w:t>Çok İyi</w:t>
            </w:r>
          </w:p>
        </w:tc>
      </w:tr>
      <w:tr w:rsidR="00AF4952">
        <w:trPr>
          <w:cantSplit/>
          <w:trHeight w:val="149"/>
          <w:jc w:val="center"/>
        </w:trPr>
        <w:tc>
          <w:tcPr>
            <w:tcW w:w="4675" w:type="dxa"/>
            <w:vMerge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1143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756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851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844" w:type="dxa"/>
            <w:shd w:val="clear" w:color="auto" w:fill="CCCCCC"/>
          </w:tcPr>
          <w:p w:rsidR="00AF4952" w:rsidRDefault="00AF4952" w:rsidP="00C30E02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Pr="007457A5" w:rsidRDefault="00AF4952" w:rsidP="00C30E02">
            <w:pPr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Araştırma yapma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Default="00AF4952" w:rsidP="00C30E02">
            <w:pPr>
              <w:rPr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İstenilen malzemeleri getirme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Default="00AF4952" w:rsidP="00C30E0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İstenilen kitapçığı uygun şekilde hazırlama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Default="00AF4952" w:rsidP="00C30E0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Yazıya özen gösterme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Default="00AF4952" w:rsidP="00C30E0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Nok. işaret ve imla kur. dikkat etme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33"/>
          <w:jc w:val="center"/>
        </w:trPr>
        <w:tc>
          <w:tcPr>
            <w:tcW w:w="4675" w:type="dxa"/>
          </w:tcPr>
          <w:p w:rsidR="00AF4952" w:rsidRDefault="00AF4952" w:rsidP="00C30E0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Temiz ve düzenli çalışma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  <w:tr w:rsidR="00AF4952">
        <w:trPr>
          <w:trHeight w:val="248"/>
          <w:jc w:val="center"/>
        </w:trPr>
        <w:tc>
          <w:tcPr>
            <w:tcW w:w="4675" w:type="dxa"/>
          </w:tcPr>
          <w:p w:rsidR="00AF4952" w:rsidRDefault="00AF4952" w:rsidP="00C30E02">
            <w:pPr>
              <w:pStyle w:val="Heading7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GENEL TOPLAM</w:t>
            </w:r>
          </w:p>
        </w:tc>
        <w:tc>
          <w:tcPr>
            <w:tcW w:w="89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AF4952" w:rsidRDefault="00AF4952" w:rsidP="00C30E02">
            <w:pPr>
              <w:jc w:val="both"/>
              <w:rPr>
                <w:sz w:val="20"/>
                <w:szCs w:val="20"/>
              </w:rPr>
            </w:pPr>
          </w:p>
        </w:tc>
      </w:tr>
    </w:tbl>
    <w:p w:rsidR="00AF4952" w:rsidRPr="00997431" w:rsidRDefault="00AF4952" w:rsidP="00997431">
      <w:r>
        <w:t xml:space="preserve">                        Öğrencinin aldığı toplam puan / Alması gereken toplam puan X 100=</w:t>
      </w:r>
    </w:p>
    <w:p w:rsidR="00AF4952" w:rsidRDefault="00AF4952" w:rsidP="007A1598">
      <w:pPr>
        <w:jc w:val="center"/>
        <w:rPr>
          <w:b/>
          <w:color w:val="000000"/>
          <w:sz w:val="28"/>
          <w:szCs w:val="28"/>
        </w:rPr>
      </w:pPr>
    </w:p>
    <w:p w:rsidR="00AF4952" w:rsidRDefault="00AF4952" w:rsidP="007A1598">
      <w:pPr>
        <w:jc w:val="center"/>
        <w:rPr>
          <w:b/>
          <w:color w:val="000000"/>
          <w:sz w:val="28"/>
          <w:szCs w:val="28"/>
        </w:rPr>
      </w:pPr>
    </w:p>
    <w:sectPr w:rsidR="00AF4952" w:rsidSect="00743267">
      <w:footerReference w:type="default" r:id="rId8"/>
      <w:pgSz w:w="11906" w:h="16838"/>
      <w:pgMar w:top="567" w:right="567" w:bottom="90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952" w:rsidRDefault="00AF4952">
      <w:r>
        <w:separator/>
      </w:r>
    </w:p>
  </w:endnote>
  <w:endnote w:type="continuationSeparator" w:id="0">
    <w:p w:rsidR="00AF4952" w:rsidRDefault="00AF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952" w:rsidRDefault="00AF4952" w:rsidP="00F265AE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952" w:rsidRDefault="00AF4952">
      <w:r>
        <w:separator/>
      </w:r>
    </w:p>
  </w:footnote>
  <w:footnote w:type="continuationSeparator" w:id="0">
    <w:p w:rsidR="00AF4952" w:rsidRDefault="00AF4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58EF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3BA1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B85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927C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94E0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3E1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2E2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F26C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306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ECD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8F5290"/>
    <w:multiLevelType w:val="hybridMultilevel"/>
    <w:tmpl w:val="5CF0C8E8"/>
    <w:lvl w:ilvl="0" w:tplc="0FDE2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4B241A1"/>
    <w:multiLevelType w:val="hybridMultilevel"/>
    <w:tmpl w:val="18F49280"/>
    <w:lvl w:ilvl="0" w:tplc="BFA6B3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4EE42F5"/>
    <w:multiLevelType w:val="hybridMultilevel"/>
    <w:tmpl w:val="15BC1DEE"/>
    <w:lvl w:ilvl="0" w:tplc="0E88DD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1F14CF"/>
    <w:multiLevelType w:val="hybridMultilevel"/>
    <w:tmpl w:val="EFE822A4"/>
    <w:lvl w:ilvl="0" w:tplc="0E1803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0776439"/>
    <w:multiLevelType w:val="hybridMultilevel"/>
    <w:tmpl w:val="9EB6268C"/>
    <w:lvl w:ilvl="0" w:tplc="0B30851A">
      <w:start w:val="1"/>
      <w:numFmt w:val="decimal"/>
      <w:lvlText w:val="%1-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13060020"/>
    <w:multiLevelType w:val="hybridMultilevel"/>
    <w:tmpl w:val="9DE4A8A2"/>
    <w:lvl w:ilvl="0" w:tplc="298EA5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52D01A2"/>
    <w:multiLevelType w:val="hybridMultilevel"/>
    <w:tmpl w:val="97D8B81A"/>
    <w:lvl w:ilvl="0" w:tplc="933E55A2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169742AD"/>
    <w:multiLevelType w:val="hybridMultilevel"/>
    <w:tmpl w:val="61DA4C74"/>
    <w:lvl w:ilvl="0" w:tplc="623623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6E87072"/>
    <w:multiLevelType w:val="hybridMultilevel"/>
    <w:tmpl w:val="5CE07636"/>
    <w:lvl w:ilvl="0" w:tplc="5BD2E9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77A57ED"/>
    <w:multiLevelType w:val="hybridMultilevel"/>
    <w:tmpl w:val="87F64B6C"/>
    <w:lvl w:ilvl="0" w:tplc="C5782D92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20">
    <w:nsid w:val="19131860"/>
    <w:multiLevelType w:val="hybridMultilevel"/>
    <w:tmpl w:val="E59C50BA"/>
    <w:lvl w:ilvl="0" w:tplc="692ADF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ED50941"/>
    <w:multiLevelType w:val="hybridMultilevel"/>
    <w:tmpl w:val="1176633C"/>
    <w:lvl w:ilvl="0" w:tplc="D7E044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FB7580F"/>
    <w:multiLevelType w:val="hybridMultilevel"/>
    <w:tmpl w:val="184A2668"/>
    <w:lvl w:ilvl="0" w:tplc="066496D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5502812"/>
    <w:multiLevelType w:val="hybridMultilevel"/>
    <w:tmpl w:val="D512A51A"/>
    <w:lvl w:ilvl="0" w:tplc="8F38D9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7375F1"/>
    <w:multiLevelType w:val="hybridMultilevel"/>
    <w:tmpl w:val="98E613A6"/>
    <w:lvl w:ilvl="0" w:tplc="F2345F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2AF5373E"/>
    <w:multiLevelType w:val="hybridMultilevel"/>
    <w:tmpl w:val="39B681B8"/>
    <w:lvl w:ilvl="0" w:tplc="D1E28A90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29">
    <w:nsid w:val="2B2E4E86"/>
    <w:multiLevelType w:val="hybridMultilevel"/>
    <w:tmpl w:val="24CAAB32"/>
    <w:lvl w:ilvl="0" w:tplc="9EA6C2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2C7F419E"/>
    <w:multiLevelType w:val="hybridMultilevel"/>
    <w:tmpl w:val="519AF2D8"/>
    <w:lvl w:ilvl="0" w:tplc="001EBF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F290411"/>
    <w:multiLevelType w:val="hybridMultilevel"/>
    <w:tmpl w:val="59BCEB6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>
    <w:nsid w:val="345970AF"/>
    <w:multiLevelType w:val="hybridMultilevel"/>
    <w:tmpl w:val="0E123470"/>
    <w:lvl w:ilvl="0" w:tplc="C0422A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38BE1C1C"/>
    <w:multiLevelType w:val="hybridMultilevel"/>
    <w:tmpl w:val="D64A4E16"/>
    <w:lvl w:ilvl="0" w:tplc="15EEA88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4">
    <w:nsid w:val="42296C13"/>
    <w:multiLevelType w:val="hybridMultilevel"/>
    <w:tmpl w:val="972AC98E"/>
    <w:lvl w:ilvl="0" w:tplc="8C16AE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43E48C5"/>
    <w:multiLevelType w:val="hybridMultilevel"/>
    <w:tmpl w:val="623E38EE"/>
    <w:lvl w:ilvl="0" w:tplc="F87EC7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C7F6C74"/>
    <w:multiLevelType w:val="hybridMultilevel"/>
    <w:tmpl w:val="79066882"/>
    <w:lvl w:ilvl="0" w:tplc="1C38F4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4E2068A7"/>
    <w:multiLevelType w:val="hybridMultilevel"/>
    <w:tmpl w:val="E0CC9CCE"/>
    <w:lvl w:ilvl="0" w:tplc="0464E4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53F2C73"/>
    <w:multiLevelType w:val="hybridMultilevel"/>
    <w:tmpl w:val="56F6859E"/>
    <w:lvl w:ilvl="0" w:tplc="15BE61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5F01E98"/>
    <w:multiLevelType w:val="hybridMultilevel"/>
    <w:tmpl w:val="C7C8ED00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78831DE"/>
    <w:multiLevelType w:val="hybridMultilevel"/>
    <w:tmpl w:val="A12801B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68391118"/>
    <w:multiLevelType w:val="hybridMultilevel"/>
    <w:tmpl w:val="4396606E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CD73FAC"/>
    <w:multiLevelType w:val="hybridMultilevel"/>
    <w:tmpl w:val="08D8BE22"/>
    <w:lvl w:ilvl="0" w:tplc="DB2835A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B40E15BA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FEF78EE"/>
    <w:multiLevelType w:val="hybridMultilevel"/>
    <w:tmpl w:val="BCD27756"/>
    <w:lvl w:ilvl="0" w:tplc="5218C7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7072ED"/>
    <w:multiLevelType w:val="hybridMultilevel"/>
    <w:tmpl w:val="DE085362"/>
    <w:lvl w:ilvl="0" w:tplc="3AA2B4CE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45">
    <w:nsid w:val="7DC53DA8"/>
    <w:multiLevelType w:val="hybridMultilevel"/>
    <w:tmpl w:val="B8C2892A"/>
    <w:lvl w:ilvl="0" w:tplc="181678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EDE5FB5"/>
    <w:multiLevelType w:val="hybridMultilevel"/>
    <w:tmpl w:val="C38412F8"/>
    <w:lvl w:ilvl="0" w:tplc="DDD6D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6"/>
  </w:num>
  <w:num w:numId="4">
    <w:abstractNumId w:val="20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2"/>
  </w:num>
  <w:num w:numId="17">
    <w:abstractNumId w:val="44"/>
  </w:num>
  <w:num w:numId="18">
    <w:abstractNumId w:val="43"/>
  </w:num>
  <w:num w:numId="19">
    <w:abstractNumId w:val="32"/>
  </w:num>
  <w:num w:numId="20">
    <w:abstractNumId w:val="11"/>
  </w:num>
  <w:num w:numId="21">
    <w:abstractNumId w:val="37"/>
  </w:num>
  <w:num w:numId="22">
    <w:abstractNumId w:val="35"/>
  </w:num>
  <w:num w:numId="23">
    <w:abstractNumId w:val="38"/>
  </w:num>
  <w:num w:numId="24">
    <w:abstractNumId w:val="45"/>
  </w:num>
  <w:num w:numId="25">
    <w:abstractNumId w:val="12"/>
  </w:num>
  <w:num w:numId="26">
    <w:abstractNumId w:val="23"/>
  </w:num>
  <w:num w:numId="27">
    <w:abstractNumId w:val="34"/>
  </w:num>
  <w:num w:numId="28">
    <w:abstractNumId w:val="46"/>
  </w:num>
  <w:num w:numId="29">
    <w:abstractNumId w:val="14"/>
  </w:num>
  <w:num w:numId="30">
    <w:abstractNumId w:val="31"/>
  </w:num>
  <w:num w:numId="31">
    <w:abstractNumId w:val="40"/>
  </w:num>
  <w:num w:numId="32">
    <w:abstractNumId w:val="22"/>
  </w:num>
  <w:num w:numId="33">
    <w:abstractNumId w:val="24"/>
  </w:num>
  <w:num w:numId="34">
    <w:abstractNumId w:val="17"/>
  </w:num>
  <w:num w:numId="35">
    <w:abstractNumId w:val="15"/>
  </w:num>
  <w:num w:numId="36">
    <w:abstractNumId w:val="13"/>
  </w:num>
  <w:num w:numId="37">
    <w:abstractNumId w:val="28"/>
  </w:num>
  <w:num w:numId="38">
    <w:abstractNumId w:val="18"/>
  </w:num>
  <w:num w:numId="39">
    <w:abstractNumId w:val="29"/>
  </w:num>
  <w:num w:numId="40">
    <w:abstractNumId w:val="19"/>
  </w:num>
  <w:num w:numId="41">
    <w:abstractNumId w:val="21"/>
  </w:num>
  <w:num w:numId="42">
    <w:abstractNumId w:val="30"/>
  </w:num>
  <w:num w:numId="43">
    <w:abstractNumId w:val="10"/>
  </w:num>
  <w:num w:numId="44">
    <w:abstractNumId w:val="39"/>
  </w:num>
  <w:num w:numId="45">
    <w:abstractNumId w:val="41"/>
  </w:num>
  <w:num w:numId="46">
    <w:abstractNumId w:val="36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312"/>
    <w:rsid w:val="00032151"/>
    <w:rsid w:val="00041FE9"/>
    <w:rsid w:val="00075108"/>
    <w:rsid w:val="00080700"/>
    <w:rsid w:val="00082005"/>
    <w:rsid w:val="000C337A"/>
    <w:rsid w:val="000E279C"/>
    <w:rsid w:val="000F0A3D"/>
    <w:rsid w:val="00103525"/>
    <w:rsid w:val="00131E3F"/>
    <w:rsid w:val="001374AC"/>
    <w:rsid w:val="001605E7"/>
    <w:rsid w:val="0016105A"/>
    <w:rsid w:val="00173ED4"/>
    <w:rsid w:val="00191065"/>
    <w:rsid w:val="001A1E75"/>
    <w:rsid w:val="001A2BA6"/>
    <w:rsid w:val="001B1BE1"/>
    <w:rsid w:val="001B77AE"/>
    <w:rsid w:val="001F581B"/>
    <w:rsid w:val="00245431"/>
    <w:rsid w:val="002649A0"/>
    <w:rsid w:val="00272D72"/>
    <w:rsid w:val="002736EF"/>
    <w:rsid w:val="00273806"/>
    <w:rsid w:val="00291209"/>
    <w:rsid w:val="002942F0"/>
    <w:rsid w:val="002965F7"/>
    <w:rsid w:val="002A5EBB"/>
    <w:rsid w:val="002B39C2"/>
    <w:rsid w:val="002B6551"/>
    <w:rsid w:val="002C4EF2"/>
    <w:rsid w:val="002E1F91"/>
    <w:rsid w:val="002E476F"/>
    <w:rsid w:val="0030567C"/>
    <w:rsid w:val="00344633"/>
    <w:rsid w:val="00344975"/>
    <w:rsid w:val="003712B0"/>
    <w:rsid w:val="00394A75"/>
    <w:rsid w:val="003B2DF4"/>
    <w:rsid w:val="003C2287"/>
    <w:rsid w:val="003D2914"/>
    <w:rsid w:val="004020FA"/>
    <w:rsid w:val="00415648"/>
    <w:rsid w:val="0043510A"/>
    <w:rsid w:val="00445819"/>
    <w:rsid w:val="00473838"/>
    <w:rsid w:val="00485C67"/>
    <w:rsid w:val="00486CA7"/>
    <w:rsid w:val="004B516D"/>
    <w:rsid w:val="004D7613"/>
    <w:rsid w:val="004E7180"/>
    <w:rsid w:val="004E79E1"/>
    <w:rsid w:val="005001CF"/>
    <w:rsid w:val="005143AE"/>
    <w:rsid w:val="00523813"/>
    <w:rsid w:val="005372A2"/>
    <w:rsid w:val="005436F8"/>
    <w:rsid w:val="0055403B"/>
    <w:rsid w:val="00560254"/>
    <w:rsid w:val="00563029"/>
    <w:rsid w:val="005B1164"/>
    <w:rsid w:val="005C13F7"/>
    <w:rsid w:val="005C780B"/>
    <w:rsid w:val="005D7C1D"/>
    <w:rsid w:val="005E516A"/>
    <w:rsid w:val="006125B6"/>
    <w:rsid w:val="006164FC"/>
    <w:rsid w:val="00622BBD"/>
    <w:rsid w:val="00677D95"/>
    <w:rsid w:val="0068437B"/>
    <w:rsid w:val="00684836"/>
    <w:rsid w:val="006959FD"/>
    <w:rsid w:val="006A4970"/>
    <w:rsid w:val="006A7984"/>
    <w:rsid w:val="006B2312"/>
    <w:rsid w:val="006C31E2"/>
    <w:rsid w:val="006E1C6E"/>
    <w:rsid w:val="006E2F86"/>
    <w:rsid w:val="00721934"/>
    <w:rsid w:val="00743267"/>
    <w:rsid w:val="007457A5"/>
    <w:rsid w:val="00760A77"/>
    <w:rsid w:val="007956C9"/>
    <w:rsid w:val="007A1598"/>
    <w:rsid w:val="007B6D4D"/>
    <w:rsid w:val="007B79FE"/>
    <w:rsid w:val="007C28D5"/>
    <w:rsid w:val="007D308C"/>
    <w:rsid w:val="00826603"/>
    <w:rsid w:val="008423C4"/>
    <w:rsid w:val="00876DE9"/>
    <w:rsid w:val="00893135"/>
    <w:rsid w:val="008A04C9"/>
    <w:rsid w:val="008B4E41"/>
    <w:rsid w:val="008C07CB"/>
    <w:rsid w:val="008D3E01"/>
    <w:rsid w:val="008D3E95"/>
    <w:rsid w:val="008E7F8A"/>
    <w:rsid w:val="008F36BB"/>
    <w:rsid w:val="00903097"/>
    <w:rsid w:val="00910C64"/>
    <w:rsid w:val="009175F4"/>
    <w:rsid w:val="00932C9B"/>
    <w:rsid w:val="00941B4B"/>
    <w:rsid w:val="0094764F"/>
    <w:rsid w:val="0097214D"/>
    <w:rsid w:val="00981991"/>
    <w:rsid w:val="00997431"/>
    <w:rsid w:val="009A0B85"/>
    <w:rsid w:val="009B3B57"/>
    <w:rsid w:val="009C7D88"/>
    <w:rsid w:val="009E3271"/>
    <w:rsid w:val="009E797F"/>
    <w:rsid w:val="00A0035A"/>
    <w:rsid w:val="00A14934"/>
    <w:rsid w:val="00A24071"/>
    <w:rsid w:val="00A328BC"/>
    <w:rsid w:val="00A34B65"/>
    <w:rsid w:val="00A357EF"/>
    <w:rsid w:val="00A81A1F"/>
    <w:rsid w:val="00A83A41"/>
    <w:rsid w:val="00A90B31"/>
    <w:rsid w:val="00AC04B4"/>
    <w:rsid w:val="00AF4952"/>
    <w:rsid w:val="00B029BD"/>
    <w:rsid w:val="00B03332"/>
    <w:rsid w:val="00B20375"/>
    <w:rsid w:val="00B37BBF"/>
    <w:rsid w:val="00B427AE"/>
    <w:rsid w:val="00B4402F"/>
    <w:rsid w:val="00B44719"/>
    <w:rsid w:val="00B51194"/>
    <w:rsid w:val="00B5400F"/>
    <w:rsid w:val="00B56F33"/>
    <w:rsid w:val="00B62285"/>
    <w:rsid w:val="00B63C2F"/>
    <w:rsid w:val="00B7762E"/>
    <w:rsid w:val="00B866B4"/>
    <w:rsid w:val="00B91704"/>
    <w:rsid w:val="00B970DC"/>
    <w:rsid w:val="00BA19AD"/>
    <w:rsid w:val="00BA1F86"/>
    <w:rsid w:val="00BA6513"/>
    <w:rsid w:val="00BC726D"/>
    <w:rsid w:val="00BD37AB"/>
    <w:rsid w:val="00BE4A8E"/>
    <w:rsid w:val="00C27819"/>
    <w:rsid w:val="00C27B22"/>
    <w:rsid w:val="00C30E02"/>
    <w:rsid w:val="00C33498"/>
    <w:rsid w:val="00C35EF7"/>
    <w:rsid w:val="00C42847"/>
    <w:rsid w:val="00C670C6"/>
    <w:rsid w:val="00C93750"/>
    <w:rsid w:val="00C94D46"/>
    <w:rsid w:val="00CB7E24"/>
    <w:rsid w:val="00CC7A8B"/>
    <w:rsid w:val="00CD0696"/>
    <w:rsid w:val="00CD2CA3"/>
    <w:rsid w:val="00D017DA"/>
    <w:rsid w:val="00D04B0C"/>
    <w:rsid w:val="00D313BC"/>
    <w:rsid w:val="00D47E7B"/>
    <w:rsid w:val="00D514D6"/>
    <w:rsid w:val="00D536CC"/>
    <w:rsid w:val="00D57510"/>
    <w:rsid w:val="00D632A6"/>
    <w:rsid w:val="00D7676C"/>
    <w:rsid w:val="00D94F3B"/>
    <w:rsid w:val="00DA4F92"/>
    <w:rsid w:val="00DB1F54"/>
    <w:rsid w:val="00DB30B6"/>
    <w:rsid w:val="00DF0962"/>
    <w:rsid w:val="00E0792A"/>
    <w:rsid w:val="00E166B8"/>
    <w:rsid w:val="00E167AC"/>
    <w:rsid w:val="00E35D05"/>
    <w:rsid w:val="00E405D7"/>
    <w:rsid w:val="00E50C4B"/>
    <w:rsid w:val="00E5232F"/>
    <w:rsid w:val="00E57420"/>
    <w:rsid w:val="00E63FFE"/>
    <w:rsid w:val="00E81450"/>
    <w:rsid w:val="00EA1DB4"/>
    <w:rsid w:val="00EA4B7C"/>
    <w:rsid w:val="00EF1D79"/>
    <w:rsid w:val="00F0317A"/>
    <w:rsid w:val="00F0465E"/>
    <w:rsid w:val="00F06A10"/>
    <w:rsid w:val="00F2565E"/>
    <w:rsid w:val="00F265AE"/>
    <w:rsid w:val="00F64F91"/>
    <w:rsid w:val="00F6795F"/>
    <w:rsid w:val="00F851F8"/>
    <w:rsid w:val="00F949F9"/>
    <w:rsid w:val="00FA3756"/>
    <w:rsid w:val="00FA7CF2"/>
    <w:rsid w:val="00FB251F"/>
    <w:rsid w:val="00FD108A"/>
    <w:rsid w:val="00FE3058"/>
    <w:rsid w:val="00FE6207"/>
    <w:rsid w:val="00FF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EF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5EF7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35EF7"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5EF7"/>
    <w:pPr>
      <w:keepNext/>
      <w:framePr w:hSpace="141" w:wrap="notBeside" w:hAnchor="margin" w:xAlign="center" w:y="1279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159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A1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15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2312"/>
    <w:rPr>
      <w:rFonts w:eastAsia="Times New Roman" w:cs="Times New Roman"/>
      <w:b/>
      <w:bCs/>
      <w:sz w:val="24"/>
      <w:szCs w:val="24"/>
      <w:lang w:val="tr-TR" w:eastAsia="tr-TR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1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1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12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1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128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C35EF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B2312"/>
    <w:rPr>
      <w:rFonts w:cs="Times New Roman"/>
      <w:sz w:val="24"/>
      <w:szCs w:val="24"/>
      <w:lang w:val="tr-TR" w:eastAsia="tr-TR" w:bidi="ar-SA"/>
    </w:rPr>
  </w:style>
  <w:style w:type="paragraph" w:customStyle="1" w:styleId="Stil1">
    <w:name w:val="Stil1"/>
    <w:basedOn w:val="Normal"/>
    <w:link w:val="Stil1Char"/>
    <w:autoRedefine/>
    <w:uiPriority w:val="99"/>
    <w:rsid w:val="00CD2CA3"/>
    <w:pPr>
      <w:framePr w:hSpace="141" w:wrap="around" w:hAnchor="margin" w:xAlign="center" w:y="1279"/>
      <w:tabs>
        <w:tab w:val="left" w:pos="1545"/>
      </w:tabs>
    </w:pPr>
    <w:rPr>
      <w:sz w:val="28"/>
      <w:szCs w:val="28"/>
    </w:rPr>
  </w:style>
  <w:style w:type="character" w:customStyle="1" w:styleId="Stil1Char">
    <w:name w:val="Stil1 Char"/>
    <w:basedOn w:val="DefaultParagraphFont"/>
    <w:link w:val="Stil1"/>
    <w:uiPriority w:val="99"/>
    <w:locked/>
    <w:rsid w:val="00CD2CA3"/>
    <w:rPr>
      <w:rFonts w:cs="Times New Roman"/>
      <w:sz w:val="28"/>
      <w:szCs w:val="28"/>
      <w:lang w:val="tr-TR" w:eastAsia="tr-TR" w:bidi="ar-SA"/>
    </w:rPr>
  </w:style>
  <w:style w:type="paragraph" w:customStyle="1" w:styleId="Stil2">
    <w:name w:val="Stil2"/>
    <w:basedOn w:val="Stil1"/>
    <w:link w:val="Stil2Char"/>
    <w:uiPriority w:val="99"/>
    <w:rsid w:val="006B2312"/>
    <w:pPr>
      <w:framePr w:wrap="around"/>
    </w:pPr>
  </w:style>
  <w:style w:type="character" w:customStyle="1" w:styleId="Stil2Char">
    <w:name w:val="Stil2 Char"/>
    <w:basedOn w:val="Stil1Char"/>
    <w:link w:val="Stil2"/>
    <w:uiPriority w:val="99"/>
    <w:locked/>
    <w:rsid w:val="00EA4B7C"/>
  </w:style>
  <w:style w:type="character" w:customStyle="1" w:styleId="Stil3">
    <w:name w:val="Stil3"/>
    <w:basedOn w:val="DefaultParagraphFont"/>
    <w:uiPriority w:val="99"/>
    <w:rsid w:val="00EA4B7C"/>
    <w:rPr>
      <w:rFonts w:ascii="Times New Roman" w:hAnsi="Times New Roman" w:cs="Times New Roman"/>
    </w:rPr>
  </w:style>
  <w:style w:type="paragraph" w:customStyle="1" w:styleId="Stil4">
    <w:name w:val="Stil4"/>
    <w:basedOn w:val="Stil1"/>
    <w:link w:val="Stil4Char"/>
    <w:uiPriority w:val="99"/>
    <w:rsid w:val="00EA4B7C"/>
    <w:pPr>
      <w:framePr w:wrap="around"/>
    </w:pPr>
    <w:rPr>
      <w:rFonts w:ascii="Hand Center" w:hAnsi="Hand Center"/>
    </w:rPr>
  </w:style>
  <w:style w:type="character" w:customStyle="1" w:styleId="Stil4Char">
    <w:name w:val="Stil4 Char"/>
    <w:basedOn w:val="Stil1Char"/>
    <w:link w:val="Stil4"/>
    <w:uiPriority w:val="99"/>
    <w:locked/>
    <w:rsid w:val="00EA4B7C"/>
    <w:rPr>
      <w:rFonts w:ascii="Hand Center" w:hAnsi="Hand Center"/>
    </w:rPr>
  </w:style>
  <w:style w:type="paragraph" w:customStyle="1" w:styleId="Stil5">
    <w:name w:val="Stil5"/>
    <w:basedOn w:val="Stil1"/>
    <w:uiPriority w:val="99"/>
    <w:rsid w:val="00272D72"/>
    <w:pPr>
      <w:framePr w:wrap="around"/>
    </w:pPr>
  </w:style>
  <w:style w:type="table" w:styleId="TableGrid">
    <w:name w:val="Table Grid"/>
    <w:basedOn w:val="TableNormal"/>
    <w:uiPriority w:val="99"/>
    <w:rsid w:val="006E2F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265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412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65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4128"/>
    <w:rPr>
      <w:sz w:val="24"/>
      <w:szCs w:val="24"/>
    </w:rPr>
  </w:style>
  <w:style w:type="character" w:styleId="Hyperlink">
    <w:name w:val="Hyperlink"/>
    <w:basedOn w:val="DefaultParagraphFont"/>
    <w:uiPriority w:val="99"/>
    <w:rsid w:val="00C27B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269</Words>
  <Characters>1536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İçerik Düzeyi</dc:title>
  <dc:subject>www.sorubak.com</dc:subject>
  <dc:creator>xxxx</dc:creator>
  <cp:keywords>www.sorubak.com</cp:keywords>
  <dc:description>www.sorubak.com</dc:description>
  <cp:lastModifiedBy>edanur</cp:lastModifiedBy>
  <cp:revision>4</cp:revision>
  <dcterms:created xsi:type="dcterms:W3CDTF">2013-03-04T19:21:00Z</dcterms:created>
  <dcterms:modified xsi:type="dcterms:W3CDTF">2014-02-16T22:03:00Z</dcterms:modified>
  <cp:category>www.sorubak.com</cp:category>
</cp:coreProperties>
</file>