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81" w:rsidRPr="00B8136D" w:rsidRDefault="00403A81"/>
    <w:p w:rsidR="00403A81" w:rsidRPr="00B8136D" w:rsidRDefault="00403A81"/>
    <w:p w:rsidR="00403A81" w:rsidRPr="00B8136D" w:rsidRDefault="00403A81" w:rsidP="00B4259B">
      <w:pPr>
        <w:ind w:firstLine="567"/>
        <w:jc w:val="center"/>
      </w:pPr>
    </w:p>
    <w:p w:rsidR="00403A81" w:rsidRPr="00B8136D" w:rsidRDefault="00403A81" w:rsidP="00B4259B">
      <w:pPr>
        <w:ind w:firstLine="567"/>
        <w:jc w:val="center"/>
        <w:rPr>
          <w:b/>
          <w:bCs/>
        </w:rPr>
      </w:pPr>
      <w:r>
        <w:rPr>
          <w:b/>
          <w:bCs/>
        </w:rPr>
        <w:t xml:space="preserve">2013-2014 </w:t>
      </w:r>
      <w:r w:rsidRPr="00B8136D">
        <w:rPr>
          <w:b/>
          <w:bCs/>
        </w:rPr>
        <w:t xml:space="preserve"> EĞİTİM ÖĞRETİM YILI 3. SINIFLAR </w:t>
      </w:r>
    </w:p>
    <w:p w:rsidR="00403A81" w:rsidRPr="00B8136D" w:rsidRDefault="00403A81" w:rsidP="00B4259B">
      <w:pPr>
        <w:ind w:firstLine="567"/>
        <w:jc w:val="center"/>
        <w:rPr>
          <w:b/>
          <w:bCs/>
        </w:rPr>
      </w:pPr>
      <w:r>
        <w:rPr>
          <w:b/>
          <w:bCs/>
        </w:rPr>
        <w:t xml:space="preserve">41. </w:t>
      </w:r>
      <w:r w:rsidRPr="00B8136D">
        <w:rPr>
          <w:b/>
          <w:bCs/>
        </w:rPr>
        <w:t>EĞİTİM BÖLGESİ 2. DÖNEM</w:t>
      </w:r>
    </w:p>
    <w:p w:rsidR="00403A81" w:rsidRPr="00B8136D" w:rsidRDefault="00403A81" w:rsidP="00B4259B">
      <w:pPr>
        <w:ind w:firstLine="567"/>
        <w:jc w:val="center"/>
        <w:rPr>
          <w:b/>
          <w:bCs/>
        </w:rPr>
      </w:pPr>
      <w:r w:rsidRPr="00B8136D">
        <w:rPr>
          <w:b/>
          <w:bCs/>
        </w:rPr>
        <w:t>ZÜMRE ÖĞRETMENLER KURULU TOPLANTI TUTANAĞI</w:t>
      </w:r>
    </w:p>
    <w:p w:rsidR="00403A81" w:rsidRPr="00B8136D" w:rsidRDefault="00403A81" w:rsidP="00B4259B">
      <w:pPr>
        <w:tabs>
          <w:tab w:val="left" w:pos="1125"/>
        </w:tabs>
        <w:jc w:val="center"/>
      </w:pPr>
    </w:p>
    <w:p w:rsidR="00403A81" w:rsidRPr="00B8136D" w:rsidRDefault="00403A81" w:rsidP="00B4259B">
      <w:r w:rsidRPr="00B8136D">
        <w:rPr>
          <w:b/>
        </w:rPr>
        <w:t>TOPLANTI  NO           :</w:t>
      </w:r>
      <w:r w:rsidRPr="00B8136D">
        <w:t xml:space="preserve">  2</w:t>
      </w:r>
    </w:p>
    <w:p w:rsidR="00403A81" w:rsidRPr="00B8136D" w:rsidRDefault="00403A81" w:rsidP="00B4259B">
      <w:r w:rsidRPr="00B8136D">
        <w:rPr>
          <w:b/>
        </w:rPr>
        <w:t>TOPLANTI  YERİ       :</w:t>
      </w:r>
      <w:r w:rsidRPr="00B8136D">
        <w:t xml:space="preserve">  </w:t>
      </w:r>
      <w:r>
        <w:t>CENGİZ TOPEL  İLK</w:t>
      </w:r>
      <w:r w:rsidRPr="00B8136D">
        <w:t>OKULU</w:t>
      </w:r>
    </w:p>
    <w:p w:rsidR="00403A81" w:rsidRPr="00B8136D" w:rsidRDefault="00403A81" w:rsidP="00B4259B">
      <w:r w:rsidRPr="00B8136D">
        <w:rPr>
          <w:b/>
        </w:rPr>
        <w:t>TOPLANTI  TARİHİ   :</w:t>
      </w:r>
      <w:r w:rsidRPr="00B8136D">
        <w:t xml:space="preserve">  </w:t>
      </w:r>
      <w:r>
        <w:t>26</w:t>
      </w:r>
      <w:r w:rsidRPr="00B8136D">
        <w:t>.02.</w:t>
      </w:r>
      <w:r>
        <w:t xml:space="preserve"> 2014</w:t>
      </w:r>
    </w:p>
    <w:p w:rsidR="00403A81" w:rsidRPr="00B8136D" w:rsidRDefault="00403A81" w:rsidP="00B4259B">
      <w:r w:rsidRPr="00B8136D">
        <w:rPr>
          <w:b/>
        </w:rPr>
        <w:t>TOPLANTI   SAATİ    :</w:t>
      </w:r>
      <w:r w:rsidRPr="00B8136D">
        <w:t xml:space="preserve">   15.</w:t>
      </w:r>
      <w:r>
        <w:t>3</w:t>
      </w:r>
      <w:r w:rsidRPr="00B8136D">
        <w:t>0</w:t>
      </w:r>
    </w:p>
    <w:p w:rsidR="00403A81" w:rsidRPr="00B8136D" w:rsidRDefault="00403A81" w:rsidP="00B4259B">
      <w:pPr>
        <w:ind w:firstLine="708"/>
      </w:pPr>
      <w:r w:rsidRPr="00B8136D">
        <w:t xml:space="preserve"> </w:t>
      </w:r>
    </w:p>
    <w:p w:rsidR="00403A81" w:rsidRPr="00B8136D" w:rsidRDefault="00403A81" w:rsidP="00B4259B"/>
    <w:p w:rsidR="00403A81" w:rsidRPr="00B8136D" w:rsidRDefault="00403A81" w:rsidP="00B4259B"/>
    <w:p w:rsidR="00403A81" w:rsidRPr="00B8136D" w:rsidRDefault="00403A81" w:rsidP="00225072">
      <w:pPr>
        <w:jc w:val="center"/>
        <w:rPr>
          <w:b/>
          <w:u w:val="single"/>
        </w:rPr>
      </w:pPr>
      <w:r w:rsidRPr="00B8136D">
        <w:rPr>
          <w:b/>
          <w:u w:val="single"/>
        </w:rPr>
        <w:t>GÜNDEM MADDELERİ</w:t>
      </w:r>
    </w:p>
    <w:p w:rsidR="00403A81" w:rsidRPr="00B8136D" w:rsidRDefault="00403A81" w:rsidP="00B4259B"/>
    <w:p w:rsidR="00403A81" w:rsidRPr="00B8136D" w:rsidRDefault="00403A81" w:rsidP="001C372A">
      <w:pPr>
        <w:pStyle w:val="ListParagraph"/>
        <w:numPr>
          <w:ilvl w:val="0"/>
          <w:numId w:val="2"/>
        </w:numPr>
      </w:pPr>
      <w:r w:rsidRPr="00B8136D">
        <w:t>Açılış ve yoklama,</w:t>
      </w:r>
    </w:p>
    <w:p w:rsidR="00403A81" w:rsidRPr="00B8136D" w:rsidRDefault="00403A81" w:rsidP="001C372A">
      <w:pPr>
        <w:pStyle w:val="ListParagraph"/>
        <w:numPr>
          <w:ilvl w:val="0"/>
          <w:numId w:val="2"/>
        </w:numPr>
      </w:pPr>
      <w:r w:rsidRPr="00B8136D">
        <w:t>I. Dönemin değerlendirilmesi,</w:t>
      </w:r>
    </w:p>
    <w:p w:rsidR="00403A81" w:rsidRPr="00B8136D" w:rsidRDefault="00403A81" w:rsidP="001C372A">
      <w:pPr>
        <w:pStyle w:val="ListParagraph"/>
        <w:numPr>
          <w:ilvl w:val="0"/>
          <w:numId w:val="2"/>
        </w:numPr>
      </w:pPr>
      <w:r w:rsidRPr="00B8136D">
        <w:t>Eğitim bölgesindeki okulların başarısını arttırmak için yapılması gerekenler,</w:t>
      </w:r>
    </w:p>
    <w:p w:rsidR="00403A81" w:rsidRPr="00B8136D" w:rsidRDefault="00403A81" w:rsidP="001C372A">
      <w:pPr>
        <w:pStyle w:val="ListParagraph"/>
        <w:numPr>
          <w:ilvl w:val="0"/>
          <w:numId w:val="2"/>
        </w:numPr>
      </w:pPr>
      <w:r w:rsidRPr="00B8136D">
        <w:t>Plân ve programlar hakkında görüşülmesi,</w:t>
      </w:r>
    </w:p>
    <w:p w:rsidR="00403A81" w:rsidRPr="00B8136D" w:rsidRDefault="00403A81" w:rsidP="001C372A">
      <w:pPr>
        <w:pStyle w:val="ListParagraph"/>
        <w:numPr>
          <w:ilvl w:val="0"/>
          <w:numId w:val="2"/>
        </w:numPr>
      </w:pPr>
      <w:r w:rsidRPr="00B8136D">
        <w:t>Proje ve performans görevleri hakkında görüşülmesi,</w:t>
      </w:r>
    </w:p>
    <w:p w:rsidR="00403A81" w:rsidRPr="00B8136D" w:rsidRDefault="00403A81" w:rsidP="001C372A">
      <w:pPr>
        <w:pStyle w:val="ListParagraph"/>
        <w:numPr>
          <w:ilvl w:val="0"/>
          <w:numId w:val="2"/>
        </w:numPr>
      </w:pPr>
      <w:r w:rsidRPr="00B8136D">
        <w:t>Mesleki eserler hakkında görüşülmesi,</w:t>
      </w:r>
    </w:p>
    <w:p w:rsidR="00403A81" w:rsidRPr="00B8136D" w:rsidRDefault="00403A81" w:rsidP="001C372A">
      <w:pPr>
        <w:pStyle w:val="ListParagraph"/>
        <w:numPr>
          <w:ilvl w:val="0"/>
          <w:numId w:val="2"/>
        </w:numPr>
      </w:pPr>
      <w:r w:rsidRPr="00B8136D">
        <w:t>Bilgi paylaşımı hakkında görüşülmesi,</w:t>
      </w:r>
    </w:p>
    <w:p w:rsidR="00403A81" w:rsidRPr="00B8136D" w:rsidRDefault="00403A81" w:rsidP="001C372A">
      <w:pPr>
        <w:pStyle w:val="ListParagraph"/>
        <w:numPr>
          <w:ilvl w:val="0"/>
          <w:numId w:val="2"/>
        </w:numPr>
      </w:pPr>
      <w:r w:rsidRPr="00B8136D">
        <w:t>Öğrenme güçlüğü çeken öğrenciler hakkında görüşülmesi,</w:t>
      </w:r>
    </w:p>
    <w:p w:rsidR="00403A81" w:rsidRPr="00B8136D" w:rsidRDefault="00403A81" w:rsidP="001C372A">
      <w:pPr>
        <w:pStyle w:val="ListParagraph"/>
        <w:numPr>
          <w:ilvl w:val="0"/>
          <w:numId w:val="2"/>
        </w:numPr>
      </w:pPr>
      <w:r w:rsidRPr="00B8136D">
        <w:t>Bölgede başarının arttırılması hakkında görüşülmesi,</w:t>
      </w:r>
    </w:p>
    <w:p w:rsidR="00403A81" w:rsidRPr="00B8136D" w:rsidRDefault="00403A81" w:rsidP="001C372A">
      <w:pPr>
        <w:pStyle w:val="ListParagraph"/>
        <w:numPr>
          <w:ilvl w:val="0"/>
          <w:numId w:val="2"/>
        </w:numPr>
      </w:pPr>
      <w:r w:rsidRPr="00B8136D">
        <w:t>Dilek, temenniler ve kapanış.</w:t>
      </w:r>
    </w:p>
    <w:p w:rsidR="00403A81" w:rsidRPr="00B8136D" w:rsidRDefault="00403A81" w:rsidP="00E174C0"/>
    <w:p w:rsidR="00403A81" w:rsidRPr="00B8136D" w:rsidRDefault="00403A81" w:rsidP="00B4259B"/>
    <w:p w:rsidR="00403A81" w:rsidRPr="00B8136D" w:rsidRDefault="00403A81" w:rsidP="00D4145E">
      <w:pPr>
        <w:pStyle w:val="ListParagraph"/>
        <w:numPr>
          <w:ilvl w:val="0"/>
          <w:numId w:val="1"/>
        </w:numPr>
      </w:pPr>
      <w:r w:rsidRPr="00B8136D">
        <w:t xml:space="preserve">Toplantıya zümre başkanı </w:t>
      </w:r>
      <w:r>
        <w:t>Vildan KUTLUAY</w:t>
      </w:r>
      <w:r w:rsidRPr="00B8136D">
        <w:t>’</w:t>
      </w:r>
      <w:r>
        <w:t>ı</w:t>
      </w:r>
      <w:r w:rsidRPr="00B8136D">
        <w:t>n açılış konuşmasıyla başlandı. Yoklama yapıldı.</w:t>
      </w:r>
    </w:p>
    <w:p w:rsidR="00403A81" w:rsidRPr="00B8136D" w:rsidRDefault="00403A81" w:rsidP="00D4145E">
      <w:pPr>
        <w:pStyle w:val="ListParagraph"/>
        <w:ind w:hanging="360"/>
      </w:pPr>
    </w:p>
    <w:p w:rsidR="00403A81" w:rsidRPr="00B8136D" w:rsidRDefault="00403A81" w:rsidP="00D4145E">
      <w:pPr>
        <w:pStyle w:val="ListParagraph"/>
        <w:ind w:hanging="360"/>
      </w:pPr>
      <w:r w:rsidRPr="00B8136D">
        <w:rPr>
          <w:b/>
        </w:rPr>
        <w:t>TOPLANTIYA</w:t>
      </w:r>
      <w:r w:rsidRPr="00B8136D">
        <w:t xml:space="preserve"> </w:t>
      </w:r>
      <w:r w:rsidRPr="00B8136D">
        <w:rPr>
          <w:b/>
        </w:rPr>
        <w:t>KATILANLAR:</w:t>
      </w:r>
      <w:r w:rsidRPr="00B8136D">
        <w:t xml:space="preserve">    </w:t>
      </w:r>
    </w:p>
    <w:p w:rsidR="00403A81" w:rsidRPr="00B8136D" w:rsidRDefault="00403A81" w:rsidP="00D4145E">
      <w:pPr>
        <w:ind w:left="720" w:hanging="360"/>
      </w:pPr>
    </w:p>
    <w:p w:rsidR="00403A81" w:rsidRPr="00B8136D" w:rsidRDefault="00403A81" w:rsidP="00D4145E">
      <w:pPr>
        <w:ind w:left="720" w:hanging="360"/>
      </w:pPr>
    </w:p>
    <w:p w:rsidR="00403A81" w:rsidRPr="00B8136D" w:rsidRDefault="00403A81" w:rsidP="00D4145E">
      <w:pPr>
        <w:ind w:left="720" w:hanging="360"/>
      </w:pPr>
      <w:r>
        <w:t>Vildan KUTLUAY</w:t>
      </w:r>
      <w:r w:rsidRPr="00B8136D">
        <w:t xml:space="preserve">              </w:t>
      </w:r>
      <w:r>
        <w:t>Cengiz Topel İlkokulu</w:t>
      </w:r>
    </w:p>
    <w:p w:rsidR="00403A81" w:rsidRPr="00B8136D" w:rsidRDefault="00403A81" w:rsidP="00D4145E">
      <w:pPr>
        <w:ind w:left="720" w:hanging="360"/>
      </w:pPr>
      <w:r>
        <w:t>Bekir BERKİTEN</w:t>
      </w:r>
      <w:r w:rsidRPr="00B8136D">
        <w:t xml:space="preserve">               </w:t>
      </w:r>
      <w:r>
        <w:t xml:space="preserve"> A.N. Hancıoğlu İlkokulu</w:t>
      </w:r>
    </w:p>
    <w:p w:rsidR="00403A81" w:rsidRDefault="00403A81" w:rsidP="00E47954">
      <w:pPr>
        <w:ind w:left="720" w:hanging="360"/>
      </w:pPr>
      <w:r>
        <w:t>Huriye UÇAR</w:t>
      </w:r>
      <w:r w:rsidRPr="00B8136D">
        <w:tab/>
      </w:r>
      <w:r w:rsidRPr="00B8136D">
        <w:tab/>
      </w:r>
      <w:r>
        <w:t xml:space="preserve">    Hasan Paker İlkokulu  </w:t>
      </w:r>
    </w:p>
    <w:p w:rsidR="00403A81" w:rsidRDefault="00403A81" w:rsidP="00E47954">
      <w:pPr>
        <w:ind w:left="720" w:hanging="360"/>
      </w:pPr>
    </w:p>
    <w:p w:rsidR="00403A81" w:rsidRPr="00B8136D" w:rsidRDefault="00403A81" w:rsidP="00E47954">
      <w:pPr>
        <w:ind w:left="720" w:hanging="360"/>
      </w:pPr>
      <w:r>
        <w:t xml:space="preserve">   </w:t>
      </w:r>
    </w:p>
    <w:p w:rsidR="00403A81" w:rsidRPr="00B8136D" w:rsidRDefault="00403A81" w:rsidP="00D4145E">
      <w:pPr>
        <w:pStyle w:val="ListParagraph"/>
        <w:ind w:hanging="360"/>
      </w:pPr>
      <w:r w:rsidRPr="00B8136D">
        <w:t>Toplantıda gündem maddelerine uygun olarak aşağıdaki görüşler ortaya konuldu.</w:t>
      </w:r>
    </w:p>
    <w:p w:rsidR="00403A81" w:rsidRPr="00B8136D" w:rsidRDefault="00403A81" w:rsidP="00D4145E">
      <w:pPr>
        <w:ind w:left="720" w:hanging="360"/>
      </w:pPr>
    </w:p>
    <w:p w:rsidR="00403A81" w:rsidRDefault="00403A81" w:rsidP="0080149B">
      <w:pPr>
        <w:pStyle w:val="ListParagraph"/>
        <w:numPr>
          <w:ilvl w:val="0"/>
          <w:numId w:val="1"/>
        </w:numPr>
        <w:spacing w:before="120"/>
      </w:pPr>
      <w:r>
        <w:t xml:space="preserve">2012-2013 Eğitim –Öğretim yılının 1.döneminin başarılı geçtiği tüm öğretmenler tarafından belirtildi.  </w:t>
      </w:r>
      <w:r w:rsidRPr="00B8136D">
        <w:t xml:space="preserve">Eğitim ve öğretimde karşılaşılan güçlükler konusunda </w:t>
      </w:r>
      <w:r>
        <w:t>Bekir BERKİTEN</w:t>
      </w:r>
      <w:r w:rsidRPr="00B8136D">
        <w:t xml:space="preserve"> velilerin ilgisizliğinden söz etti. Bunun giderilmesi için bilgi verdi. Velilerin öğrencilerin görevleriyle ilgilenmediğinden söz etti.</w:t>
      </w:r>
      <w:r>
        <w:t xml:space="preserve"> Huriye UÇAR,  öğrencilerin çalışma koşulları, sosyal ve ekonomik durumları ve konuyla ilgili olarak ilgili olarak bölgenin özellikleri incelenerek gerekli tedbirlerin alınması gerektiğini belirtti. Huriye UÇAR,  velilerin okuma yazma bilmemesinden kaynaklanan sorunlar olduğunu  belirtti. Bu güçlükleri aşmak için yetişkinlere yönelik açılan okuma yazma kurslarının çoğaltılması gerektiğini belirtti.  Çocukların başarısının velilerin ilgileri ile doğru orantılı olduğu belirtilerek bu anlamda velilerimize veli toplantılarında rehberlik ağırlıklı bir toplantı yapılması gerektiği ve velilerin de motive edilerek yetiştirilmesi gerektiğini vurguladı.</w:t>
      </w:r>
    </w:p>
    <w:p w:rsidR="00403A81" w:rsidRPr="00B8136D" w:rsidRDefault="00403A81" w:rsidP="00B82D9F">
      <w:pPr>
        <w:pStyle w:val="ListParagraph"/>
        <w:spacing w:before="120"/>
      </w:pPr>
      <w:r>
        <w:t>Bekir BERKİTEN</w:t>
      </w:r>
      <w:r w:rsidRPr="00B8136D">
        <w:t xml:space="preserve"> yeni programın uygulanmasında gerekli materyallerin sağlanmasında </w:t>
      </w:r>
      <w:r>
        <w:t xml:space="preserve">bazı </w:t>
      </w:r>
      <w:r w:rsidRPr="00B8136D">
        <w:t>güçlükler olduğunu açıkladı.</w:t>
      </w:r>
    </w:p>
    <w:p w:rsidR="00403A81" w:rsidRPr="00B8136D" w:rsidRDefault="00403A81" w:rsidP="00D4145E">
      <w:pPr>
        <w:ind w:left="720" w:hanging="360"/>
      </w:pPr>
      <w:r w:rsidRPr="00B8136D">
        <w:tab/>
        <w:t xml:space="preserve">Proje ve performans ödevlerinin yapılmasında gerekli özen gösterilmediğini, ödevlerin biraz göstermelik olduğunu </w:t>
      </w:r>
      <w:r>
        <w:t>Vildan KUTLUAY</w:t>
      </w:r>
      <w:r w:rsidRPr="00B8136D">
        <w:t xml:space="preserve"> anlattı.</w:t>
      </w:r>
    </w:p>
    <w:p w:rsidR="00403A81" w:rsidRPr="00B8136D" w:rsidRDefault="00403A81" w:rsidP="00D4145E">
      <w:pPr>
        <w:ind w:left="720" w:hanging="360"/>
      </w:pPr>
      <w:r w:rsidRPr="00B8136D">
        <w:tab/>
      </w:r>
      <w:r>
        <w:t xml:space="preserve">Huriye UÇAR </w:t>
      </w:r>
      <w:r w:rsidRPr="00B8136D">
        <w:t xml:space="preserve"> proje ve performans görevlerine velilerin nasıl yardımcı olması gerektiğinin veli toplantılarında anlatılmasını istedi. </w:t>
      </w:r>
    </w:p>
    <w:p w:rsidR="00403A81" w:rsidRPr="00B8136D" w:rsidRDefault="00403A81" w:rsidP="00D4145E">
      <w:pPr>
        <w:ind w:left="720" w:hanging="360"/>
      </w:pPr>
      <w:r w:rsidRPr="00B8136D">
        <w:tab/>
        <w:t xml:space="preserve">Türkçe dersinde etkinliklerin kısa ve yanıtların yazılacağı yerlerin küçük olarak düzenlendiğini bunun da uygulamada sorunlar yarattığını </w:t>
      </w:r>
      <w:r>
        <w:t>Bekir BERKİTEN</w:t>
      </w:r>
      <w:r w:rsidRPr="00B8136D">
        <w:t xml:space="preserve"> açıkladı. Soruların parçayla pek bağlantılı olmadığını da vurguladı. </w:t>
      </w:r>
    </w:p>
    <w:p w:rsidR="00403A81" w:rsidRPr="00B8136D" w:rsidRDefault="00403A81" w:rsidP="00D4145E">
      <w:pPr>
        <w:ind w:left="720" w:hanging="360"/>
      </w:pPr>
      <w:r w:rsidRPr="00B8136D">
        <w:tab/>
        <w:t xml:space="preserve">Etkinliklerdeki ifadelerin çocuğun anlama düzeylerine hitap etmediğini, soyut ifadelerden çok somut ifadelerin yer almasının daha doğru olacağını </w:t>
      </w:r>
      <w:r>
        <w:t>Vildan KUTLUAY</w:t>
      </w:r>
      <w:r w:rsidRPr="00B8136D">
        <w:t xml:space="preserve"> ifade etti. </w:t>
      </w:r>
      <w:r>
        <w:t>Bekir BERKİTEN</w:t>
      </w:r>
      <w:r w:rsidRPr="00B8136D">
        <w:t xml:space="preserve"> matematik dersinde konularla ilgili alıştırmaların az olduğunu vurguladı.</w:t>
      </w:r>
    </w:p>
    <w:p w:rsidR="00403A81" w:rsidRPr="00B8136D" w:rsidRDefault="00403A81" w:rsidP="00D4145E">
      <w:pPr>
        <w:ind w:left="720" w:hanging="360"/>
      </w:pPr>
    </w:p>
    <w:p w:rsidR="00403A81" w:rsidRPr="00B8136D" w:rsidRDefault="00403A81" w:rsidP="00D4145E">
      <w:pPr>
        <w:ind w:left="720" w:hanging="360"/>
      </w:pPr>
      <w:r w:rsidRPr="00B8136D">
        <w:rPr>
          <w:b/>
        </w:rPr>
        <w:t>3.</w:t>
      </w:r>
      <w:r w:rsidRPr="00B8136D">
        <w:t xml:space="preserve"> Eğitim bölgesindeki okulların daha başarılı olması için yapılan sınavlardaki soruların yeni müfredata uygun olması gerektiğini </w:t>
      </w:r>
      <w:r>
        <w:t>Bekir BERKİTEN</w:t>
      </w:r>
      <w:r w:rsidRPr="00B8136D">
        <w:t xml:space="preserve"> arkadaşımız açıkladı. Hâlâ eski sistemdeki soruların sorulduğunu vurguladı.</w:t>
      </w:r>
    </w:p>
    <w:p w:rsidR="00403A81" w:rsidRPr="00B8136D" w:rsidRDefault="00403A81" w:rsidP="00D4145E">
      <w:pPr>
        <w:ind w:left="720" w:hanging="360"/>
      </w:pPr>
      <w:r w:rsidRPr="00B8136D">
        <w:tab/>
        <w:t xml:space="preserve">Toplantıya katılan öğretmenlerin hepsi </w:t>
      </w:r>
      <w:r>
        <w:t>internetten indirilen öğrenci seviyelerine uygun etkinliklerden</w:t>
      </w:r>
      <w:r w:rsidRPr="00B8136D">
        <w:t xml:space="preserve"> d</w:t>
      </w:r>
      <w:r>
        <w:t>e</w:t>
      </w:r>
      <w:r w:rsidRPr="00B8136D">
        <w:t xml:space="preserve"> yararlanılmasının başarıyı artırdığını vurguladı. İnternetteki kaynakların </w:t>
      </w:r>
      <w:r>
        <w:t xml:space="preserve">daha etkin </w:t>
      </w:r>
      <w:r w:rsidRPr="00B8136D">
        <w:t xml:space="preserve"> kullanılması gerektiği görüşünde bi</w:t>
      </w:r>
      <w:r>
        <w:t>r</w:t>
      </w:r>
      <w:r w:rsidRPr="00B8136D">
        <w:t>leşildi.</w:t>
      </w:r>
    </w:p>
    <w:p w:rsidR="00403A81" w:rsidRPr="00B8136D" w:rsidRDefault="00403A81" w:rsidP="00D4145E">
      <w:pPr>
        <w:ind w:left="720" w:hanging="360"/>
      </w:pPr>
      <w:r w:rsidRPr="00B8136D">
        <w:tab/>
        <w:t xml:space="preserve">Başarıyı artırmada ailelerin eğitim sürecinin içine girmesi gerektiğini </w:t>
      </w:r>
      <w:r>
        <w:t>Huriye UÇAR</w:t>
      </w:r>
      <w:r w:rsidRPr="00B8136D">
        <w:t xml:space="preserve"> açıkladı. Bizlerin de bunu sağlaması için veli toplantılarının artırılmasının daha yararlı olacağını vurguladı.</w:t>
      </w:r>
    </w:p>
    <w:p w:rsidR="00403A81" w:rsidRPr="00B8136D" w:rsidRDefault="00403A81" w:rsidP="00D4145E">
      <w:pPr>
        <w:ind w:left="720" w:hanging="360"/>
      </w:pPr>
    </w:p>
    <w:p w:rsidR="00403A81" w:rsidRDefault="00403A81" w:rsidP="00D4145E">
      <w:pPr>
        <w:ind w:left="720" w:hanging="360"/>
      </w:pPr>
      <w:r w:rsidRPr="00B8136D">
        <w:rPr>
          <w:b/>
        </w:rPr>
        <w:t>4.</w:t>
      </w:r>
      <w:r w:rsidRPr="00B8136D">
        <w:t xml:space="preserve"> Plân ve programlar konusunda fazla sıkıntının yaşanmadığı belirtildi.</w:t>
      </w:r>
      <w:r>
        <w:t xml:space="preserve"> Derslerin de plan ve programlara uygun şekilde belirtilen sürelerde  işlendiği tüm öğretmenler tarafından belirtildi. </w:t>
      </w:r>
    </w:p>
    <w:p w:rsidR="00403A81" w:rsidRPr="00B8136D" w:rsidRDefault="00403A81" w:rsidP="00D4145E">
      <w:pPr>
        <w:ind w:left="720" w:hanging="360"/>
      </w:pPr>
    </w:p>
    <w:p w:rsidR="00403A81" w:rsidRPr="00B8136D" w:rsidRDefault="00403A81" w:rsidP="00D4145E">
      <w:pPr>
        <w:ind w:left="720" w:hanging="360"/>
      </w:pPr>
    </w:p>
    <w:p w:rsidR="00403A81" w:rsidRPr="00B8136D" w:rsidRDefault="00403A81" w:rsidP="00D4145E">
      <w:pPr>
        <w:ind w:left="720" w:hanging="360"/>
      </w:pPr>
      <w:r w:rsidRPr="00B8136D">
        <w:rPr>
          <w:b/>
        </w:rPr>
        <w:t>5.</w:t>
      </w:r>
      <w:r w:rsidRPr="00B8136D">
        <w:t xml:space="preserve"> Proje ve performans görevlerinin yönetmelik hükümlerine uygun olarak yapıldığını </w:t>
      </w:r>
      <w:r>
        <w:t xml:space="preserve"> Huriye UÇAR</w:t>
      </w:r>
      <w:r w:rsidRPr="00B8136D">
        <w:t xml:space="preserve"> açıkladı. Bir yıl boyunca en az bir proje ve iki performans görevi veril</w:t>
      </w:r>
      <w:r>
        <w:t xml:space="preserve">eceği hatırlatıldı. </w:t>
      </w:r>
      <w:r w:rsidRPr="00B8136D">
        <w:t xml:space="preserve"> Bu ödevlerin </w:t>
      </w:r>
      <w:r>
        <w:t xml:space="preserve">proje ve performans değerlendirme ölçekleri hazırlanarak </w:t>
      </w:r>
      <w:r w:rsidRPr="00B8136D">
        <w:t xml:space="preserve">formlar aracılığıyla yapılması gerektiğini </w:t>
      </w:r>
      <w:r>
        <w:t>Bekir BERKİTEN</w:t>
      </w:r>
      <w:r w:rsidRPr="00B8136D">
        <w:t xml:space="preserve"> açıkladı.</w:t>
      </w:r>
    </w:p>
    <w:p w:rsidR="00403A81" w:rsidRPr="00B8136D" w:rsidRDefault="00403A81" w:rsidP="00D4145E">
      <w:pPr>
        <w:ind w:left="720" w:hanging="360"/>
      </w:pPr>
    </w:p>
    <w:p w:rsidR="00403A81" w:rsidRPr="00B8136D" w:rsidRDefault="00403A81" w:rsidP="00D4145E">
      <w:pPr>
        <w:ind w:left="720" w:hanging="360"/>
      </w:pPr>
      <w:r w:rsidRPr="00B8136D">
        <w:rPr>
          <w:b/>
        </w:rPr>
        <w:t>6.</w:t>
      </w:r>
      <w:r w:rsidRPr="00B8136D">
        <w:t xml:space="preserve"> Mesleki eserlerden Hasan YILMAZ’IN Öğretmenim Lütfen Bu Kitabı Okur Musun? Kitabının bütün arkadaşlarca okunmasını </w:t>
      </w:r>
      <w:r>
        <w:t>Vildan KUTLUAY</w:t>
      </w:r>
      <w:r w:rsidRPr="00B8136D">
        <w:t xml:space="preserve"> önerdi. </w:t>
      </w:r>
      <w:r>
        <w:t>Huriye UÇAR</w:t>
      </w:r>
      <w:r w:rsidRPr="00B8136D">
        <w:t>’da internetteki eğitim ve öğretim sitelerinin kullanılmasını önerdi.</w:t>
      </w:r>
    </w:p>
    <w:p w:rsidR="00403A81" w:rsidRPr="00B8136D" w:rsidRDefault="00403A81" w:rsidP="00D4145E">
      <w:pPr>
        <w:ind w:left="720" w:hanging="360"/>
      </w:pPr>
    </w:p>
    <w:p w:rsidR="00403A81" w:rsidRPr="00B8136D" w:rsidRDefault="00403A81" w:rsidP="00D4145E">
      <w:pPr>
        <w:ind w:left="720" w:hanging="360"/>
      </w:pPr>
      <w:r w:rsidRPr="00B8136D">
        <w:rPr>
          <w:b/>
        </w:rPr>
        <w:t>7.</w:t>
      </w:r>
      <w:r w:rsidRPr="00B8136D">
        <w:t xml:space="preserve">  Bilgi paylaşımı için internet sitelerinin kullanılmasına karar verildi. Yine eğitim bölgesi olarak öğretmenler arasında görüşmelerin sürdürülmesi istendi.</w:t>
      </w:r>
    </w:p>
    <w:p w:rsidR="00403A81" w:rsidRPr="00B8136D" w:rsidRDefault="00403A81" w:rsidP="00D4145E">
      <w:pPr>
        <w:ind w:left="720" w:hanging="360"/>
      </w:pPr>
    </w:p>
    <w:p w:rsidR="00403A81" w:rsidRPr="00B8136D" w:rsidRDefault="00403A81" w:rsidP="00D4145E">
      <w:pPr>
        <w:ind w:left="720" w:hanging="360"/>
      </w:pPr>
      <w:r w:rsidRPr="00B8136D">
        <w:rPr>
          <w:b/>
        </w:rPr>
        <w:t>8.</w:t>
      </w:r>
      <w:r w:rsidRPr="00B8136D">
        <w:t xml:space="preserve"> Öğrenme güçlüğü çeken öğrencilerin Rehberlik Araştırma Merkezine yönlendirilerek gelecek rapor doğrultusunda kaynaştırma eğitimi uygulaması çalışmalarıyla eğitimine devam edilmesi gerektiğini </w:t>
      </w:r>
      <w:r>
        <w:t>Vildan KUTLUAY</w:t>
      </w:r>
      <w:r w:rsidRPr="00B8136D">
        <w:t xml:space="preserve"> belirtti. </w:t>
      </w:r>
    </w:p>
    <w:p w:rsidR="00403A81" w:rsidRPr="00B8136D" w:rsidRDefault="00403A81" w:rsidP="00D4145E">
      <w:pPr>
        <w:ind w:left="720" w:hanging="360"/>
      </w:pPr>
      <w:r w:rsidRPr="00B8136D">
        <w:tab/>
      </w:r>
    </w:p>
    <w:p w:rsidR="00403A81" w:rsidRPr="00B8136D" w:rsidRDefault="00403A81" w:rsidP="00B8136D">
      <w:pPr>
        <w:ind w:left="720" w:hanging="360"/>
      </w:pPr>
      <w:r w:rsidRPr="00B8136D">
        <w:rPr>
          <w:b/>
        </w:rPr>
        <w:t>9.</w:t>
      </w:r>
      <w:r w:rsidRPr="00B8136D">
        <w:t xml:space="preserve"> Bölgede standart başarı testlerinin uygulandığı ve devam edilmesi gerektiği görüşünde bileşildi. Bu testlerin de başarıya katkısı olduğunu </w:t>
      </w:r>
      <w:r>
        <w:t>Bekir BERKİTEN</w:t>
      </w:r>
      <w:r w:rsidRPr="00B8136D">
        <w:t xml:space="preserve"> arkadaşımız belirtti.</w:t>
      </w:r>
    </w:p>
    <w:p w:rsidR="00403A81" w:rsidRPr="00B8136D" w:rsidRDefault="00403A81" w:rsidP="001C372A"/>
    <w:p w:rsidR="00403A81" w:rsidRPr="00B8136D" w:rsidRDefault="00403A81" w:rsidP="00B8136D">
      <w:pPr>
        <w:pStyle w:val="ListParagraph"/>
        <w:numPr>
          <w:ilvl w:val="0"/>
          <w:numId w:val="3"/>
        </w:numPr>
      </w:pPr>
      <w:r w:rsidRPr="00B8136D">
        <w:t>Başarılı bir öğretim dönemi geçirilmesi dileğiyle toplantı sona erdirildi.</w:t>
      </w:r>
    </w:p>
    <w:p w:rsidR="00403A81" w:rsidRDefault="00403A81" w:rsidP="00FF07EB"/>
    <w:p w:rsidR="00403A81" w:rsidRDefault="00403A81" w:rsidP="00FF07EB"/>
    <w:p w:rsidR="00403A81" w:rsidRPr="00B8136D" w:rsidRDefault="00403A81" w:rsidP="00FF07EB"/>
    <w:p w:rsidR="00403A81" w:rsidRPr="00B8136D" w:rsidRDefault="00403A81" w:rsidP="00FF07EB"/>
    <w:p w:rsidR="00403A81" w:rsidRPr="00B8136D" w:rsidRDefault="00403A81" w:rsidP="00FF07EB"/>
    <w:p w:rsidR="00403A81" w:rsidRPr="00B8136D" w:rsidRDefault="00403A81" w:rsidP="00FF07EB"/>
    <w:p w:rsidR="00403A81" w:rsidRPr="00B8136D" w:rsidRDefault="00403A81" w:rsidP="00FF07EB">
      <w:r w:rsidRPr="00B8136D">
        <w:t xml:space="preserve">     </w:t>
      </w:r>
      <w:r>
        <w:t>Vildan KUTLUAY</w:t>
      </w:r>
      <w:r w:rsidRPr="00B8136D">
        <w:t xml:space="preserve">             </w:t>
      </w:r>
      <w:r>
        <w:t xml:space="preserve">Bekir BERKİTEN    </w:t>
      </w:r>
      <w:r w:rsidRPr="00B8136D">
        <w:tab/>
      </w:r>
      <w:r>
        <w:t>Huriye UÇAR                  Suna KAYA</w:t>
      </w:r>
    </w:p>
    <w:p w:rsidR="00403A81" w:rsidRPr="00B8136D" w:rsidRDefault="00403A81" w:rsidP="00FF07EB">
      <w:r>
        <w:t>Cengiz Topel İlkokulu</w:t>
      </w:r>
      <w:r w:rsidRPr="00B8136D">
        <w:t xml:space="preserve">         </w:t>
      </w:r>
      <w:r>
        <w:t>A.N. Hancıoğlu</w:t>
      </w:r>
      <w:r w:rsidRPr="00B8136D">
        <w:t xml:space="preserve"> İlk</w:t>
      </w:r>
      <w:r>
        <w:t>o</w:t>
      </w:r>
      <w:r w:rsidRPr="00B8136D">
        <w:t xml:space="preserve">kulu      </w:t>
      </w:r>
      <w:r>
        <w:t>Hasan Paker</w:t>
      </w:r>
      <w:r w:rsidRPr="00B8136D">
        <w:t xml:space="preserve"> İlk</w:t>
      </w:r>
      <w:r>
        <w:t>o</w:t>
      </w:r>
      <w:r w:rsidRPr="00B8136D">
        <w:t>kulu</w:t>
      </w:r>
      <w:r>
        <w:t xml:space="preserve">   Özel Taşeli İlkokulu</w:t>
      </w:r>
    </w:p>
    <w:p w:rsidR="00403A81" w:rsidRPr="00B8136D" w:rsidRDefault="00403A81" w:rsidP="00FF07EB"/>
    <w:p w:rsidR="00403A81" w:rsidRDefault="00403A81" w:rsidP="004B6250">
      <w:pPr>
        <w:tabs>
          <w:tab w:val="left" w:pos="2385"/>
          <w:tab w:val="center" w:pos="5263"/>
        </w:tabs>
        <w:ind w:firstLine="567"/>
        <w:rPr>
          <w:b/>
          <w:bCs/>
        </w:rPr>
      </w:pPr>
      <w:r>
        <w:rPr>
          <w:b/>
          <w:bCs/>
        </w:rPr>
        <w:tab/>
      </w:r>
    </w:p>
    <w:p w:rsidR="00403A81" w:rsidRPr="00B8136D" w:rsidRDefault="00403A81" w:rsidP="00264705">
      <w:pPr>
        <w:tabs>
          <w:tab w:val="left" w:pos="2385"/>
          <w:tab w:val="center" w:pos="5263"/>
        </w:tabs>
        <w:ind w:firstLine="567"/>
        <w:jc w:val="center"/>
        <w:rPr>
          <w:b/>
          <w:bCs/>
        </w:rPr>
      </w:pPr>
      <w:r>
        <w:rPr>
          <w:b/>
          <w:bCs/>
        </w:rPr>
        <w:t>2013-2014</w:t>
      </w:r>
    </w:p>
    <w:p w:rsidR="00403A81" w:rsidRPr="00B8136D" w:rsidRDefault="00403A81" w:rsidP="00FF07EB">
      <w:pPr>
        <w:ind w:firstLine="567"/>
        <w:jc w:val="center"/>
        <w:rPr>
          <w:b/>
          <w:bCs/>
        </w:rPr>
      </w:pPr>
      <w:r w:rsidRPr="00B8136D">
        <w:rPr>
          <w:b/>
          <w:bCs/>
        </w:rPr>
        <w:t>EĞİTİM BÖLGESİ 2. DÖNEM</w:t>
      </w:r>
    </w:p>
    <w:p w:rsidR="00403A81" w:rsidRPr="00B8136D" w:rsidRDefault="00403A81" w:rsidP="00FF07EB">
      <w:pPr>
        <w:ind w:firstLine="567"/>
        <w:jc w:val="center"/>
        <w:rPr>
          <w:b/>
          <w:bCs/>
        </w:rPr>
      </w:pPr>
      <w:r w:rsidRPr="00B8136D">
        <w:rPr>
          <w:b/>
          <w:bCs/>
        </w:rPr>
        <w:t>ZÜMRE ÖĞRETMENLER KURULU TOPLANTISINDA</w:t>
      </w:r>
    </w:p>
    <w:p w:rsidR="00403A81" w:rsidRPr="00B8136D" w:rsidRDefault="00403A81" w:rsidP="00FF07EB">
      <w:pPr>
        <w:ind w:firstLine="567"/>
        <w:jc w:val="center"/>
        <w:rPr>
          <w:b/>
          <w:bCs/>
          <w:u w:val="single"/>
        </w:rPr>
      </w:pPr>
      <w:r w:rsidRPr="00B8136D">
        <w:rPr>
          <w:b/>
          <w:bCs/>
          <w:u w:val="single"/>
        </w:rPr>
        <w:t>ALINANA KARARLAR</w:t>
      </w:r>
    </w:p>
    <w:p w:rsidR="00403A81" w:rsidRPr="00B8136D" w:rsidRDefault="00403A81" w:rsidP="00FF07EB"/>
    <w:p w:rsidR="00403A81" w:rsidRPr="00B8136D" w:rsidRDefault="00403A81" w:rsidP="00FF07EB">
      <w:pPr>
        <w:ind w:left="720" w:hanging="360"/>
      </w:pPr>
      <w:r w:rsidRPr="00B8136D">
        <w:rPr>
          <w:b/>
        </w:rPr>
        <w:t>1</w:t>
      </w:r>
      <w:r>
        <w:t>.  2012-2013 Eğitim –Öğretim yılının 1.döneminin başarılı geçtiği tüm öğretmenler tarafından belirtildi. Eğitim</w:t>
      </w:r>
      <w:r w:rsidRPr="00B8136D">
        <w:t xml:space="preserve"> ve öğretimde karşılaşılan güçlükler konusunda velilerin ilgisizliğinden söz edildi. Bunun giderilmesi için bilgi verdi. Velilerin öğrencilerin ödevleriyle ilgilenmediğinden söz etti.Proje ve performans ödevlerinin yapılmasında gerekli özen gösterilmediğini, ödevlerin biraz göstermelik olduğu belirtildi.</w:t>
      </w:r>
    </w:p>
    <w:p w:rsidR="00403A81" w:rsidRPr="00B8136D" w:rsidRDefault="00403A81" w:rsidP="00FF07EB">
      <w:pPr>
        <w:ind w:left="720" w:hanging="360"/>
      </w:pPr>
      <w:r w:rsidRPr="00B8136D">
        <w:tab/>
        <w:t xml:space="preserve">Proje ve performans görevlerine velilerin nasıl yardımcı olması gerektiğinin veli toplantılarında anlatılmasını istendi. </w:t>
      </w:r>
    </w:p>
    <w:p w:rsidR="00403A81" w:rsidRPr="00B8136D" w:rsidRDefault="00403A81" w:rsidP="00FF07EB">
      <w:pPr>
        <w:ind w:left="720" w:hanging="360"/>
      </w:pPr>
      <w:r w:rsidRPr="00B8136D">
        <w:tab/>
        <w:t xml:space="preserve">Türkçe dersinde etkinliklerin kısa ve yanıtların yazılacağı yerlerin küçük olarak düzenlendiğini bunun da uygulamada sorunlar yarattığını açıklandı. Soruların parçayla pek bağlantılı olmadığını da vurgulandı. </w:t>
      </w:r>
    </w:p>
    <w:p w:rsidR="00403A81" w:rsidRPr="00B8136D" w:rsidRDefault="00403A81" w:rsidP="00FF07EB">
      <w:pPr>
        <w:ind w:left="720" w:hanging="360"/>
      </w:pPr>
      <w:r w:rsidRPr="00B8136D">
        <w:tab/>
        <w:t>Etkinliklerdeki ifadelerin çocuğun anlama düzeylerine hitap etmediğini, soyut ifadelerden çok somut ifadelerin yer almasının daha doğru olacağı ifade edildi. Matematik dersinde konularla ilgili alıştırmaların az olduğunu vurgulandı.</w:t>
      </w:r>
    </w:p>
    <w:p w:rsidR="00403A81" w:rsidRPr="00B8136D" w:rsidRDefault="00403A81" w:rsidP="00FF07EB"/>
    <w:p w:rsidR="00403A81" w:rsidRPr="00B8136D" w:rsidRDefault="00403A81" w:rsidP="00B8136D">
      <w:pPr>
        <w:pStyle w:val="ListParagraph"/>
        <w:numPr>
          <w:ilvl w:val="0"/>
          <w:numId w:val="3"/>
        </w:numPr>
      </w:pPr>
      <w:r w:rsidRPr="00B8136D">
        <w:t>Toplantıya katılan öğretmenlerin hepsi yardımcı kaynaklardan da yararlanılmasının başarıyı artırdığını vurgulandı. İnternetteki kaynakların da kullanılması gerektiği görüşünde bileşildi.</w:t>
      </w:r>
    </w:p>
    <w:p w:rsidR="00403A81" w:rsidRPr="00B8136D" w:rsidRDefault="00403A81" w:rsidP="00FF07EB">
      <w:pPr>
        <w:ind w:left="709"/>
      </w:pPr>
      <w:r w:rsidRPr="00B8136D">
        <w:t>Başarıyı artırmada ailelerin eğitim sürecinin içine girmesi gerektiği açıkladı.   Bizlerin de bunu sağlaması için veli toplantılarının artırılmasının daha yararlı olacağını vurgulandı.</w:t>
      </w:r>
    </w:p>
    <w:p w:rsidR="00403A81" w:rsidRPr="00B8136D" w:rsidRDefault="00403A81" w:rsidP="008F3CB0">
      <w:pPr>
        <w:ind w:left="720" w:hanging="360"/>
        <w:rPr>
          <w:b/>
        </w:rPr>
      </w:pPr>
    </w:p>
    <w:p w:rsidR="00403A81" w:rsidRPr="00B8136D" w:rsidRDefault="00403A81" w:rsidP="008F3CB0">
      <w:pPr>
        <w:ind w:left="720" w:hanging="360"/>
      </w:pPr>
      <w:r w:rsidRPr="00B8136D">
        <w:rPr>
          <w:b/>
        </w:rPr>
        <w:t>3.</w:t>
      </w:r>
      <w:r w:rsidRPr="00B8136D">
        <w:t xml:space="preserve"> Plân ve programlar konusunda fazla sıkıntının yaşanmadığı belirtildi. Bu konuda internetten faydalanıldığını bütün öğretmenlerce beyan edildi.</w:t>
      </w:r>
    </w:p>
    <w:p w:rsidR="00403A81" w:rsidRPr="00B8136D" w:rsidRDefault="00403A81" w:rsidP="008F3CB0">
      <w:pPr>
        <w:ind w:left="720" w:hanging="360"/>
      </w:pPr>
    </w:p>
    <w:p w:rsidR="00403A81" w:rsidRPr="00B8136D" w:rsidRDefault="00403A81" w:rsidP="008F3CB0">
      <w:pPr>
        <w:ind w:left="720" w:hanging="360"/>
      </w:pPr>
      <w:r w:rsidRPr="00B8136D">
        <w:rPr>
          <w:b/>
        </w:rPr>
        <w:t>4.</w:t>
      </w:r>
      <w:r w:rsidRPr="00B8136D">
        <w:t xml:space="preserve"> Proje ve performans görevlerinin yönetmelik hükümlerine uygun olarak yapıldığını açıklandı. Bir yıl boyunca en az bir proje ve iki performans ödevi verilmesi kararlaştırıldı. Bu ödevlerin değerlendirmesinin formlar aracılığıyla yapılmasın gerektiği kararlaştırıldı.</w:t>
      </w:r>
    </w:p>
    <w:p w:rsidR="00403A81" w:rsidRPr="00B8136D" w:rsidRDefault="00403A81" w:rsidP="008F3CB0">
      <w:pPr>
        <w:ind w:left="720" w:hanging="360"/>
      </w:pPr>
    </w:p>
    <w:p w:rsidR="00403A81" w:rsidRPr="00B8136D" w:rsidRDefault="00403A81" w:rsidP="008F3CB0">
      <w:pPr>
        <w:ind w:left="720" w:hanging="360"/>
      </w:pPr>
      <w:r w:rsidRPr="00B8136D">
        <w:rPr>
          <w:b/>
        </w:rPr>
        <w:t>5.</w:t>
      </w:r>
      <w:r w:rsidRPr="00B8136D">
        <w:t xml:space="preserve"> Mesleki eserlerden Hasan YILMAZ’IN Öğretmenim Lütfen Bu Kitabı Okur Musun? Kitabının bütün arkadaşlarca okunması önerildi. İnternetteki eğitim ve öğretim sitelerinin kullanılması önerildi.</w:t>
      </w:r>
    </w:p>
    <w:p w:rsidR="00403A81" w:rsidRPr="00B8136D" w:rsidRDefault="00403A81" w:rsidP="008F3CB0">
      <w:pPr>
        <w:ind w:left="720" w:hanging="360"/>
      </w:pPr>
    </w:p>
    <w:p w:rsidR="00403A81" w:rsidRPr="00B8136D" w:rsidRDefault="00403A81" w:rsidP="008F3CB0">
      <w:pPr>
        <w:ind w:left="720" w:hanging="360"/>
      </w:pPr>
      <w:r w:rsidRPr="00B8136D">
        <w:rPr>
          <w:b/>
        </w:rPr>
        <w:t>6.</w:t>
      </w:r>
      <w:r w:rsidRPr="00B8136D">
        <w:t xml:space="preserve">  Bilgi paylaşımı için internet sitelerinin kullanılmasına karar verildi. Yine eğitim bölgesi olarak öğretmenler arasında görüşmelerin sürdürülmesi istendi.</w:t>
      </w:r>
    </w:p>
    <w:p w:rsidR="00403A81" w:rsidRPr="00B8136D" w:rsidRDefault="00403A81" w:rsidP="008F3CB0">
      <w:pPr>
        <w:ind w:left="720" w:hanging="360"/>
      </w:pPr>
      <w:r w:rsidRPr="00B8136D">
        <w:rPr>
          <w:b/>
        </w:rPr>
        <w:t>7.</w:t>
      </w:r>
      <w:r w:rsidRPr="00B8136D">
        <w:t xml:space="preserve"> Öğrenme güçlüğü çeken öğrencilerin Rehberlik Araştırma Merkezine yönlendirilerek gelecek rapor doğrultusunda kaynaştırma eğitimi uygulaması çalışmalarıyla eğitimine devam edilmesi gerektiği belirtildi. </w:t>
      </w:r>
      <w:r w:rsidRPr="00B8136D">
        <w:tab/>
      </w:r>
    </w:p>
    <w:p w:rsidR="00403A81" w:rsidRPr="00B8136D" w:rsidRDefault="00403A81" w:rsidP="008F3CB0">
      <w:pPr>
        <w:ind w:left="720" w:hanging="360"/>
      </w:pPr>
      <w:r w:rsidRPr="00B8136D">
        <w:rPr>
          <w:b/>
        </w:rPr>
        <w:t>8.</w:t>
      </w:r>
      <w:r w:rsidRPr="00B8136D">
        <w:t xml:space="preserve"> Bölgede standart başarı testlerinin uygulandığı ve devam edilmesi gerektiği görüşünde bileşildi. Bu testlerin de başarıya katkısı olduğu görüşüne varıldı.</w:t>
      </w:r>
    </w:p>
    <w:p w:rsidR="00403A81" w:rsidRPr="00B8136D" w:rsidRDefault="00403A81" w:rsidP="008F3CB0">
      <w:pPr>
        <w:ind w:left="720" w:hanging="360"/>
      </w:pPr>
    </w:p>
    <w:p w:rsidR="00403A81" w:rsidRDefault="00403A81" w:rsidP="008F3CB0">
      <w:r w:rsidRPr="00B8136D">
        <w:t xml:space="preserve">      </w:t>
      </w:r>
      <w:r w:rsidRPr="00B8136D">
        <w:rPr>
          <w:b/>
        </w:rPr>
        <w:t>9.</w:t>
      </w:r>
      <w:r w:rsidRPr="00B8136D">
        <w:t xml:space="preserve"> Yönlendirme sürecinin üçüncü sınıfları kapsamadığı belirtildi.</w:t>
      </w:r>
    </w:p>
    <w:p w:rsidR="00403A81" w:rsidRPr="00B8136D" w:rsidRDefault="00403A81" w:rsidP="00FF07EB">
      <w:pPr>
        <w:ind w:left="709"/>
      </w:pPr>
    </w:p>
    <w:p w:rsidR="00403A81" w:rsidRPr="00B8136D" w:rsidRDefault="00403A81" w:rsidP="0017445F"/>
    <w:p w:rsidR="00403A81" w:rsidRPr="00B8136D" w:rsidRDefault="00403A81" w:rsidP="0017445F">
      <w:r w:rsidRPr="00B8136D">
        <w:t xml:space="preserve">     </w:t>
      </w:r>
      <w:r>
        <w:t>Vildan KUTLUAY</w:t>
      </w:r>
      <w:r w:rsidRPr="00B8136D">
        <w:t xml:space="preserve">             </w:t>
      </w:r>
      <w:r>
        <w:t xml:space="preserve">Bekir BERKİTEN    </w:t>
      </w:r>
      <w:r w:rsidRPr="00B8136D">
        <w:tab/>
      </w:r>
      <w:r>
        <w:t>Huriye UÇAR                     Suna KAYA</w:t>
      </w:r>
    </w:p>
    <w:p w:rsidR="00403A81" w:rsidRDefault="00403A81" w:rsidP="0017445F">
      <w:r>
        <w:t>Cengiz Topel İlkokulu</w:t>
      </w:r>
      <w:r w:rsidRPr="00B8136D">
        <w:t xml:space="preserve">         </w:t>
      </w:r>
      <w:r>
        <w:t>A.N. Hancıoğlu</w:t>
      </w:r>
      <w:r w:rsidRPr="00B8136D">
        <w:t xml:space="preserve"> İlk</w:t>
      </w:r>
      <w:r>
        <w:t>o</w:t>
      </w:r>
      <w:r w:rsidRPr="00B8136D">
        <w:t xml:space="preserve">kulu      </w:t>
      </w:r>
      <w:r>
        <w:t>Hasan Paker</w:t>
      </w:r>
      <w:r w:rsidRPr="00B8136D">
        <w:t xml:space="preserve"> İlk</w:t>
      </w:r>
      <w:r>
        <w:t>o</w:t>
      </w:r>
      <w:r w:rsidRPr="00B8136D">
        <w:t>kulu</w:t>
      </w:r>
      <w:r>
        <w:t xml:space="preserve">       Özel Taşeli İlkokulu</w:t>
      </w:r>
    </w:p>
    <w:p w:rsidR="00403A81" w:rsidRDefault="00403A81" w:rsidP="0017445F"/>
    <w:p w:rsidR="00403A81" w:rsidRDefault="00403A81" w:rsidP="0017445F"/>
    <w:p w:rsidR="00403A81" w:rsidRDefault="00403A81" w:rsidP="00FF07EB">
      <w:pPr>
        <w:ind w:left="709"/>
      </w:pPr>
      <w:r>
        <w:t xml:space="preserve">                                                   26.02.2013</w:t>
      </w:r>
    </w:p>
    <w:p w:rsidR="00403A81" w:rsidRDefault="00403A81" w:rsidP="00FF07EB">
      <w:pPr>
        <w:ind w:left="709"/>
      </w:pPr>
    </w:p>
    <w:p w:rsidR="00403A81" w:rsidRDefault="00403A81" w:rsidP="00FF07EB">
      <w:pPr>
        <w:ind w:left="709"/>
      </w:pPr>
      <w:r>
        <w:t xml:space="preserve">                                            Hüseyin KULALI</w:t>
      </w:r>
    </w:p>
    <w:p w:rsidR="00403A81" w:rsidRDefault="00403A81" w:rsidP="00FF07EB">
      <w:pPr>
        <w:ind w:left="709"/>
      </w:pPr>
      <w:r>
        <w:t xml:space="preserve">                                 Cengiz Topel İlkokulu Müdürü          </w:t>
      </w:r>
    </w:p>
    <w:p w:rsidR="00403A81" w:rsidRPr="00B8136D" w:rsidRDefault="00403A81" w:rsidP="00FF07EB">
      <w:pPr>
        <w:ind w:left="709"/>
      </w:pPr>
    </w:p>
    <w:sectPr w:rsidR="00403A81" w:rsidRPr="00B8136D" w:rsidSect="00D649B0">
      <w:footerReference w:type="even" r:id="rId7"/>
      <w:footerReference w:type="default" r:id="rId8"/>
      <w:pgSz w:w="11906" w:h="16838"/>
      <w:pgMar w:top="567" w:right="866" w:bottom="567"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A81" w:rsidRDefault="00403A81">
      <w:r>
        <w:separator/>
      </w:r>
    </w:p>
  </w:endnote>
  <w:endnote w:type="continuationSeparator" w:id="0">
    <w:p w:rsidR="00403A81" w:rsidRDefault="00403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A81" w:rsidRDefault="00403A81" w:rsidP="008E0A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03A81" w:rsidRDefault="00403A81" w:rsidP="009F65F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A81" w:rsidRDefault="00403A81" w:rsidP="009F65F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A81" w:rsidRDefault="00403A81">
      <w:r>
        <w:separator/>
      </w:r>
    </w:p>
  </w:footnote>
  <w:footnote w:type="continuationSeparator" w:id="0">
    <w:p w:rsidR="00403A81" w:rsidRDefault="00403A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478B7"/>
    <w:multiLevelType w:val="hybridMultilevel"/>
    <w:tmpl w:val="95F0C3CE"/>
    <w:lvl w:ilvl="0" w:tplc="45008F0A">
      <w:start w:val="1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AC940F3"/>
    <w:multiLevelType w:val="hybridMultilevel"/>
    <w:tmpl w:val="D236111C"/>
    <w:lvl w:ilvl="0" w:tplc="DFE261C8">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6221040"/>
    <w:multiLevelType w:val="hybridMultilevel"/>
    <w:tmpl w:val="C414C2E4"/>
    <w:lvl w:ilvl="0" w:tplc="1826BF0C">
      <w:start w:val="1"/>
      <w:numFmt w:val="decimal"/>
      <w:lvlText w:val="%1-"/>
      <w:lvlJc w:val="left"/>
      <w:pPr>
        <w:tabs>
          <w:tab w:val="num" w:pos="900"/>
        </w:tabs>
        <w:ind w:left="90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
    <w:nsid w:val="786C2904"/>
    <w:multiLevelType w:val="hybridMultilevel"/>
    <w:tmpl w:val="605E789E"/>
    <w:lvl w:ilvl="0" w:tplc="DFE261C8">
      <w:start w:val="1"/>
      <w:numFmt w:val="decimal"/>
      <w:lvlText w:val="%1."/>
      <w:lvlJc w:val="left"/>
      <w:pPr>
        <w:ind w:left="927" w:hanging="360"/>
      </w:pPr>
      <w:rPr>
        <w:rFonts w:ascii="Arial" w:hAnsi="Arial" w:cs="Arial"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7723"/>
    <w:rsid w:val="00024527"/>
    <w:rsid w:val="0004055B"/>
    <w:rsid w:val="00067E2C"/>
    <w:rsid w:val="0008613D"/>
    <w:rsid w:val="000D4B09"/>
    <w:rsid w:val="001038EA"/>
    <w:rsid w:val="00142E21"/>
    <w:rsid w:val="00143EAC"/>
    <w:rsid w:val="0017445F"/>
    <w:rsid w:val="001C372A"/>
    <w:rsid w:val="001D1706"/>
    <w:rsid w:val="001E1C2E"/>
    <w:rsid w:val="00215D77"/>
    <w:rsid w:val="00225072"/>
    <w:rsid w:val="00264705"/>
    <w:rsid w:val="00277178"/>
    <w:rsid w:val="00293430"/>
    <w:rsid w:val="0033254D"/>
    <w:rsid w:val="00350C9F"/>
    <w:rsid w:val="00374BCD"/>
    <w:rsid w:val="00394287"/>
    <w:rsid w:val="003B2157"/>
    <w:rsid w:val="003B73B5"/>
    <w:rsid w:val="003E7710"/>
    <w:rsid w:val="00403A81"/>
    <w:rsid w:val="00440B4B"/>
    <w:rsid w:val="00485116"/>
    <w:rsid w:val="004B6250"/>
    <w:rsid w:val="0054227B"/>
    <w:rsid w:val="005A7723"/>
    <w:rsid w:val="005B122E"/>
    <w:rsid w:val="006017A2"/>
    <w:rsid w:val="00706A01"/>
    <w:rsid w:val="00762A30"/>
    <w:rsid w:val="007F35AA"/>
    <w:rsid w:val="0080149B"/>
    <w:rsid w:val="00861A11"/>
    <w:rsid w:val="00871564"/>
    <w:rsid w:val="008B7070"/>
    <w:rsid w:val="008D29F5"/>
    <w:rsid w:val="008D680A"/>
    <w:rsid w:val="008E0A19"/>
    <w:rsid w:val="008F3CB0"/>
    <w:rsid w:val="009022CF"/>
    <w:rsid w:val="00990C30"/>
    <w:rsid w:val="009B197F"/>
    <w:rsid w:val="009D02D4"/>
    <w:rsid w:val="009D24F2"/>
    <w:rsid w:val="009E6968"/>
    <w:rsid w:val="009F65F6"/>
    <w:rsid w:val="00A271E8"/>
    <w:rsid w:val="00A37087"/>
    <w:rsid w:val="00A56BA6"/>
    <w:rsid w:val="00AB10E7"/>
    <w:rsid w:val="00AF4D7C"/>
    <w:rsid w:val="00B12E15"/>
    <w:rsid w:val="00B23059"/>
    <w:rsid w:val="00B4259B"/>
    <w:rsid w:val="00B8136D"/>
    <w:rsid w:val="00B82D9F"/>
    <w:rsid w:val="00C11892"/>
    <w:rsid w:val="00C32EC7"/>
    <w:rsid w:val="00C4689B"/>
    <w:rsid w:val="00C70827"/>
    <w:rsid w:val="00C83202"/>
    <w:rsid w:val="00CE54A0"/>
    <w:rsid w:val="00CF2360"/>
    <w:rsid w:val="00D052B9"/>
    <w:rsid w:val="00D05B99"/>
    <w:rsid w:val="00D16931"/>
    <w:rsid w:val="00D4145E"/>
    <w:rsid w:val="00D5242F"/>
    <w:rsid w:val="00D5329A"/>
    <w:rsid w:val="00D649B0"/>
    <w:rsid w:val="00DB1588"/>
    <w:rsid w:val="00E174C0"/>
    <w:rsid w:val="00E47954"/>
    <w:rsid w:val="00E952F0"/>
    <w:rsid w:val="00EB6DD9"/>
    <w:rsid w:val="00EE295C"/>
    <w:rsid w:val="00F56D93"/>
    <w:rsid w:val="00F66DFF"/>
    <w:rsid w:val="00FB7A71"/>
    <w:rsid w:val="00FF07EB"/>
    <w:rsid w:val="00FF3BA1"/>
    <w:rsid w:val="00FF3E3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72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65F6"/>
    <w:pPr>
      <w:tabs>
        <w:tab w:val="center" w:pos="4536"/>
        <w:tab w:val="right" w:pos="9072"/>
      </w:tabs>
    </w:pPr>
  </w:style>
  <w:style w:type="character" w:customStyle="1" w:styleId="FooterChar">
    <w:name w:val="Footer Char"/>
    <w:basedOn w:val="DefaultParagraphFont"/>
    <w:link w:val="Footer"/>
    <w:uiPriority w:val="99"/>
    <w:semiHidden/>
    <w:rsid w:val="00570C9D"/>
    <w:rPr>
      <w:sz w:val="24"/>
      <w:szCs w:val="24"/>
    </w:rPr>
  </w:style>
  <w:style w:type="character" w:styleId="PageNumber">
    <w:name w:val="page number"/>
    <w:basedOn w:val="DefaultParagraphFont"/>
    <w:uiPriority w:val="99"/>
    <w:rsid w:val="009F65F6"/>
    <w:rPr>
      <w:rFonts w:cs="Times New Roman"/>
    </w:rPr>
  </w:style>
  <w:style w:type="paragraph" w:styleId="ListParagraph">
    <w:name w:val="List Paragraph"/>
    <w:basedOn w:val="Normal"/>
    <w:uiPriority w:val="99"/>
    <w:qFormat/>
    <w:rsid w:val="00D4145E"/>
    <w:pPr>
      <w:ind w:left="720"/>
      <w:contextualSpacing/>
    </w:pPr>
  </w:style>
  <w:style w:type="paragraph" w:styleId="Header">
    <w:name w:val="header"/>
    <w:basedOn w:val="Normal"/>
    <w:link w:val="HeaderChar"/>
    <w:uiPriority w:val="99"/>
    <w:rsid w:val="00FB7A71"/>
    <w:pPr>
      <w:tabs>
        <w:tab w:val="center" w:pos="4680"/>
        <w:tab w:val="right" w:pos="9360"/>
      </w:tabs>
    </w:pPr>
  </w:style>
  <w:style w:type="character" w:customStyle="1" w:styleId="HeaderChar">
    <w:name w:val="Header Char"/>
    <w:basedOn w:val="DefaultParagraphFont"/>
    <w:link w:val="Header"/>
    <w:uiPriority w:val="99"/>
    <w:locked/>
    <w:rsid w:val="00FB7A71"/>
    <w:rPr>
      <w:rFonts w:cs="Times New Roman"/>
      <w:sz w:val="24"/>
      <w:szCs w:val="24"/>
      <w:lang w:val="tr-TR" w:eastAsia="tr-TR"/>
    </w:rPr>
  </w:style>
</w:styles>
</file>

<file path=word/webSettings.xml><?xml version="1.0" encoding="utf-8"?>
<w:webSettings xmlns:r="http://schemas.openxmlformats.org/officeDocument/2006/relationships" xmlns:w="http://schemas.openxmlformats.org/wordprocessingml/2006/main">
  <w:divs>
    <w:div w:id="170334492">
      <w:marLeft w:val="0"/>
      <w:marRight w:val="0"/>
      <w:marTop w:val="0"/>
      <w:marBottom w:val="0"/>
      <w:divBdr>
        <w:top w:val="none" w:sz="0" w:space="0" w:color="auto"/>
        <w:left w:val="none" w:sz="0" w:space="0" w:color="auto"/>
        <w:bottom w:val="none" w:sz="0" w:space="0" w:color="auto"/>
        <w:right w:val="none" w:sz="0" w:space="0" w:color="auto"/>
      </w:divBdr>
    </w:div>
    <w:div w:id="170334493">
      <w:marLeft w:val="0"/>
      <w:marRight w:val="0"/>
      <w:marTop w:val="0"/>
      <w:marBottom w:val="0"/>
      <w:divBdr>
        <w:top w:val="none" w:sz="0" w:space="0" w:color="auto"/>
        <w:left w:val="none" w:sz="0" w:space="0" w:color="auto"/>
        <w:bottom w:val="none" w:sz="0" w:space="0" w:color="auto"/>
        <w:right w:val="none" w:sz="0" w:space="0" w:color="auto"/>
      </w:divBdr>
    </w:div>
    <w:div w:id="170334494">
      <w:marLeft w:val="0"/>
      <w:marRight w:val="0"/>
      <w:marTop w:val="0"/>
      <w:marBottom w:val="0"/>
      <w:divBdr>
        <w:top w:val="none" w:sz="0" w:space="0" w:color="auto"/>
        <w:left w:val="none" w:sz="0" w:space="0" w:color="auto"/>
        <w:bottom w:val="none" w:sz="0" w:space="0" w:color="auto"/>
        <w:right w:val="none" w:sz="0" w:space="0" w:color="auto"/>
      </w:divBdr>
    </w:div>
    <w:div w:id="170334495">
      <w:marLeft w:val="0"/>
      <w:marRight w:val="0"/>
      <w:marTop w:val="0"/>
      <w:marBottom w:val="0"/>
      <w:divBdr>
        <w:top w:val="none" w:sz="0" w:space="0" w:color="auto"/>
        <w:left w:val="none" w:sz="0" w:space="0" w:color="auto"/>
        <w:bottom w:val="none" w:sz="0" w:space="0" w:color="auto"/>
        <w:right w:val="none" w:sz="0" w:space="0" w:color="auto"/>
      </w:divBdr>
    </w:div>
    <w:div w:id="170334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224</TotalTime>
  <Pages>3</Pages>
  <Words>1223</Words>
  <Characters>6976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EĞİTİM BÖLGESİ</dc:title>
  <dc:subject>2. DÖNEM ZÜMRE ÖĞRETMENLER KURULU</dc:subject>
  <dc:creator/>
  <cp:keywords>http:/www.sorubak.com</cp:keywords>
  <dc:description>http://www.sorubak.com</dc:description>
  <cp:lastModifiedBy>edanur</cp:lastModifiedBy>
  <cp:revision>17</cp:revision>
  <cp:lastPrinted>2007-02-18T18:14:00Z</cp:lastPrinted>
  <dcterms:created xsi:type="dcterms:W3CDTF">2012-02-14T06:30:00Z</dcterms:created>
  <dcterms:modified xsi:type="dcterms:W3CDTF">2014-02-07T13:03:00Z</dcterms:modified>
</cp:coreProperties>
</file>