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FF1" w:rsidRPr="006B2312" w:rsidRDefault="00471FF1" w:rsidP="004432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PROJE</w:t>
      </w:r>
    </w:p>
    <w:tbl>
      <w:tblPr>
        <w:tblpPr w:leftFromText="141" w:rightFromText="141" w:vertAnchor="page" w:horzAnchor="margin" w:tblpXSpec="center" w:tblpY="16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0"/>
        <w:gridCol w:w="6113"/>
      </w:tblGrid>
      <w:tr w:rsidR="00471FF1">
        <w:trPr>
          <w:trHeight w:val="294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71FF1" w:rsidRPr="00A357EF" w:rsidRDefault="00471FF1" w:rsidP="004432D6">
            <w:pPr>
              <w:pStyle w:val="Heading3"/>
              <w:framePr w:hSpace="0" w:wrap="auto" w:hAnchor="text" w:xAlign="left" w:yAlign="inline"/>
              <w:rPr>
                <w:sz w:val="28"/>
                <w:szCs w:val="28"/>
              </w:rPr>
            </w:pPr>
            <w:r w:rsidRPr="00A357EF">
              <w:rPr>
                <w:sz w:val="28"/>
                <w:szCs w:val="28"/>
              </w:rPr>
              <w:t>İçerik Düzeyi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FF1" w:rsidRDefault="00471FF1" w:rsidP="002566C3">
            <w:r>
              <w:rPr>
                <w:sz w:val="28"/>
                <w:szCs w:val="28"/>
              </w:rPr>
              <w:t xml:space="preserve">MÜZİK </w:t>
            </w:r>
            <w:hyperlink r:id="rId7" w:history="1">
              <w:r w:rsidRPr="00C94D46"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471FF1" w:rsidRPr="00A357EF" w:rsidRDefault="00471FF1" w:rsidP="004432D6">
            <w:pPr>
              <w:rPr>
                <w:sz w:val="28"/>
                <w:szCs w:val="28"/>
              </w:rPr>
            </w:pPr>
          </w:p>
        </w:tc>
      </w:tr>
      <w:tr w:rsidR="00471FF1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71FF1" w:rsidRPr="00A357EF" w:rsidRDefault="00471FF1" w:rsidP="004432D6">
            <w:pPr>
              <w:rPr>
                <w:sz w:val="28"/>
                <w:szCs w:val="28"/>
              </w:rPr>
            </w:pPr>
            <w:r w:rsidRPr="00A357EF">
              <w:rPr>
                <w:b/>
                <w:bCs/>
                <w:sz w:val="28"/>
                <w:szCs w:val="28"/>
              </w:rPr>
              <w:t>Sınıf Düzeyi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FF1" w:rsidRPr="00A357EF" w:rsidRDefault="00471FF1" w:rsidP="004432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357EF">
              <w:rPr>
                <w:sz w:val="28"/>
                <w:szCs w:val="28"/>
              </w:rPr>
              <w:t>. Sınıf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471FF1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71FF1" w:rsidRPr="00A357EF" w:rsidRDefault="00471FF1" w:rsidP="004432D6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Öğrenme Alanı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FF1" w:rsidRPr="00A357EF" w:rsidRDefault="00471FF1" w:rsidP="004432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C.MÜZİKTE YARATICILIK</w:t>
            </w:r>
          </w:p>
        </w:tc>
      </w:tr>
      <w:tr w:rsidR="00471FF1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71FF1" w:rsidRDefault="00471FF1" w:rsidP="004432D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Kazanım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FF1" w:rsidRPr="00A24071" w:rsidRDefault="00471FF1" w:rsidP="004432D6">
            <w:pPr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C.2.Müziklerde yer alan farklı ezgi cümlelerini dansa dönüştürür.</w:t>
            </w:r>
          </w:p>
        </w:tc>
      </w:tr>
      <w:tr w:rsidR="00471FF1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71FF1" w:rsidRPr="00A357EF" w:rsidRDefault="00471FF1" w:rsidP="004432D6">
            <w:pPr>
              <w:rPr>
                <w:sz w:val="28"/>
                <w:szCs w:val="28"/>
              </w:rPr>
            </w:pPr>
            <w:r w:rsidRPr="00A357EF">
              <w:rPr>
                <w:b/>
                <w:bCs/>
                <w:sz w:val="28"/>
                <w:szCs w:val="28"/>
              </w:rPr>
              <w:t>Beklenen Performans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FF1" w:rsidRPr="00A357EF" w:rsidRDefault="00471FF1" w:rsidP="004432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Araştırma, yaratıcı düşünme, </w:t>
            </w:r>
          </w:p>
        </w:tc>
      </w:tr>
      <w:tr w:rsidR="00471FF1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71FF1" w:rsidRPr="00A357EF" w:rsidRDefault="00471FF1" w:rsidP="004432D6">
            <w:pPr>
              <w:rPr>
                <w:sz w:val="28"/>
                <w:szCs w:val="28"/>
              </w:rPr>
            </w:pPr>
            <w:r w:rsidRPr="00A357EF">
              <w:rPr>
                <w:b/>
                <w:bCs/>
                <w:sz w:val="28"/>
                <w:szCs w:val="28"/>
              </w:rPr>
              <w:t>Süre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FF1" w:rsidRPr="00A357EF" w:rsidRDefault="00471FF1" w:rsidP="004432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40 dak.…   </w:t>
            </w:r>
            <w:r w:rsidRPr="00430234">
              <w:rPr>
                <w:b/>
                <w:sz w:val="28"/>
                <w:szCs w:val="28"/>
              </w:rPr>
              <w:t>22 MART 2013 Cuma</w:t>
            </w:r>
          </w:p>
        </w:tc>
      </w:tr>
      <w:tr w:rsidR="00471FF1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71FF1" w:rsidRPr="00A357EF" w:rsidRDefault="00471FF1" w:rsidP="004432D6">
            <w:pPr>
              <w:rPr>
                <w:sz w:val="28"/>
                <w:szCs w:val="28"/>
              </w:rPr>
            </w:pPr>
            <w:r w:rsidRPr="00A357EF">
              <w:rPr>
                <w:b/>
                <w:bCs/>
                <w:sz w:val="28"/>
                <w:szCs w:val="28"/>
              </w:rPr>
              <w:t>Puanlama Yöntemi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FF1" w:rsidRPr="00A357EF" w:rsidRDefault="00471FF1" w:rsidP="004432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Dereceli Puanlama Anahtarı </w:t>
            </w:r>
          </w:p>
        </w:tc>
      </w:tr>
      <w:tr w:rsidR="00471FF1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99CC"/>
          </w:tcPr>
          <w:p w:rsidR="00471FF1" w:rsidRDefault="00471FF1" w:rsidP="004432D6">
            <w:pPr>
              <w:pStyle w:val="Heading1"/>
              <w:rPr>
                <w:rFonts w:ascii="Arial" w:hAnsi="Arial" w:cs="Arial"/>
                <w:sz w:val="24"/>
              </w:rPr>
            </w:pPr>
          </w:p>
          <w:p w:rsidR="00471FF1" w:rsidRDefault="00471FF1" w:rsidP="004432D6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Göreviniz</w:t>
            </w:r>
          </w:p>
          <w:p w:rsidR="00471FF1" w:rsidRDefault="00471FF1" w:rsidP="004432D6">
            <w:pPr>
              <w:rPr>
                <w:rFonts w:ascii="Arial" w:hAnsi="Arial" w:cs="Arial"/>
              </w:rPr>
            </w:pPr>
          </w:p>
        </w:tc>
      </w:tr>
      <w:tr w:rsidR="00471FF1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1FF1" w:rsidRDefault="00471FF1" w:rsidP="00A65968">
            <w:p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Senden, en çok sevdiğin şarkıyı söylemeni ve buna uygun bir dans gösterisi yapmanı istiyorum.</w:t>
            </w:r>
          </w:p>
          <w:p w:rsidR="00471FF1" w:rsidRDefault="00471FF1" w:rsidP="00A65968">
            <w:pPr>
              <w:tabs>
                <w:tab w:val="left" w:pos="4260"/>
              </w:tabs>
              <w:rPr>
                <w:sz w:val="28"/>
                <w:szCs w:val="28"/>
              </w:rPr>
            </w:pPr>
          </w:p>
          <w:p w:rsidR="00471FF1" w:rsidRDefault="00471FF1" w:rsidP="00A65968">
            <w:pPr>
              <w:tabs>
                <w:tab w:val="left" w:pos="4260"/>
              </w:tabs>
              <w:rPr>
                <w:sz w:val="28"/>
                <w:szCs w:val="28"/>
                <w:u w:val="single"/>
              </w:rPr>
            </w:pPr>
            <w:r w:rsidRPr="00947FC8">
              <w:rPr>
                <w:sz w:val="28"/>
                <w:szCs w:val="28"/>
                <w:u w:val="single"/>
              </w:rPr>
              <w:t>Bunun için;</w:t>
            </w:r>
          </w:p>
          <w:p w:rsidR="00471FF1" w:rsidRDefault="00471FF1" w:rsidP="00E308A3">
            <w:pPr>
              <w:numPr>
                <w:ilvl w:val="0"/>
                <w:numId w:val="39"/>
              </w:num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Seçeceğin şarkı, okulda öğrendiğimiz bir şarkı olabileceği gibi severek dinlediğin herhangi bir şarkı da olabilir.</w:t>
            </w:r>
          </w:p>
          <w:p w:rsidR="00471FF1" w:rsidRDefault="00471FF1" w:rsidP="00E308A3">
            <w:pPr>
              <w:numPr>
                <w:ilvl w:val="0"/>
                <w:numId w:val="39"/>
              </w:num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Sınıfta söyleyeceğin şarkının sözlerin ezgisini ve sözlerini tam olarak öğrenmelisin.</w:t>
            </w:r>
          </w:p>
          <w:p w:rsidR="00471FF1" w:rsidRDefault="00471FF1" w:rsidP="00E308A3">
            <w:pPr>
              <w:numPr>
                <w:ilvl w:val="0"/>
                <w:numId w:val="39"/>
              </w:num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Sınıfta şarkını söylerken, şarkıya uygun dans gösterisi yapmalısın.</w:t>
            </w:r>
          </w:p>
          <w:p w:rsidR="00471FF1" w:rsidRDefault="00471FF1" w:rsidP="00E308A3">
            <w:pPr>
              <w:numPr>
                <w:ilvl w:val="0"/>
                <w:numId w:val="39"/>
              </w:num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Şarkındaki her farklı </w:t>
            </w:r>
            <w:r w:rsidRPr="00E308A3">
              <w:rPr>
                <w:sz w:val="28"/>
                <w:szCs w:val="28"/>
                <w:u w:val="single"/>
              </w:rPr>
              <w:t>ezgi cümlesi</w:t>
            </w:r>
            <w:r>
              <w:rPr>
                <w:sz w:val="28"/>
                <w:szCs w:val="28"/>
              </w:rPr>
              <w:t xml:space="preserve"> için bir dans figürü oluşturmalısın.</w:t>
            </w:r>
          </w:p>
          <w:p w:rsidR="00471FF1" w:rsidRPr="00947FC8" w:rsidRDefault="00471FF1" w:rsidP="00301022">
            <w:pPr>
              <w:tabs>
                <w:tab w:val="left" w:pos="4260"/>
              </w:tabs>
              <w:ind w:left="360"/>
              <w:rPr>
                <w:sz w:val="28"/>
                <w:szCs w:val="28"/>
              </w:rPr>
            </w:pPr>
          </w:p>
        </w:tc>
      </w:tr>
      <w:tr w:rsidR="00471FF1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99CC"/>
          </w:tcPr>
          <w:p w:rsidR="00471FF1" w:rsidRDefault="00471FF1" w:rsidP="004432D6">
            <w:pPr>
              <w:pStyle w:val="Heading2"/>
              <w:rPr>
                <w:rFonts w:ascii="Arial" w:hAnsi="Arial" w:cs="Arial"/>
                <w:b/>
                <w:bCs/>
                <w:sz w:val="24"/>
              </w:rPr>
            </w:pPr>
          </w:p>
          <w:p w:rsidR="00471FF1" w:rsidRDefault="00471FF1" w:rsidP="004432D6">
            <w:pPr>
              <w:pStyle w:val="Heading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Dikkat Etmen Gerekenler</w:t>
            </w:r>
          </w:p>
          <w:p w:rsidR="00471FF1" w:rsidRDefault="00471FF1" w:rsidP="004432D6">
            <w:pPr>
              <w:rPr>
                <w:rFonts w:ascii="Arial" w:hAnsi="Arial" w:cs="Arial"/>
              </w:rPr>
            </w:pPr>
          </w:p>
        </w:tc>
      </w:tr>
      <w:tr w:rsidR="00471FF1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1FF1" w:rsidRDefault="00471FF1" w:rsidP="00301022">
            <w:pPr>
              <w:pStyle w:val="Stil1"/>
              <w:framePr w:hSpace="0" w:wrap="auto" w:hAnchor="text" w:xAlign="left" w:yAlign="inline"/>
              <w:numPr>
                <w:ilvl w:val="0"/>
                <w:numId w:val="40"/>
              </w:numPr>
            </w:pPr>
            <w:r>
              <w:t>Her ezgi cümlesi için farklı hareketler bulmalısın. Hareketler, birbirine benzememeli.</w:t>
            </w:r>
          </w:p>
          <w:p w:rsidR="00471FF1" w:rsidRDefault="00471FF1" w:rsidP="00301022">
            <w:pPr>
              <w:pStyle w:val="Stil1"/>
              <w:framePr w:hSpace="0" w:wrap="auto" w:hAnchor="text" w:xAlign="left" w:yAlign="inline"/>
              <w:numPr>
                <w:ilvl w:val="0"/>
                <w:numId w:val="40"/>
              </w:numPr>
            </w:pPr>
            <w:r>
              <w:t>Herkesin duyabileceği ve anlayabileceği şekilde şarkını söylemelisin.</w:t>
            </w:r>
          </w:p>
        </w:tc>
      </w:tr>
    </w:tbl>
    <w:p w:rsidR="00471FF1" w:rsidRDefault="00471FF1"/>
    <w:p w:rsidR="00471FF1" w:rsidRDefault="00471FF1"/>
    <w:p w:rsidR="00471FF1" w:rsidRDefault="00471FF1"/>
    <w:p w:rsidR="00471FF1" w:rsidRDefault="00471FF1"/>
    <w:p w:rsidR="00471FF1" w:rsidRDefault="00471FF1"/>
    <w:p w:rsidR="00471FF1" w:rsidRDefault="00471FF1"/>
    <w:p w:rsidR="00471FF1" w:rsidRDefault="00471FF1" w:rsidP="00141DD9">
      <w:pPr>
        <w:rPr>
          <w:b/>
          <w:color w:val="000000"/>
          <w:sz w:val="28"/>
          <w:szCs w:val="28"/>
        </w:rPr>
      </w:pPr>
    </w:p>
    <w:p w:rsidR="00471FF1" w:rsidRDefault="00471FF1" w:rsidP="007A1598">
      <w:pPr>
        <w:jc w:val="center"/>
        <w:rPr>
          <w:b/>
          <w:color w:val="000000"/>
          <w:sz w:val="28"/>
          <w:szCs w:val="28"/>
        </w:rPr>
      </w:pPr>
    </w:p>
    <w:p w:rsidR="00471FF1" w:rsidRDefault="00471FF1" w:rsidP="007A1598">
      <w:pPr>
        <w:jc w:val="center"/>
        <w:rPr>
          <w:b/>
          <w:color w:val="000000"/>
          <w:sz w:val="28"/>
          <w:szCs w:val="28"/>
        </w:rPr>
      </w:pPr>
    </w:p>
    <w:p w:rsidR="00471FF1" w:rsidRDefault="00471FF1" w:rsidP="007A1598">
      <w:pPr>
        <w:jc w:val="center"/>
        <w:rPr>
          <w:b/>
          <w:color w:val="000000"/>
          <w:sz w:val="28"/>
          <w:szCs w:val="28"/>
        </w:rPr>
      </w:pPr>
    </w:p>
    <w:p w:rsidR="00471FF1" w:rsidRDefault="00471FF1" w:rsidP="007A1598">
      <w:pPr>
        <w:jc w:val="center"/>
        <w:rPr>
          <w:b/>
          <w:color w:val="000000"/>
          <w:sz w:val="32"/>
          <w:szCs w:val="32"/>
        </w:rPr>
      </w:pPr>
    </w:p>
    <w:p w:rsidR="00471FF1" w:rsidRDefault="00471FF1" w:rsidP="007A1598">
      <w:pPr>
        <w:jc w:val="center"/>
        <w:rPr>
          <w:b/>
          <w:color w:val="000000"/>
          <w:sz w:val="32"/>
          <w:szCs w:val="32"/>
        </w:rPr>
      </w:pPr>
    </w:p>
    <w:p w:rsidR="00471FF1" w:rsidRDefault="00471FF1" w:rsidP="007A1598">
      <w:pPr>
        <w:jc w:val="center"/>
        <w:rPr>
          <w:b/>
          <w:color w:val="000000"/>
          <w:sz w:val="32"/>
          <w:szCs w:val="32"/>
        </w:rPr>
      </w:pPr>
    </w:p>
    <w:p w:rsidR="00471FF1" w:rsidRDefault="00471FF1" w:rsidP="007A1598">
      <w:pPr>
        <w:jc w:val="center"/>
        <w:rPr>
          <w:b/>
          <w:color w:val="000000"/>
          <w:sz w:val="32"/>
          <w:szCs w:val="32"/>
        </w:rPr>
      </w:pPr>
    </w:p>
    <w:p w:rsidR="00471FF1" w:rsidRDefault="00471FF1" w:rsidP="007A1598">
      <w:pPr>
        <w:jc w:val="center"/>
        <w:rPr>
          <w:b/>
          <w:sz w:val="22"/>
          <w:szCs w:val="20"/>
        </w:rPr>
      </w:pPr>
    </w:p>
    <w:p w:rsidR="00471FF1" w:rsidRDefault="00471FF1" w:rsidP="007A1598">
      <w:pPr>
        <w:jc w:val="center"/>
        <w:rPr>
          <w:b/>
          <w:sz w:val="22"/>
          <w:szCs w:val="20"/>
        </w:rPr>
      </w:pPr>
    </w:p>
    <w:p w:rsidR="00471FF1" w:rsidRDefault="00471FF1" w:rsidP="007A1598">
      <w:pPr>
        <w:jc w:val="center"/>
        <w:rPr>
          <w:b/>
          <w:sz w:val="22"/>
          <w:szCs w:val="20"/>
        </w:rPr>
      </w:pPr>
    </w:p>
    <w:p w:rsidR="00471FF1" w:rsidRDefault="00471FF1" w:rsidP="007A1598">
      <w:pPr>
        <w:jc w:val="center"/>
        <w:rPr>
          <w:b/>
          <w:sz w:val="22"/>
          <w:szCs w:val="20"/>
        </w:rPr>
      </w:pPr>
    </w:p>
    <w:p w:rsidR="00471FF1" w:rsidRDefault="00471FF1" w:rsidP="007A1598">
      <w:pPr>
        <w:jc w:val="center"/>
        <w:rPr>
          <w:b/>
          <w:sz w:val="22"/>
          <w:szCs w:val="20"/>
        </w:rPr>
      </w:pPr>
    </w:p>
    <w:p w:rsidR="00471FF1" w:rsidRDefault="00471FF1" w:rsidP="007A1598">
      <w:pPr>
        <w:jc w:val="center"/>
        <w:rPr>
          <w:b/>
          <w:sz w:val="22"/>
          <w:szCs w:val="20"/>
        </w:rPr>
      </w:pPr>
    </w:p>
    <w:p w:rsidR="00471FF1" w:rsidRDefault="00471FF1" w:rsidP="007A1598">
      <w:pPr>
        <w:jc w:val="center"/>
        <w:rPr>
          <w:b/>
          <w:sz w:val="22"/>
          <w:szCs w:val="20"/>
        </w:rPr>
      </w:pPr>
    </w:p>
    <w:p w:rsidR="00471FF1" w:rsidRDefault="00471FF1" w:rsidP="007A1598">
      <w:pPr>
        <w:jc w:val="center"/>
        <w:rPr>
          <w:b/>
          <w:sz w:val="22"/>
          <w:szCs w:val="20"/>
        </w:rPr>
      </w:pPr>
    </w:p>
    <w:p w:rsidR="00471FF1" w:rsidRDefault="00471FF1" w:rsidP="007A1598">
      <w:pPr>
        <w:jc w:val="center"/>
        <w:rPr>
          <w:b/>
          <w:sz w:val="22"/>
          <w:szCs w:val="20"/>
        </w:rPr>
      </w:pPr>
    </w:p>
    <w:p w:rsidR="00471FF1" w:rsidRDefault="00471FF1" w:rsidP="007A1598">
      <w:pPr>
        <w:jc w:val="center"/>
        <w:rPr>
          <w:b/>
          <w:sz w:val="22"/>
          <w:szCs w:val="20"/>
        </w:rPr>
      </w:pPr>
    </w:p>
    <w:p w:rsidR="00471FF1" w:rsidRDefault="00471FF1" w:rsidP="007A1598">
      <w:pPr>
        <w:jc w:val="center"/>
        <w:rPr>
          <w:b/>
          <w:sz w:val="22"/>
          <w:szCs w:val="20"/>
        </w:rPr>
      </w:pPr>
    </w:p>
    <w:p w:rsidR="00471FF1" w:rsidRPr="00E166B8" w:rsidRDefault="00471FF1" w:rsidP="007A1598">
      <w:pPr>
        <w:jc w:val="both"/>
        <w:rPr>
          <w:b/>
        </w:rPr>
      </w:pPr>
    </w:p>
    <w:p w:rsidR="00471FF1" w:rsidRDefault="00471FF1" w:rsidP="007A1598">
      <w:pPr>
        <w:jc w:val="both"/>
        <w:rPr>
          <w:b/>
        </w:rPr>
      </w:pPr>
      <w:r>
        <w:rPr>
          <w:b/>
        </w:rPr>
        <w:t xml:space="preserve">            </w:t>
      </w:r>
    </w:p>
    <w:p w:rsidR="00471FF1" w:rsidRDefault="00471FF1" w:rsidP="007A1598">
      <w:pPr>
        <w:jc w:val="both"/>
        <w:rPr>
          <w:b/>
        </w:rPr>
      </w:pPr>
    </w:p>
    <w:p w:rsidR="00471FF1" w:rsidRDefault="00471FF1" w:rsidP="007A1598">
      <w:pPr>
        <w:jc w:val="both"/>
        <w:rPr>
          <w:b/>
        </w:rPr>
      </w:pPr>
    </w:p>
    <w:p w:rsidR="00471FF1" w:rsidRDefault="00471FF1" w:rsidP="007A1598">
      <w:pPr>
        <w:jc w:val="both"/>
        <w:rPr>
          <w:b/>
        </w:rPr>
      </w:pPr>
    </w:p>
    <w:p w:rsidR="00471FF1" w:rsidRDefault="00471FF1" w:rsidP="007A1598">
      <w:pPr>
        <w:jc w:val="both"/>
        <w:rPr>
          <w:b/>
        </w:rPr>
      </w:pPr>
    </w:p>
    <w:p w:rsidR="00471FF1" w:rsidRDefault="00471FF1" w:rsidP="007A1598">
      <w:pPr>
        <w:jc w:val="both"/>
        <w:rPr>
          <w:b/>
        </w:rPr>
      </w:pPr>
    </w:p>
    <w:p w:rsidR="00471FF1" w:rsidRDefault="00471FF1" w:rsidP="007A1598">
      <w:pPr>
        <w:jc w:val="both"/>
        <w:rPr>
          <w:b/>
        </w:rPr>
      </w:pPr>
    </w:p>
    <w:p w:rsidR="00471FF1" w:rsidRPr="00E166B8" w:rsidRDefault="00471FF1" w:rsidP="00301022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PROJE DEĞERLENDİRME FORMU</w:t>
      </w:r>
    </w:p>
    <w:p w:rsidR="00471FF1" w:rsidRDefault="00471FF1" w:rsidP="007A1598">
      <w:pPr>
        <w:jc w:val="both"/>
        <w:rPr>
          <w:b/>
        </w:rPr>
      </w:pPr>
    </w:p>
    <w:tbl>
      <w:tblPr>
        <w:tblW w:w="8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75"/>
        <w:gridCol w:w="893"/>
        <w:gridCol w:w="980"/>
        <w:gridCol w:w="756"/>
        <w:gridCol w:w="851"/>
        <w:gridCol w:w="844"/>
      </w:tblGrid>
      <w:tr w:rsidR="00471FF1">
        <w:trPr>
          <w:cantSplit/>
          <w:trHeight w:val="149"/>
          <w:jc w:val="center"/>
        </w:trPr>
        <w:tc>
          <w:tcPr>
            <w:tcW w:w="4675" w:type="dxa"/>
            <w:vMerge w:val="restart"/>
          </w:tcPr>
          <w:p w:rsidR="00471FF1" w:rsidRDefault="00471FF1" w:rsidP="003172BF">
            <w:pPr>
              <w:jc w:val="both"/>
              <w:rPr>
                <w:sz w:val="32"/>
                <w:szCs w:val="20"/>
              </w:rPr>
            </w:pPr>
            <w:r>
              <w:rPr>
                <w:sz w:val="32"/>
                <w:szCs w:val="20"/>
              </w:rPr>
              <w:t>ADIM SOYADIM:</w:t>
            </w:r>
          </w:p>
          <w:p w:rsidR="00471FF1" w:rsidRDefault="00471FF1" w:rsidP="003172BF">
            <w:pPr>
              <w:jc w:val="both"/>
              <w:rPr>
                <w:sz w:val="32"/>
                <w:szCs w:val="20"/>
              </w:rPr>
            </w:pPr>
            <w:r>
              <w:rPr>
                <w:sz w:val="32"/>
                <w:szCs w:val="20"/>
              </w:rPr>
              <w:t>…………………………………..</w:t>
            </w:r>
          </w:p>
          <w:p w:rsidR="00471FF1" w:rsidRDefault="00471FF1" w:rsidP="00717565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CCCCCC"/>
          </w:tcPr>
          <w:p w:rsidR="00471FF1" w:rsidRDefault="00471FF1" w:rsidP="003172B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Zayıf</w:t>
            </w:r>
          </w:p>
        </w:tc>
        <w:tc>
          <w:tcPr>
            <w:tcW w:w="980" w:type="dxa"/>
            <w:shd w:val="clear" w:color="auto" w:fill="CCCCCC"/>
          </w:tcPr>
          <w:p w:rsidR="00471FF1" w:rsidRDefault="00471FF1" w:rsidP="003172B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Kabul Edilebilir</w:t>
            </w:r>
          </w:p>
        </w:tc>
        <w:tc>
          <w:tcPr>
            <w:tcW w:w="756" w:type="dxa"/>
            <w:shd w:val="clear" w:color="auto" w:fill="CCCCCC"/>
          </w:tcPr>
          <w:p w:rsidR="00471FF1" w:rsidRDefault="00471FF1" w:rsidP="003172B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Orta</w:t>
            </w:r>
          </w:p>
        </w:tc>
        <w:tc>
          <w:tcPr>
            <w:tcW w:w="851" w:type="dxa"/>
            <w:shd w:val="clear" w:color="auto" w:fill="CCCCCC"/>
          </w:tcPr>
          <w:p w:rsidR="00471FF1" w:rsidRDefault="00471FF1" w:rsidP="003172B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İyi</w:t>
            </w:r>
          </w:p>
        </w:tc>
        <w:tc>
          <w:tcPr>
            <w:tcW w:w="844" w:type="dxa"/>
            <w:shd w:val="clear" w:color="auto" w:fill="CCCCCC"/>
          </w:tcPr>
          <w:p w:rsidR="00471FF1" w:rsidRDefault="00471FF1" w:rsidP="003172B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Çok İyi</w:t>
            </w:r>
          </w:p>
        </w:tc>
      </w:tr>
      <w:tr w:rsidR="00471FF1">
        <w:trPr>
          <w:cantSplit/>
          <w:trHeight w:val="149"/>
          <w:jc w:val="center"/>
        </w:trPr>
        <w:tc>
          <w:tcPr>
            <w:tcW w:w="4675" w:type="dxa"/>
            <w:vMerge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CCCCCC"/>
          </w:tcPr>
          <w:p w:rsidR="00471FF1" w:rsidRDefault="00471FF1" w:rsidP="003172B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</w:t>
            </w:r>
          </w:p>
        </w:tc>
        <w:tc>
          <w:tcPr>
            <w:tcW w:w="980" w:type="dxa"/>
            <w:shd w:val="clear" w:color="auto" w:fill="CCCCCC"/>
          </w:tcPr>
          <w:p w:rsidR="00471FF1" w:rsidRDefault="00471FF1" w:rsidP="003172B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</w:t>
            </w:r>
          </w:p>
        </w:tc>
        <w:tc>
          <w:tcPr>
            <w:tcW w:w="756" w:type="dxa"/>
            <w:shd w:val="clear" w:color="auto" w:fill="CCCCCC"/>
          </w:tcPr>
          <w:p w:rsidR="00471FF1" w:rsidRDefault="00471FF1" w:rsidP="003172B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851" w:type="dxa"/>
            <w:shd w:val="clear" w:color="auto" w:fill="CCCCCC"/>
          </w:tcPr>
          <w:p w:rsidR="00471FF1" w:rsidRDefault="00471FF1" w:rsidP="003172B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844" w:type="dxa"/>
            <w:shd w:val="clear" w:color="auto" w:fill="CCCCCC"/>
          </w:tcPr>
          <w:p w:rsidR="00471FF1" w:rsidRDefault="00471FF1" w:rsidP="003172B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</w:tr>
      <w:tr w:rsidR="00471FF1">
        <w:trPr>
          <w:trHeight w:val="233"/>
          <w:jc w:val="center"/>
        </w:trPr>
        <w:tc>
          <w:tcPr>
            <w:tcW w:w="4675" w:type="dxa"/>
          </w:tcPr>
          <w:p w:rsidR="00471FF1" w:rsidRPr="007457A5" w:rsidRDefault="00471FF1" w:rsidP="003172BF">
            <w:pPr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Şarkıyı tam ve doğru şekilde söyledi.</w:t>
            </w:r>
          </w:p>
        </w:tc>
        <w:tc>
          <w:tcPr>
            <w:tcW w:w="893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471FF1" w:rsidRDefault="00471FF1" w:rsidP="003172BF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</w:tr>
      <w:tr w:rsidR="00471FF1">
        <w:trPr>
          <w:trHeight w:val="233"/>
          <w:jc w:val="center"/>
        </w:trPr>
        <w:tc>
          <w:tcPr>
            <w:tcW w:w="4675" w:type="dxa"/>
          </w:tcPr>
          <w:p w:rsidR="00471FF1" w:rsidRDefault="00471FF1" w:rsidP="003172BF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Şarkıyı herkesin duyabileceği ve anlayacağı şekilde söyledi.</w:t>
            </w:r>
          </w:p>
        </w:tc>
        <w:tc>
          <w:tcPr>
            <w:tcW w:w="893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471FF1" w:rsidRDefault="00471FF1" w:rsidP="003172BF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</w:tr>
      <w:tr w:rsidR="00471FF1">
        <w:trPr>
          <w:trHeight w:val="233"/>
          <w:jc w:val="center"/>
        </w:trPr>
        <w:tc>
          <w:tcPr>
            <w:tcW w:w="4675" w:type="dxa"/>
          </w:tcPr>
          <w:p w:rsidR="00471FF1" w:rsidRDefault="00471FF1" w:rsidP="003172BF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Şarkıya uygun dans gösterisi yaptı.</w:t>
            </w:r>
          </w:p>
        </w:tc>
        <w:tc>
          <w:tcPr>
            <w:tcW w:w="893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471FF1" w:rsidRDefault="00471FF1" w:rsidP="003172BF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</w:p>
        </w:tc>
      </w:tr>
      <w:tr w:rsidR="00471FF1">
        <w:trPr>
          <w:trHeight w:val="233"/>
          <w:jc w:val="center"/>
        </w:trPr>
        <w:tc>
          <w:tcPr>
            <w:tcW w:w="4675" w:type="dxa"/>
          </w:tcPr>
          <w:p w:rsidR="00471FF1" w:rsidRPr="007457A5" w:rsidRDefault="00471FF1" w:rsidP="003172BF">
            <w:pPr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Her ezgi cümlesine göre dans etti.</w:t>
            </w:r>
          </w:p>
        </w:tc>
        <w:tc>
          <w:tcPr>
            <w:tcW w:w="893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471FF1" w:rsidRDefault="00471FF1" w:rsidP="003172BF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</w:tr>
      <w:tr w:rsidR="00471FF1">
        <w:trPr>
          <w:trHeight w:val="233"/>
          <w:jc w:val="center"/>
        </w:trPr>
        <w:tc>
          <w:tcPr>
            <w:tcW w:w="4675" w:type="dxa"/>
          </w:tcPr>
          <w:p w:rsidR="00471FF1" w:rsidRDefault="00471FF1" w:rsidP="003172BF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Hareketler birbirinden farklıydı.</w:t>
            </w:r>
          </w:p>
        </w:tc>
        <w:tc>
          <w:tcPr>
            <w:tcW w:w="893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</w:tr>
      <w:tr w:rsidR="00471FF1">
        <w:trPr>
          <w:trHeight w:val="248"/>
          <w:jc w:val="center"/>
        </w:trPr>
        <w:tc>
          <w:tcPr>
            <w:tcW w:w="4675" w:type="dxa"/>
          </w:tcPr>
          <w:p w:rsidR="00471FF1" w:rsidRDefault="00471FF1" w:rsidP="003172BF">
            <w:pPr>
              <w:pStyle w:val="Heading7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GENEL TOPLAM</w:t>
            </w:r>
          </w:p>
        </w:tc>
        <w:tc>
          <w:tcPr>
            <w:tcW w:w="893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471FF1" w:rsidRDefault="00471FF1" w:rsidP="003172BF">
            <w:pPr>
              <w:jc w:val="both"/>
              <w:rPr>
                <w:sz w:val="20"/>
                <w:szCs w:val="20"/>
              </w:rPr>
            </w:pPr>
          </w:p>
        </w:tc>
      </w:tr>
    </w:tbl>
    <w:p w:rsidR="00471FF1" w:rsidRDefault="00471FF1" w:rsidP="007A1598">
      <w:pPr>
        <w:jc w:val="both"/>
        <w:rPr>
          <w:b/>
        </w:rPr>
      </w:pPr>
    </w:p>
    <w:p w:rsidR="00471FF1" w:rsidRDefault="00471FF1" w:rsidP="00507570">
      <w:r>
        <w:t xml:space="preserve">                           Öğrencinin aldığı toplam puan / Alması gereken toplam puan X 100=</w:t>
      </w:r>
    </w:p>
    <w:sectPr w:rsidR="00471FF1" w:rsidSect="00B970DC">
      <w:headerReference w:type="default" r:id="rId8"/>
      <w:footerReference w:type="default" r:id="rId9"/>
      <w:pgSz w:w="11906" w:h="16838"/>
      <w:pgMar w:top="567" w:right="567" w:bottom="90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FF1" w:rsidRDefault="00471FF1">
      <w:r>
        <w:separator/>
      </w:r>
    </w:p>
  </w:endnote>
  <w:endnote w:type="continuationSeparator" w:id="0">
    <w:p w:rsidR="00471FF1" w:rsidRDefault="00471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FF1" w:rsidRDefault="00471FF1" w:rsidP="00141DD9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FF1" w:rsidRDefault="00471FF1">
      <w:r>
        <w:separator/>
      </w:r>
    </w:p>
  </w:footnote>
  <w:footnote w:type="continuationSeparator" w:id="0">
    <w:p w:rsidR="00471FF1" w:rsidRDefault="00471F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FF1" w:rsidRDefault="00471FF1" w:rsidP="00141DD9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58EF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3BA17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4B85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9927C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94E0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73E18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2E2E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F26C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3069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ECD3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B241A1"/>
    <w:multiLevelType w:val="hybridMultilevel"/>
    <w:tmpl w:val="18F49280"/>
    <w:lvl w:ilvl="0" w:tplc="BFA6B3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4EE42F5"/>
    <w:multiLevelType w:val="hybridMultilevel"/>
    <w:tmpl w:val="15BC1DEE"/>
    <w:lvl w:ilvl="0" w:tplc="0E88DD2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61F14CF"/>
    <w:multiLevelType w:val="hybridMultilevel"/>
    <w:tmpl w:val="EFE822A4"/>
    <w:lvl w:ilvl="0" w:tplc="0E1803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0776439"/>
    <w:multiLevelType w:val="hybridMultilevel"/>
    <w:tmpl w:val="9EB6268C"/>
    <w:lvl w:ilvl="0" w:tplc="0B30851A">
      <w:start w:val="1"/>
      <w:numFmt w:val="decimal"/>
      <w:lvlText w:val="%1-"/>
      <w:lvlJc w:val="left"/>
      <w:pPr>
        <w:tabs>
          <w:tab w:val="num" w:pos="1848"/>
        </w:tabs>
        <w:ind w:left="1848" w:hanging="11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13060020"/>
    <w:multiLevelType w:val="hybridMultilevel"/>
    <w:tmpl w:val="9DE4A8A2"/>
    <w:lvl w:ilvl="0" w:tplc="298EA5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52D01A2"/>
    <w:multiLevelType w:val="hybridMultilevel"/>
    <w:tmpl w:val="97D8B81A"/>
    <w:lvl w:ilvl="0" w:tplc="933E55A2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>
    <w:nsid w:val="169742AD"/>
    <w:multiLevelType w:val="hybridMultilevel"/>
    <w:tmpl w:val="61DA4C74"/>
    <w:lvl w:ilvl="0" w:tplc="623623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9131860"/>
    <w:multiLevelType w:val="hybridMultilevel"/>
    <w:tmpl w:val="E59C50BA"/>
    <w:lvl w:ilvl="0" w:tplc="692ADF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FB7580F"/>
    <w:multiLevelType w:val="hybridMultilevel"/>
    <w:tmpl w:val="184A2668"/>
    <w:lvl w:ilvl="0" w:tplc="066496D0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5502812"/>
    <w:multiLevelType w:val="hybridMultilevel"/>
    <w:tmpl w:val="D512A51A"/>
    <w:lvl w:ilvl="0" w:tplc="8F38D9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57375F1"/>
    <w:multiLevelType w:val="hybridMultilevel"/>
    <w:tmpl w:val="98E613A6"/>
    <w:lvl w:ilvl="0" w:tplc="F2345F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6D877BB"/>
    <w:multiLevelType w:val="hybridMultilevel"/>
    <w:tmpl w:val="483A6FB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7243D02"/>
    <w:multiLevelType w:val="hybridMultilevel"/>
    <w:tmpl w:val="1DC67966"/>
    <w:lvl w:ilvl="0" w:tplc="512C60E2">
      <w:start w:val="1"/>
      <w:numFmt w:val="decimal"/>
      <w:lvlText w:val="%1)"/>
      <w:lvlJc w:val="left"/>
      <w:pPr>
        <w:tabs>
          <w:tab w:val="num" w:pos="495"/>
        </w:tabs>
        <w:ind w:left="49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3">
    <w:nsid w:val="290E3DB3"/>
    <w:multiLevelType w:val="hybridMultilevel"/>
    <w:tmpl w:val="2DF2F1AC"/>
    <w:lvl w:ilvl="0" w:tplc="D3F28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2AF5373E"/>
    <w:multiLevelType w:val="hybridMultilevel"/>
    <w:tmpl w:val="39B681B8"/>
    <w:lvl w:ilvl="0" w:tplc="D1E28A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2F290411"/>
    <w:multiLevelType w:val="hybridMultilevel"/>
    <w:tmpl w:val="59BCEB6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345970AF"/>
    <w:multiLevelType w:val="hybridMultilevel"/>
    <w:tmpl w:val="0E123470"/>
    <w:lvl w:ilvl="0" w:tplc="C0422A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EE34C3A"/>
    <w:multiLevelType w:val="hybridMultilevel"/>
    <w:tmpl w:val="88D6E80C"/>
    <w:lvl w:ilvl="0" w:tplc="55F6540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2296C13"/>
    <w:multiLevelType w:val="hybridMultilevel"/>
    <w:tmpl w:val="972AC98E"/>
    <w:lvl w:ilvl="0" w:tplc="8C16AE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43E48C5"/>
    <w:multiLevelType w:val="hybridMultilevel"/>
    <w:tmpl w:val="623E38EE"/>
    <w:lvl w:ilvl="0" w:tplc="F87EC70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E2068A7"/>
    <w:multiLevelType w:val="hybridMultilevel"/>
    <w:tmpl w:val="E0CC9CCE"/>
    <w:lvl w:ilvl="0" w:tplc="0464E4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336145F"/>
    <w:multiLevelType w:val="hybridMultilevel"/>
    <w:tmpl w:val="D21C03A2"/>
    <w:lvl w:ilvl="0" w:tplc="2B407BB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53F2C73"/>
    <w:multiLevelType w:val="hybridMultilevel"/>
    <w:tmpl w:val="56F6859E"/>
    <w:lvl w:ilvl="0" w:tplc="15BE61D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78831DE"/>
    <w:multiLevelType w:val="hybridMultilevel"/>
    <w:tmpl w:val="A12801B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4">
    <w:nsid w:val="59876059"/>
    <w:multiLevelType w:val="hybridMultilevel"/>
    <w:tmpl w:val="61D475CA"/>
    <w:lvl w:ilvl="0" w:tplc="5CB4C9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401E08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CD73FAC"/>
    <w:multiLevelType w:val="hybridMultilevel"/>
    <w:tmpl w:val="08D8BE22"/>
    <w:lvl w:ilvl="0" w:tplc="DB2835AE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B40E15BA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FEF78EE"/>
    <w:multiLevelType w:val="hybridMultilevel"/>
    <w:tmpl w:val="BCD27756"/>
    <w:lvl w:ilvl="0" w:tplc="5218C7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A7072ED"/>
    <w:multiLevelType w:val="hybridMultilevel"/>
    <w:tmpl w:val="DE085362"/>
    <w:lvl w:ilvl="0" w:tplc="3AA2B4CE">
      <w:start w:val="1"/>
      <w:numFmt w:val="decimal"/>
      <w:lvlText w:val="%1-"/>
      <w:lvlJc w:val="left"/>
      <w:pPr>
        <w:tabs>
          <w:tab w:val="num" w:pos="722"/>
        </w:tabs>
        <w:ind w:left="72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38">
    <w:nsid w:val="7DC53DA8"/>
    <w:multiLevelType w:val="hybridMultilevel"/>
    <w:tmpl w:val="B8C2892A"/>
    <w:lvl w:ilvl="0" w:tplc="181678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EDE5FB5"/>
    <w:multiLevelType w:val="hybridMultilevel"/>
    <w:tmpl w:val="C38412F8"/>
    <w:lvl w:ilvl="0" w:tplc="DDD6DB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21"/>
  </w:num>
  <w:num w:numId="3">
    <w:abstractNumId w:val="15"/>
  </w:num>
  <w:num w:numId="4">
    <w:abstractNumId w:val="17"/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5"/>
  </w:num>
  <w:num w:numId="17">
    <w:abstractNumId w:val="37"/>
  </w:num>
  <w:num w:numId="18">
    <w:abstractNumId w:val="36"/>
  </w:num>
  <w:num w:numId="19">
    <w:abstractNumId w:val="26"/>
  </w:num>
  <w:num w:numId="20">
    <w:abstractNumId w:val="10"/>
  </w:num>
  <w:num w:numId="21">
    <w:abstractNumId w:val="30"/>
  </w:num>
  <w:num w:numId="22">
    <w:abstractNumId w:val="29"/>
  </w:num>
  <w:num w:numId="23">
    <w:abstractNumId w:val="32"/>
  </w:num>
  <w:num w:numId="24">
    <w:abstractNumId w:val="38"/>
  </w:num>
  <w:num w:numId="25">
    <w:abstractNumId w:val="11"/>
  </w:num>
  <w:num w:numId="26">
    <w:abstractNumId w:val="19"/>
  </w:num>
  <w:num w:numId="27">
    <w:abstractNumId w:val="28"/>
  </w:num>
  <w:num w:numId="28">
    <w:abstractNumId w:val="39"/>
  </w:num>
  <w:num w:numId="29">
    <w:abstractNumId w:val="13"/>
  </w:num>
  <w:num w:numId="30">
    <w:abstractNumId w:val="25"/>
  </w:num>
  <w:num w:numId="31">
    <w:abstractNumId w:val="33"/>
  </w:num>
  <w:num w:numId="32">
    <w:abstractNumId w:val="18"/>
  </w:num>
  <w:num w:numId="33">
    <w:abstractNumId w:val="20"/>
  </w:num>
  <w:num w:numId="34">
    <w:abstractNumId w:val="16"/>
  </w:num>
  <w:num w:numId="35">
    <w:abstractNumId w:val="14"/>
  </w:num>
  <w:num w:numId="36">
    <w:abstractNumId w:val="12"/>
  </w:num>
  <w:num w:numId="37">
    <w:abstractNumId w:val="24"/>
  </w:num>
  <w:num w:numId="38">
    <w:abstractNumId w:val="34"/>
  </w:num>
  <w:num w:numId="39">
    <w:abstractNumId w:val="31"/>
  </w:num>
  <w:num w:numId="4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4"/>
  <w:defaultTabStop w:val="708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312"/>
    <w:rsid w:val="00032151"/>
    <w:rsid w:val="00041FE9"/>
    <w:rsid w:val="00080700"/>
    <w:rsid w:val="00082005"/>
    <w:rsid w:val="000C337A"/>
    <w:rsid w:val="000E279C"/>
    <w:rsid w:val="000F0A3D"/>
    <w:rsid w:val="001012D4"/>
    <w:rsid w:val="00103525"/>
    <w:rsid w:val="00131E3F"/>
    <w:rsid w:val="001374AC"/>
    <w:rsid w:val="00141DD9"/>
    <w:rsid w:val="001605E7"/>
    <w:rsid w:val="0016105A"/>
    <w:rsid w:val="00173ED4"/>
    <w:rsid w:val="001A1E75"/>
    <w:rsid w:val="001B1BE1"/>
    <w:rsid w:val="001B77AE"/>
    <w:rsid w:val="001F581B"/>
    <w:rsid w:val="00245431"/>
    <w:rsid w:val="002566C3"/>
    <w:rsid w:val="002649A0"/>
    <w:rsid w:val="00272D72"/>
    <w:rsid w:val="00273806"/>
    <w:rsid w:val="00291209"/>
    <w:rsid w:val="002942F0"/>
    <w:rsid w:val="002965F7"/>
    <w:rsid w:val="002A5EBB"/>
    <w:rsid w:val="002B39C2"/>
    <w:rsid w:val="002B6551"/>
    <w:rsid w:val="002C4EF2"/>
    <w:rsid w:val="002E1F91"/>
    <w:rsid w:val="00301022"/>
    <w:rsid w:val="0030567C"/>
    <w:rsid w:val="003172BF"/>
    <w:rsid w:val="00344633"/>
    <w:rsid w:val="00344975"/>
    <w:rsid w:val="0036407C"/>
    <w:rsid w:val="003712B0"/>
    <w:rsid w:val="00394A75"/>
    <w:rsid w:val="003A07EB"/>
    <w:rsid w:val="003B2DF4"/>
    <w:rsid w:val="003C2287"/>
    <w:rsid w:val="004020FA"/>
    <w:rsid w:val="00415648"/>
    <w:rsid w:val="00430234"/>
    <w:rsid w:val="0043510A"/>
    <w:rsid w:val="004432D6"/>
    <w:rsid w:val="00445819"/>
    <w:rsid w:val="00471FF1"/>
    <w:rsid w:val="00485C67"/>
    <w:rsid w:val="004B516D"/>
    <w:rsid w:val="004E7180"/>
    <w:rsid w:val="004E79E1"/>
    <w:rsid w:val="00507570"/>
    <w:rsid w:val="005143AE"/>
    <w:rsid w:val="00523813"/>
    <w:rsid w:val="005372A2"/>
    <w:rsid w:val="005436F8"/>
    <w:rsid w:val="00560254"/>
    <w:rsid w:val="00563029"/>
    <w:rsid w:val="005C13F7"/>
    <w:rsid w:val="005C780B"/>
    <w:rsid w:val="005D7C1D"/>
    <w:rsid w:val="005E516A"/>
    <w:rsid w:val="006164FC"/>
    <w:rsid w:val="00622BBD"/>
    <w:rsid w:val="00640EC4"/>
    <w:rsid w:val="00673DBA"/>
    <w:rsid w:val="006763A2"/>
    <w:rsid w:val="00677D95"/>
    <w:rsid w:val="0068437B"/>
    <w:rsid w:val="00684836"/>
    <w:rsid w:val="006A4970"/>
    <w:rsid w:val="006B2312"/>
    <w:rsid w:val="006C31E2"/>
    <w:rsid w:val="006E1C6E"/>
    <w:rsid w:val="006E2F86"/>
    <w:rsid w:val="00717565"/>
    <w:rsid w:val="00721934"/>
    <w:rsid w:val="00732FBA"/>
    <w:rsid w:val="007457A5"/>
    <w:rsid w:val="00747348"/>
    <w:rsid w:val="00760A77"/>
    <w:rsid w:val="007956C9"/>
    <w:rsid w:val="007A1598"/>
    <w:rsid w:val="007B6D4D"/>
    <w:rsid w:val="007B79FE"/>
    <w:rsid w:val="007C28D5"/>
    <w:rsid w:val="007D308C"/>
    <w:rsid w:val="00822F24"/>
    <w:rsid w:val="00826603"/>
    <w:rsid w:val="00827D3B"/>
    <w:rsid w:val="008423C4"/>
    <w:rsid w:val="00842D19"/>
    <w:rsid w:val="00872019"/>
    <w:rsid w:val="00876DE9"/>
    <w:rsid w:val="00897F73"/>
    <w:rsid w:val="008A04C9"/>
    <w:rsid w:val="008B4E41"/>
    <w:rsid w:val="008D3E01"/>
    <w:rsid w:val="008E7F8A"/>
    <w:rsid w:val="008F36BB"/>
    <w:rsid w:val="008F694A"/>
    <w:rsid w:val="00903097"/>
    <w:rsid w:val="00910C64"/>
    <w:rsid w:val="009175F4"/>
    <w:rsid w:val="00932C9B"/>
    <w:rsid w:val="00941B4B"/>
    <w:rsid w:val="0094764F"/>
    <w:rsid w:val="00947FC8"/>
    <w:rsid w:val="0097214D"/>
    <w:rsid w:val="00981991"/>
    <w:rsid w:val="009B3B57"/>
    <w:rsid w:val="009C7D88"/>
    <w:rsid w:val="009E797F"/>
    <w:rsid w:val="00A0035A"/>
    <w:rsid w:val="00A24071"/>
    <w:rsid w:val="00A328BC"/>
    <w:rsid w:val="00A357EF"/>
    <w:rsid w:val="00A53181"/>
    <w:rsid w:val="00A65968"/>
    <w:rsid w:val="00A81A1F"/>
    <w:rsid w:val="00A83A41"/>
    <w:rsid w:val="00AC04B4"/>
    <w:rsid w:val="00B029BD"/>
    <w:rsid w:val="00B03332"/>
    <w:rsid w:val="00B20375"/>
    <w:rsid w:val="00B37BBF"/>
    <w:rsid w:val="00B427AE"/>
    <w:rsid w:val="00B51194"/>
    <w:rsid w:val="00B5400F"/>
    <w:rsid w:val="00B56F33"/>
    <w:rsid w:val="00B62285"/>
    <w:rsid w:val="00B63C2F"/>
    <w:rsid w:val="00B7762E"/>
    <w:rsid w:val="00B91704"/>
    <w:rsid w:val="00B970DC"/>
    <w:rsid w:val="00BA19AD"/>
    <w:rsid w:val="00BA1F86"/>
    <w:rsid w:val="00BA6513"/>
    <w:rsid w:val="00BC726D"/>
    <w:rsid w:val="00BD37AB"/>
    <w:rsid w:val="00BE4A8E"/>
    <w:rsid w:val="00C27819"/>
    <w:rsid w:val="00C33498"/>
    <w:rsid w:val="00C42847"/>
    <w:rsid w:val="00C670C6"/>
    <w:rsid w:val="00C93750"/>
    <w:rsid w:val="00C94D46"/>
    <w:rsid w:val="00CD0696"/>
    <w:rsid w:val="00CD2CA3"/>
    <w:rsid w:val="00D017DA"/>
    <w:rsid w:val="00D04B0C"/>
    <w:rsid w:val="00D313BC"/>
    <w:rsid w:val="00D47E7B"/>
    <w:rsid w:val="00D514D6"/>
    <w:rsid w:val="00D536CC"/>
    <w:rsid w:val="00D632A6"/>
    <w:rsid w:val="00D7676C"/>
    <w:rsid w:val="00D94F3B"/>
    <w:rsid w:val="00DA4F92"/>
    <w:rsid w:val="00DB30B6"/>
    <w:rsid w:val="00DF0962"/>
    <w:rsid w:val="00E166B8"/>
    <w:rsid w:val="00E167AC"/>
    <w:rsid w:val="00E308A3"/>
    <w:rsid w:val="00E35D05"/>
    <w:rsid w:val="00E405D7"/>
    <w:rsid w:val="00E50C4B"/>
    <w:rsid w:val="00E5232F"/>
    <w:rsid w:val="00E57420"/>
    <w:rsid w:val="00E63FFE"/>
    <w:rsid w:val="00E81450"/>
    <w:rsid w:val="00EA4B7C"/>
    <w:rsid w:val="00EF1D79"/>
    <w:rsid w:val="00F0317A"/>
    <w:rsid w:val="00F06A10"/>
    <w:rsid w:val="00F2565E"/>
    <w:rsid w:val="00F6186F"/>
    <w:rsid w:val="00F64F91"/>
    <w:rsid w:val="00F949F9"/>
    <w:rsid w:val="00FA3756"/>
    <w:rsid w:val="00FA7CF2"/>
    <w:rsid w:val="00FD108A"/>
    <w:rsid w:val="00FE3058"/>
    <w:rsid w:val="00FE6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DB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3DBA"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73DBA"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73DBA"/>
    <w:pPr>
      <w:keepNext/>
      <w:framePr w:hSpace="141" w:wrap="notBeside" w:hAnchor="margin" w:xAlign="center" w:y="1279"/>
      <w:outlineLvl w:val="2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7A159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7A1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7A159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2312"/>
    <w:rPr>
      <w:rFonts w:eastAsia="Times New Roman" w:cs="Times New Roman"/>
      <w:b/>
      <w:bCs/>
      <w:sz w:val="24"/>
      <w:szCs w:val="24"/>
      <w:lang w:val="tr-TR" w:eastAsia="tr-TR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6AA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6AA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6AA3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6AA3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6AA3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uiPriority w:val="99"/>
    <w:rsid w:val="00673DBA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B2312"/>
    <w:rPr>
      <w:rFonts w:cs="Times New Roman"/>
      <w:sz w:val="24"/>
      <w:szCs w:val="24"/>
      <w:lang w:val="tr-TR" w:eastAsia="tr-TR" w:bidi="ar-SA"/>
    </w:rPr>
  </w:style>
  <w:style w:type="paragraph" w:customStyle="1" w:styleId="Stil1">
    <w:name w:val="Stil1"/>
    <w:basedOn w:val="Normal"/>
    <w:link w:val="Stil1Char"/>
    <w:autoRedefine/>
    <w:uiPriority w:val="99"/>
    <w:rsid w:val="00CD2CA3"/>
    <w:pPr>
      <w:framePr w:hSpace="141" w:wrap="around" w:hAnchor="margin" w:xAlign="center" w:y="1279"/>
      <w:tabs>
        <w:tab w:val="left" w:pos="1545"/>
      </w:tabs>
    </w:pPr>
    <w:rPr>
      <w:sz w:val="28"/>
      <w:szCs w:val="28"/>
    </w:rPr>
  </w:style>
  <w:style w:type="character" w:customStyle="1" w:styleId="Stil1Char">
    <w:name w:val="Stil1 Char"/>
    <w:basedOn w:val="DefaultParagraphFont"/>
    <w:link w:val="Stil1"/>
    <w:uiPriority w:val="99"/>
    <w:locked/>
    <w:rsid w:val="00CD2CA3"/>
    <w:rPr>
      <w:rFonts w:cs="Times New Roman"/>
      <w:sz w:val="28"/>
      <w:szCs w:val="28"/>
      <w:lang w:val="tr-TR" w:eastAsia="tr-TR" w:bidi="ar-SA"/>
    </w:rPr>
  </w:style>
  <w:style w:type="paragraph" w:customStyle="1" w:styleId="Stil2">
    <w:name w:val="Stil2"/>
    <w:basedOn w:val="Stil1"/>
    <w:link w:val="Stil2Char"/>
    <w:uiPriority w:val="99"/>
    <w:rsid w:val="006B2312"/>
    <w:pPr>
      <w:framePr w:wrap="around"/>
    </w:pPr>
  </w:style>
  <w:style w:type="character" w:customStyle="1" w:styleId="Stil2Char">
    <w:name w:val="Stil2 Char"/>
    <w:basedOn w:val="Stil1Char"/>
    <w:link w:val="Stil2"/>
    <w:uiPriority w:val="99"/>
    <w:locked/>
    <w:rsid w:val="00EA4B7C"/>
  </w:style>
  <w:style w:type="character" w:customStyle="1" w:styleId="Stil3">
    <w:name w:val="Stil3"/>
    <w:basedOn w:val="DefaultParagraphFont"/>
    <w:uiPriority w:val="99"/>
    <w:rsid w:val="00EA4B7C"/>
    <w:rPr>
      <w:rFonts w:ascii="Times New Roman" w:hAnsi="Times New Roman" w:cs="Times New Roman"/>
    </w:rPr>
  </w:style>
  <w:style w:type="paragraph" w:customStyle="1" w:styleId="Stil4">
    <w:name w:val="Stil4"/>
    <w:basedOn w:val="Stil1"/>
    <w:link w:val="Stil4Char"/>
    <w:uiPriority w:val="99"/>
    <w:rsid w:val="00EA4B7C"/>
    <w:pPr>
      <w:framePr w:wrap="around"/>
    </w:pPr>
    <w:rPr>
      <w:rFonts w:ascii="Hand Center" w:hAnsi="Hand Center"/>
    </w:rPr>
  </w:style>
  <w:style w:type="character" w:customStyle="1" w:styleId="Stil4Char">
    <w:name w:val="Stil4 Char"/>
    <w:basedOn w:val="Stil1Char"/>
    <w:link w:val="Stil4"/>
    <w:uiPriority w:val="99"/>
    <w:locked/>
    <w:rsid w:val="00EA4B7C"/>
    <w:rPr>
      <w:rFonts w:ascii="Hand Center" w:hAnsi="Hand Center"/>
    </w:rPr>
  </w:style>
  <w:style w:type="paragraph" w:customStyle="1" w:styleId="Stil5">
    <w:name w:val="Stil5"/>
    <w:basedOn w:val="Stil1"/>
    <w:uiPriority w:val="99"/>
    <w:rsid w:val="00272D72"/>
    <w:pPr>
      <w:framePr w:wrap="around"/>
    </w:pPr>
  </w:style>
  <w:style w:type="table" w:styleId="TableGrid">
    <w:name w:val="Table Grid"/>
    <w:basedOn w:val="TableNormal"/>
    <w:uiPriority w:val="99"/>
    <w:rsid w:val="006E2F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41DD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6AA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41DD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66AA3"/>
    <w:rPr>
      <w:sz w:val="24"/>
      <w:szCs w:val="24"/>
    </w:rPr>
  </w:style>
  <w:style w:type="character" w:styleId="Hyperlink">
    <w:name w:val="Hyperlink"/>
    <w:basedOn w:val="DefaultParagraphFont"/>
    <w:uiPriority w:val="99"/>
    <w:rsid w:val="002566C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40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227</Words>
  <Characters>1294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İçerik Düzeyi</dc:title>
  <dc:subject>www.sorubak.com</dc:subject>
  <dc:creator>xxxx</dc:creator>
  <cp:keywords>www.sorubak.com</cp:keywords>
  <dc:description>www.sorubak.com</dc:description>
  <cp:lastModifiedBy>edanur</cp:lastModifiedBy>
  <cp:revision>4</cp:revision>
  <cp:lastPrinted>2007-11-25T15:10:00Z</cp:lastPrinted>
  <dcterms:created xsi:type="dcterms:W3CDTF">2013-03-04T19:23:00Z</dcterms:created>
  <dcterms:modified xsi:type="dcterms:W3CDTF">2014-02-16T22:03:00Z</dcterms:modified>
  <cp:category>www.sorubak.com</cp:category>
</cp:coreProperties>
</file>