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2EA" w:rsidRPr="00EF23D8" w:rsidRDefault="009002EA" w:rsidP="00EF23D8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after="240" w:afterAutospacing="0"/>
        <w:rPr>
          <w:b/>
          <w:color w:val="000000"/>
        </w:rPr>
      </w:pPr>
      <w:r w:rsidRPr="00EF23D8">
        <w:rPr>
          <w:color w:val="000000"/>
        </w:rPr>
        <w:t xml:space="preserve">                                  </w:t>
      </w:r>
      <w:r w:rsidRPr="00EF23D8">
        <w:rPr>
          <w:b/>
          <w:color w:val="000000"/>
        </w:rPr>
        <w:t>YA TUTARSA</w:t>
      </w:r>
    </w:p>
    <w:p w:rsidR="009002EA" w:rsidRPr="00EF23D8" w:rsidRDefault="009002EA" w:rsidP="00EF23D8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rPr>
          <w:color w:val="000000"/>
        </w:rPr>
      </w:pPr>
      <w:r w:rsidRPr="00EF23D8">
        <w:rPr>
          <w:color w:val="000000"/>
        </w:rPr>
        <w:t xml:space="preserve">   --Nasreddin Hoca bir gün göl kenarında yemek yediği yoğurt tasını yıkıyormuş.Oradan geçen biri;</w:t>
      </w:r>
    </w:p>
    <w:p w:rsidR="009002EA" w:rsidRPr="00EF23D8" w:rsidRDefault="009002EA" w:rsidP="00EF23D8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rPr>
          <w:color w:val="000000"/>
        </w:rPr>
      </w:pPr>
      <w:r w:rsidRPr="00EF23D8">
        <w:rPr>
          <w:color w:val="000000"/>
        </w:rPr>
        <w:t xml:space="preserve">  ---- Hocam Ne yapıyorsun? Diye sorunca</w:t>
      </w:r>
      <w:r w:rsidRPr="00EF23D8">
        <w:rPr>
          <w:color w:val="000000"/>
        </w:rPr>
        <w:br/>
        <w:t xml:space="preserve">  ---- Göle maya çalıyorum,demiş..!!</w:t>
      </w:r>
      <w:r w:rsidRPr="00EF23D8">
        <w:rPr>
          <w:color w:val="000000"/>
        </w:rPr>
        <w:br/>
        <w:t xml:space="preserve">  Adam şaşırıp;</w:t>
      </w:r>
      <w:r w:rsidRPr="00EF23D8">
        <w:rPr>
          <w:color w:val="000000"/>
        </w:rPr>
        <w:br/>
        <w:t>--Göl hiç maya tutar mı,Hocam? Deyince Hoca;</w:t>
      </w:r>
    </w:p>
    <w:p w:rsidR="009002EA" w:rsidRPr="00EF23D8" w:rsidRDefault="009002EA" w:rsidP="00EF23D8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before="0" w:beforeAutospacing="0" w:after="0" w:afterAutospacing="0"/>
        <w:rPr>
          <w:color w:val="000000"/>
        </w:rPr>
      </w:pPr>
      <w:r w:rsidRPr="00EF23D8">
        <w:rPr>
          <w:color w:val="000000"/>
        </w:rPr>
        <w:t xml:space="preserve">----Bende biliyorum ama, Ya tutarsa..!!  </w:t>
      </w:r>
      <w:r w:rsidRPr="00EF23D8">
        <w:rPr>
          <w:color w:val="000000"/>
        </w:rPr>
        <w:sym w:font="Wingdings" w:char="F04A"/>
      </w:r>
    </w:p>
    <w:p w:rsidR="009002EA" w:rsidRPr="00EF23D8" w:rsidRDefault="009002EA" w:rsidP="001063EF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Aşağıdaki ilk yedi soruyu fıkraya göre cevaplayınız.</w:t>
      </w:r>
    </w:p>
    <w:p w:rsidR="009002EA" w:rsidRPr="00EF23D8" w:rsidRDefault="009002EA" w:rsidP="001063EF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1-</w:t>
      </w:r>
      <w:r w:rsidRPr="00EF23D8">
        <w:rPr>
          <w:b/>
          <w:color w:val="000000"/>
        </w:rPr>
        <w:t>Fıkranın adı nedir?</w:t>
      </w:r>
    </w:p>
    <w:p w:rsidR="009002EA" w:rsidRPr="00EF23D8" w:rsidRDefault="009002EA" w:rsidP="00E82475">
      <w:pPr>
        <w:numPr>
          <w:ilvl w:val="0"/>
          <w:numId w:val="3"/>
        </w:num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>Göl ve yoğurt.</w:t>
      </w:r>
      <w:r>
        <w:rPr>
          <w:color w:val="000000"/>
        </w:rPr>
        <w:tab/>
      </w:r>
      <w:r>
        <w:rPr>
          <w:color w:val="000000"/>
        </w:rPr>
        <w:tab/>
        <w:t>B)</w:t>
      </w:r>
      <w:r w:rsidRPr="00EF23D8">
        <w:rPr>
          <w:color w:val="000000"/>
        </w:rPr>
        <w:t>Nasrettin Hoca</w:t>
      </w:r>
    </w:p>
    <w:p w:rsidR="009002EA" w:rsidRPr="00EF23D8" w:rsidRDefault="009002EA" w:rsidP="00EF23D8">
      <w:pPr>
        <w:tabs>
          <w:tab w:val="left" w:pos="2227"/>
        </w:tabs>
        <w:ind w:left="1980"/>
        <w:rPr>
          <w:color w:val="000000"/>
        </w:rPr>
      </w:pPr>
      <w:r>
        <w:rPr>
          <w:color w:val="000000"/>
        </w:rPr>
        <w:t xml:space="preserve">C) </w:t>
      </w:r>
      <w:r w:rsidRPr="00EF23D8">
        <w:rPr>
          <w:color w:val="000000"/>
        </w:rPr>
        <w:t>Ya Tutarsa</w:t>
      </w:r>
    </w:p>
    <w:p w:rsidR="009002EA" w:rsidRPr="00EF23D8" w:rsidRDefault="009002EA" w:rsidP="00BD7B8F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2-</w:t>
      </w:r>
      <w:r w:rsidRPr="00EF23D8">
        <w:rPr>
          <w:b/>
          <w:color w:val="000000"/>
        </w:rPr>
        <w:t>Nasreddin Hoca nereye maya çalıyormuş?</w:t>
      </w:r>
    </w:p>
    <w:p w:rsidR="009002EA" w:rsidRPr="00EF23D8" w:rsidRDefault="009002EA" w:rsidP="00684BA6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A)Göle            B) Eve            C) Tasa</w:t>
      </w:r>
    </w:p>
    <w:p w:rsidR="009002EA" w:rsidRPr="00EF23D8" w:rsidRDefault="009002EA" w:rsidP="00684BA6">
      <w:pPr>
        <w:tabs>
          <w:tab w:val="left" w:pos="2227"/>
        </w:tabs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 xml:space="preserve"> 3-</w:t>
      </w:r>
      <w:r w:rsidRPr="00EF23D8">
        <w:rPr>
          <w:b/>
          <w:color w:val="000000"/>
        </w:rPr>
        <w:t>Adam Nasreddin Hoca’ya ne sormuş?</w:t>
      </w:r>
    </w:p>
    <w:p w:rsidR="009002EA" w:rsidRPr="00EF23D8" w:rsidRDefault="009002EA" w:rsidP="00A25BE6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A) “Biraz borç para verir misin?” </w:t>
      </w:r>
    </w:p>
    <w:p w:rsidR="009002EA" w:rsidRPr="00EF23D8" w:rsidRDefault="009002EA" w:rsidP="00A25BE6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B) “Ne yapıyorsun?”</w:t>
      </w:r>
    </w:p>
    <w:p w:rsidR="009002EA" w:rsidRPr="00EF23D8" w:rsidRDefault="009002EA" w:rsidP="00A25BE6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C) “Namazını kıldın mı?”</w:t>
      </w:r>
    </w:p>
    <w:p w:rsidR="009002EA" w:rsidRDefault="009002EA" w:rsidP="00EF23D8">
      <w:pPr>
        <w:tabs>
          <w:tab w:val="left" w:pos="2227"/>
        </w:tabs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4-Fıkraya göre aşağıdakilerden hangisi söylenemez?</w:t>
      </w:r>
    </w:p>
    <w:p w:rsidR="009002EA" w:rsidRPr="00EF23D8" w:rsidRDefault="009002EA" w:rsidP="00EF23D8">
      <w:p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 xml:space="preserve">A) Adam yoğurdu çok severmiş.. </w:t>
      </w:r>
    </w:p>
    <w:p w:rsidR="009002EA" w:rsidRPr="00EF23D8" w:rsidRDefault="009002EA" w:rsidP="00EF23D8">
      <w:p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 xml:space="preserve">B) Nasreddin Hoca göl kenarındaymış. </w:t>
      </w:r>
    </w:p>
    <w:p w:rsidR="009002EA" w:rsidRPr="00EF23D8" w:rsidRDefault="009002EA" w:rsidP="00EF23D8">
      <w:p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>C) Nasreddin Hoca’nın elinde boş yoğurt tası varmış.</w:t>
      </w:r>
    </w:p>
    <w:p w:rsidR="009002EA" w:rsidRPr="00EF23D8" w:rsidRDefault="009002EA" w:rsidP="0040361B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5-Nasreddin Hoca adama ne demiş?</w:t>
      </w:r>
    </w:p>
    <w:p w:rsidR="009002EA" w:rsidRPr="00EF23D8" w:rsidRDefault="009002EA" w:rsidP="004E19B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Ya tutarsa.!!</w:t>
      </w:r>
      <w:r>
        <w:rPr>
          <w:color w:val="000000"/>
        </w:rPr>
        <w:t xml:space="preserve">  </w:t>
      </w:r>
      <w:r>
        <w:rPr>
          <w:color w:val="000000"/>
        </w:rPr>
        <w:tab/>
      </w:r>
      <w:r>
        <w:rPr>
          <w:color w:val="000000"/>
        </w:rPr>
        <w:tab/>
      </w:r>
      <w:r w:rsidRPr="00EF23D8">
        <w:rPr>
          <w:color w:val="000000"/>
        </w:rPr>
        <w:t>B)  Ben uyuyorum!</w:t>
      </w:r>
    </w:p>
    <w:p w:rsidR="009002EA" w:rsidRPr="00EF23D8" w:rsidRDefault="009002EA" w:rsidP="004E19BB">
      <w:pPr>
        <w:tabs>
          <w:tab w:val="left" w:pos="2227"/>
        </w:tabs>
        <w:ind w:left="360"/>
        <w:rPr>
          <w:color w:val="000000"/>
        </w:rPr>
      </w:pPr>
      <w:r>
        <w:rPr>
          <w:color w:val="000000"/>
        </w:rPr>
        <w:t xml:space="preserve">            </w:t>
      </w:r>
      <w:r w:rsidRPr="00EF23D8">
        <w:rPr>
          <w:color w:val="000000"/>
        </w:rPr>
        <w:t>C) Yoğurdu çok severim..</w:t>
      </w:r>
    </w:p>
    <w:p w:rsidR="009002EA" w:rsidRPr="00EF23D8" w:rsidRDefault="009002EA" w:rsidP="004E19BB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>
        <w:rPr>
          <w:color w:val="000000"/>
        </w:rPr>
        <w:t xml:space="preserve"> </w:t>
      </w:r>
      <w:r w:rsidRPr="00EF23D8">
        <w:rPr>
          <w:b/>
          <w:color w:val="000000"/>
        </w:rPr>
        <w:t>6- Aşağıdaki kelimelerden hangisinin hece sayısı en azdır?</w:t>
      </w:r>
    </w:p>
    <w:p w:rsidR="009002EA" w:rsidRPr="00EF23D8" w:rsidRDefault="009002EA" w:rsidP="00E67FD4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Kahramanmaraş.  B) Gaziantep  C) Sonbahar</w:t>
      </w:r>
    </w:p>
    <w:p w:rsidR="009002EA" w:rsidRPr="00EF23D8" w:rsidRDefault="009002EA" w:rsidP="00E67FD4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7-Aşağıdaki kelimelerden hangisinin hece sayısı fazladır?</w:t>
      </w:r>
    </w:p>
    <w:p w:rsidR="009002EA" w:rsidRPr="00EF23D8" w:rsidRDefault="009002EA" w:rsidP="004B439A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A) İki                  B) Üç              C)Dört </w:t>
      </w:r>
    </w:p>
    <w:p w:rsidR="009002EA" w:rsidRPr="00EF23D8" w:rsidRDefault="009002EA" w:rsidP="004B439A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8- Aşağıdaki kelimelerden hangisi hecelerine yanlış ayrılmıştır?</w:t>
      </w:r>
    </w:p>
    <w:p w:rsidR="009002EA" w:rsidRPr="00EF23D8" w:rsidRDefault="009002EA" w:rsidP="00BB5201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Te-le-viz-yon</w:t>
      </w:r>
      <w:r>
        <w:rPr>
          <w:color w:val="000000"/>
        </w:rPr>
        <w:tab/>
      </w:r>
      <w:r>
        <w:rPr>
          <w:color w:val="000000"/>
        </w:rPr>
        <w:tab/>
      </w:r>
      <w:r w:rsidRPr="00EF23D8">
        <w:rPr>
          <w:color w:val="000000"/>
        </w:rPr>
        <w:t>B) Ar-ka-da-şım</w:t>
      </w:r>
    </w:p>
    <w:p w:rsidR="009002EA" w:rsidRPr="00EF23D8" w:rsidRDefault="009002EA" w:rsidP="00BB5201">
      <w:pPr>
        <w:tabs>
          <w:tab w:val="left" w:pos="2227"/>
        </w:tabs>
        <w:ind w:left="360"/>
        <w:rPr>
          <w:color w:val="000000"/>
        </w:rPr>
      </w:pPr>
      <w:r>
        <w:rPr>
          <w:color w:val="000000"/>
        </w:rPr>
        <w:t xml:space="preserve">                  </w:t>
      </w:r>
      <w:r w:rsidRPr="00EF23D8">
        <w:rPr>
          <w:color w:val="000000"/>
        </w:rPr>
        <w:t>C) Köy-lü-le-r</w:t>
      </w:r>
    </w:p>
    <w:p w:rsidR="009002EA" w:rsidRPr="00EF23D8" w:rsidRDefault="009002EA" w:rsidP="00BB5201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9-Aşağıdaki kelimelerden hangisinin yazımında yanlışlık yapılmamıştır?</w:t>
      </w:r>
    </w:p>
    <w:p w:rsidR="009002EA" w:rsidRPr="00EF23D8" w:rsidRDefault="009002EA" w:rsidP="00C768AD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Nasreddin hoca’nın</w:t>
      </w:r>
      <w:r>
        <w:rPr>
          <w:color w:val="000000"/>
        </w:rPr>
        <w:tab/>
      </w:r>
      <w:r w:rsidRPr="00EF23D8">
        <w:rPr>
          <w:color w:val="000000"/>
        </w:rPr>
        <w:t>B) Nasreddin Hoca’ya</w:t>
      </w:r>
    </w:p>
    <w:p w:rsidR="009002EA" w:rsidRPr="00EF23D8" w:rsidRDefault="009002EA" w:rsidP="00E67FD4">
      <w:pPr>
        <w:tabs>
          <w:tab w:val="left" w:pos="2227"/>
        </w:tabs>
        <w:ind w:left="360"/>
        <w:rPr>
          <w:color w:val="000000"/>
        </w:rPr>
      </w:pPr>
      <w:r>
        <w:rPr>
          <w:color w:val="000000"/>
        </w:rPr>
        <w:tab/>
      </w:r>
      <w:r w:rsidRPr="00EF23D8">
        <w:rPr>
          <w:color w:val="000000"/>
        </w:rPr>
        <w:t>C) Nasreddin Hocada</w:t>
      </w:r>
    </w:p>
    <w:p w:rsidR="009002EA" w:rsidRPr="00EF23D8" w:rsidRDefault="009002EA" w:rsidP="00E67FD4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10-Aşağıdaki sözcüklerden hangisi bir ek almamıştır?</w:t>
      </w:r>
    </w:p>
    <w:p w:rsidR="009002EA" w:rsidRDefault="009002EA" w:rsidP="00DC410C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Uçaklar    B) Ormanın      C) Deniz</w:t>
      </w:r>
    </w:p>
    <w:p w:rsidR="009002EA" w:rsidRPr="00EF23D8" w:rsidRDefault="009002EA" w:rsidP="00DC410C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DC410C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color w:val="000000"/>
        </w:rPr>
      </w:pPr>
      <w:r>
        <w:rPr>
          <w:color w:val="000000"/>
        </w:rPr>
        <w:t xml:space="preserve">11- </w:t>
      </w:r>
      <w:r w:rsidRPr="00EF23D8">
        <w:rPr>
          <w:color w:val="000000"/>
        </w:rPr>
        <w:t>1.Sılanın iki kalemi var.</w:t>
      </w:r>
    </w:p>
    <w:p w:rsidR="009002EA" w:rsidRPr="00EF23D8" w:rsidRDefault="009002EA" w:rsidP="00DC37BE">
      <w:pPr>
        <w:tabs>
          <w:tab w:val="left" w:pos="2227"/>
        </w:tabs>
        <w:ind w:left="720"/>
        <w:rPr>
          <w:color w:val="000000"/>
        </w:rPr>
      </w:pPr>
      <w:r w:rsidRPr="00EF23D8">
        <w:rPr>
          <w:color w:val="000000"/>
        </w:rPr>
        <w:t>2. Kitap’ım çok güzel.</w:t>
      </w:r>
    </w:p>
    <w:p w:rsidR="009002EA" w:rsidRPr="00EF23D8" w:rsidRDefault="009002EA" w:rsidP="00DC37BE">
      <w:pPr>
        <w:tabs>
          <w:tab w:val="left" w:pos="2227"/>
        </w:tabs>
        <w:ind w:left="720"/>
        <w:rPr>
          <w:color w:val="000000"/>
        </w:rPr>
      </w:pPr>
      <w:r w:rsidRPr="00EF23D8">
        <w:rPr>
          <w:color w:val="000000"/>
        </w:rPr>
        <w:t>3. O senin elbisen mi?</w:t>
      </w:r>
    </w:p>
    <w:p w:rsidR="009002EA" w:rsidRPr="00EF23D8" w:rsidRDefault="009002EA" w:rsidP="007E38CF">
      <w:pPr>
        <w:tabs>
          <w:tab w:val="left" w:pos="2227"/>
        </w:tabs>
        <w:ind w:left="284"/>
        <w:rPr>
          <w:b/>
          <w:color w:val="000000"/>
        </w:rPr>
      </w:pPr>
      <w:r w:rsidRPr="00EF23D8">
        <w:rPr>
          <w:b/>
          <w:color w:val="000000"/>
        </w:rPr>
        <w:t>Yukarıdaki cümlelerden hangisi   yanlış yazılmıştır?</w:t>
      </w:r>
    </w:p>
    <w:p w:rsidR="009002EA" w:rsidRPr="00EF23D8" w:rsidRDefault="009002EA" w:rsidP="009D7F23">
      <w:p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 xml:space="preserve">       A) 1               B ) 2               C) 3</w:t>
      </w:r>
    </w:p>
    <w:p w:rsidR="009002EA" w:rsidRPr="00EF23D8" w:rsidRDefault="009002EA" w:rsidP="005C15CB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12-Aşağıdaki sözcüklerden hangisi en az hecelidir?</w:t>
      </w:r>
    </w:p>
    <w:p w:rsidR="009002EA" w:rsidRPr="00EF23D8" w:rsidRDefault="009002EA" w:rsidP="00B43472">
      <w:pPr>
        <w:numPr>
          <w:ilvl w:val="0"/>
          <w:numId w:val="4"/>
        </w:num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>Kemal    B) Arif’in    C) Şekerciler</w:t>
      </w:r>
    </w:p>
    <w:p w:rsidR="009002EA" w:rsidRPr="00EF23D8" w:rsidRDefault="009002EA" w:rsidP="00B43472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13-Aşağıdakilerden hangisi zıt anlamlı değildir?</w:t>
      </w:r>
    </w:p>
    <w:p w:rsidR="009002EA" w:rsidRPr="00EF23D8" w:rsidRDefault="009002EA" w:rsidP="00F330DF">
      <w:p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 xml:space="preserve">       A) İn-çık    B ) Tak-çıkar    C) Bak-gör</w:t>
      </w:r>
    </w:p>
    <w:p w:rsidR="009002EA" w:rsidRPr="00EF23D8" w:rsidRDefault="009002EA" w:rsidP="00B05515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14-Aşağıdakilerden hangisi eş anlamlı değildir?</w:t>
      </w:r>
    </w:p>
    <w:p w:rsidR="009002EA" w:rsidRPr="00EF23D8" w:rsidRDefault="009002EA" w:rsidP="00FE33B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A) Keçi-koyun  </w:t>
      </w:r>
      <w:r>
        <w:rPr>
          <w:color w:val="000000"/>
        </w:rPr>
        <w:tab/>
      </w:r>
      <w:r>
        <w:rPr>
          <w:color w:val="000000"/>
        </w:rPr>
        <w:tab/>
      </w:r>
      <w:r w:rsidRPr="00EF23D8">
        <w:rPr>
          <w:color w:val="000000"/>
        </w:rPr>
        <w:t xml:space="preserve">B) Muallim-Öğretmen  </w:t>
      </w:r>
    </w:p>
    <w:p w:rsidR="009002EA" w:rsidRPr="00EF23D8" w:rsidRDefault="009002EA" w:rsidP="00FE33BB">
      <w:pPr>
        <w:tabs>
          <w:tab w:val="left" w:pos="2227"/>
        </w:tabs>
        <w:ind w:left="360"/>
        <w:rPr>
          <w:color w:val="000000"/>
        </w:rPr>
      </w:pPr>
      <w:r>
        <w:rPr>
          <w:color w:val="000000"/>
        </w:rPr>
        <w:t xml:space="preserve">                     </w:t>
      </w:r>
      <w:r w:rsidRPr="00EF23D8">
        <w:rPr>
          <w:color w:val="000000"/>
        </w:rPr>
        <w:t>C) İstek – Arzu</w:t>
      </w:r>
    </w:p>
    <w:p w:rsidR="009002EA" w:rsidRPr="00EF23D8" w:rsidRDefault="009002EA" w:rsidP="00FE33BB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EF23D8">
      <w:pPr>
        <w:tabs>
          <w:tab w:val="left" w:pos="2227"/>
        </w:tabs>
        <w:rPr>
          <w:b/>
          <w:color w:val="000000"/>
        </w:rPr>
      </w:pPr>
      <w:r w:rsidRPr="00EF23D8">
        <w:rPr>
          <w:b/>
          <w:color w:val="000000"/>
        </w:rPr>
        <w:t>15“Acı” kelimesinin zıt anlamlısı aşağıdakilerden hangisidir?</w:t>
      </w:r>
    </w:p>
    <w:p w:rsidR="009002EA" w:rsidRPr="00EF23D8" w:rsidRDefault="009002EA" w:rsidP="00D64B11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 Şeker      B)  Tatlı         C)  Hoş</w:t>
      </w:r>
    </w:p>
    <w:p w:rsidR="009002EA" w:rsidRPr="00EF23D8" w:rsidRDefault="009002EA" w:rsidP="007F7BCE">
      <w:pPr>
        <w:rPr>
          <w:color w:val="000000"/>
        </w:rPr>
      </w:pPr>
    </w:p>
    <w:p w:rsidR="009002EA" w:rsidRPr="00EF23D8" w:rsidRDefault="009002EA" w:rsidP="00EF23D8">
      <w:pPr>
        <w:rPr>
          <w:rStyle w:val="Strong"/>
          <w:color w:val="000000"/>
        </w:rPr>
      </w:pPr>
      <w:r w:rsidRPr="00EF23D8">
        <w:rPr>
          <w:rStyle w:val="Strong"/>
          <w:color w:val="000000"/>
        </w:rPr>
        <w:t>16.Aşağıdakilerden hangi ikili sözcük eş anlamlı değildir?</w:t>
      </w:r>
    </w:p>
    <w:p w:rsidR="009002EA" w:rsidRPr="00EF23D8" w:rsidRDefault="009002EA" w:rsidP="00FA5FAB">
      <w:pPr>
        <w:rPr>
          <w:rStyle w:val="Strong"/>
          <w:b w:val="0"/>
          <w:color w:val="000000"/>
        </w:rPr>
      </w:pPr>
      <w:r w:rsidRPr="00EF23D8">
        <w:rPr>
          <w:rStyle w:val="Strong"/>
          <w:b w:val="0"/>
          <w:color w:val="000000"/>
        </w:rPr>
        <w:t>A)  Kirli-Pis     B) Mektep - Okul   C) Masa – Araba</w:t>
      </w:r>
    </w:p>
    <w:p w:rsidR="009002EA" w:rsidRPr="00EF23D8" w:rsidRDefault="009002EA" w:rsidP="00FA5FAB">
      <w:pPr>
        <w:rPr>
          <w:rStyle w:val="Strong"/>
          <w:b w:val="0"/>
          <w:color w:val="000000"/>
        </w:rPr>
      </w:pPr>
    </w:p>
    <w:p w:rsidR="009002EA" w:rsidRPr="00EF23D8" w:rsidRDefault="009002EA" w:rsidP="00FA5FAB">
      <w:pPr>
        <w:rPr>
          <w:rStyle w:val="Strong"/>
          <w:color w:val="000000"/>
        </w:rPr>
      </w:pPr>
      <w:r w:rsidRPr="00EF23D8">
        <w:rPr>
          <w:rStyle w:val="Strong"/>
          <w:color w:val="000000"/>
        </w:rPr>
        <w:t>17. Aşağıdakilerden hangi sözcük kök halinde değildir?</w:t>
      </w:r>
    </w:p>
    <w:p w:rsidR="009002EA" w:rsidRPr="00EF23D8" w:rsidRDefault="009002EA" w:rsidP="00FA5FAB">
      <w:pPr>
        <w:rPr>
          <w:rStyle w:val="Strong"/>
          <w:b w:val="0"/>
          <w:color w:val="000000"/>
        </w:rPr>
      </w:pPr>
      <w:r w:rsidRPr="00EF23D8">
        <w:rPr>
          <w:rStyle w:val="Strong"/>
          <w:b w:val="0"/>
          <w:color w:val="000000"/>
        </w:rPr>
        <w:t>A) Kayısılar   B) Elma         C) Armut</w:t>
      </w:r>
    </w:p>
    <w:p w:rsidR="009002EA" w:rsidRPr="00EF23D8" w:rsidRDefault="009002EA" w:rsidP="00FA5FAB">
      <w:pPr>
        <w:tabs>
          <w:tab w:val="num" w:pos="0"/>
        </w:tabs>
        <w:rPr>
          <w:color w:val="000000"/>
        </w:rPr>
      </w:pPr>
    </w:p>
    <w:p w:rsidR="009002EA" w:rsidRPr="00EF23D8" w:rsidRDefault="009002EA" w:rsidP="00EF23D8">
      <w:pPr>
        <w:tabs>
          <w:tab w:val="left" w:pos="180"/>
        </w:tabs>
        <w:rPr>
          <w:b/>
          <w:color w:val="000000"/>
        </w:rPr>
      </w:pPr>
      <w:r w:rsidRPr="00EF23D8">
        <w:rPr>
          <w:b/>
          <w:color w:val="000000"/>
        </w:rPr>
        <w:t>18 Aşağıdaki sözcüklerden hangisi bir çoğul eki almıştır?</w:t>
      </w:r>
    </w:p>
    <w:p w:rsidR="009002EA" w:rsidRPr="00EF23D8" w:rsidRDefault="009002EA" w:rsidP="00FA5FAB">
      <w:pPr>
        <w:tabs>
          <w:tab w:val="num" w:pos="180"/>
          <w:tab w:val="left" w:pos="2227"/>
        </w:tabs>
        <w:rPr>
          <w:color w:val="000000"/>
        </w:rPr>
      </w:pPr>
      <w:r w:rsidRPr="00EF23D8">
        <w:rPr>
          <w:color w:val="000000"/>
        </w:rPr>
        <w:t>A) Uçaklar      B) Ormanın         C) Denizde</w:t>
      </w:r>
    </w:p>
    <w:p w:rsidR="009002EA" w:rsidRPr="00EF23D8" w:rsidRDefault="009002EA" w:rsidP="00FA5FAB">
      <w:pPr>
        <w:tabs>
          <w:tab w:val="num" w:pos="180"/>
          <w:tab w:val="left" w:pos="2227"/>
        </w:tabs>
        <w:rPr>
          <w:color w:val="000000"/>
        </w:rPr>
      </w:pPr>
    </w:p>
    <w:p w:rsidR="009002EA" w:rsidRPr="00EF23D8" w:rsidRDefault="009002EA" w:rsidP="00FA5FAB">
      <w:pPr>
        <w:tabs>
          <w:tab w:val="left" w:pos="2227"/>
        </w:tabs>
        <w:jc w:val="both"/>
        <w:rPr>
          <w:color w:val="000000"/>
        </w:rPr>
      </w:pPr>
    </w:p>
    <w:p w:rsidR="009002EA" w:rsidRPr="00EF23D8" w:rsidRDefault="009002EA" w:rsidP="00FA5FAB">
      <w:pPr>
        <w:tabs>
          <w:tab w:val="left" w:pos="2227"/>
        </w:tabs>
        <w:jc w:val="both"/>
        <w:rPr>
          <w:color w:val="000000"/>
        </w:rPr>
      </w:pPr>
      <w:r w:rsidRPr="000F394E">
        <w:rPr>
          <w:b/>
          <w:color w:val="000000"/>
        </w:rPr>
        <w:t>19.</w:t>
      </w:r>
      <w:r w:rsidRPr="00EF23D8">
        <w:rPr>
          <w:color w:val="000000"/>
        </w:rPr>
        <w:t xml:space="preserve">   1.  Bugün tatil mi oldu (?)</w:t>
      </w:r>
    </w:p>
    <w:p w:rsidR="009002EA" w:rsidRPr="00EF23D8" w:rsidRDefault="009002EA" w:rsidP="00FA5FAB">
      <w:pPr>
        <w:tabs>
          <w:tab w:val="left" w:pos="2227"/>
        </w:tabs>
        <w:jc w:val="both"/>
        <w:rPr>
          <w:color w:val="000000"/>
        </w:rPr>
      </w:pPr>
      <w:r w:rsidRPr="00EF23D8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EF23D8">
        <w:rPr>
          <w:color w:val="000000"/>
        </w:rPr>
        <w:t>2.  Yarin dayım gelecek (.)</w:t>
      </w:r>
    </w:p>
    <w:p w:rsidR="009002EA" w:rsidRPr="00EF23D8" w:rsidRDefault="009002EA" w:rsidP="00FA5FAB">
      <w:pPr>
        <w:tabs>
          <w:tab w:val="left" w:pos="2227"/>
        </w:tabs>
        <w:jc w:val="both"/>
        <w:rPr>
          <w:color w:val="000000"/>
        </w:rPr>
      </w:pPr>
      <w:r w:rsidRPr="00EF23D8">
        <w:rPr>
          <w:color w:val="000000"/>
        </w:rPr>
        <w:t xml:space="preserve">      </w:t>
      </w:r>
      <w:r>
        <w:rPr>
          <w:color w:val="000000"/>
        </w:rPr>
        <w:t xml:space="preserve">  </w:t>
      </w:r>
      <w:r w:rsidRPr="00EF23D8">
        <w:rPr>
          <w:color w:val="000000"/>
        </w:rPr>
        <w:t>3.  Eyvah, köpek (.)</w:t>
      </w:r>
    </w:p>
    <w:p w:rsidR="009002EA" w:rsidRPr="000F394E" w:rsidRDefault="009002EA" w:rsidP="00FA5FAB">
      <w:pPr>
        <w:tabs>
          <w:tab w:val="left" w:pos="2227"/>
        </w:tabs>
        <w:jc w:val="both"/>
        <w:rPr>
          <w:b/>
          <w:color w:val="000000"/>
        </w:rPr>
      </w:pPr>
      <w:r w:rsidRPr="000F394E">
        <w:rPr>
          <w:b/>
          <w:color w:val="000000"/>
        </w:rPr>
        <w:t>Yukarıdaki tümcelerin hangisinin sonunda ki noktalama işareti doğru konulmamıştır?</w:t>
      </w:r>
    </w:p>
    <w:p w:rsidR="009002EA" w:rsidRPr="00EF23D8" w:rsidRDefault="009002EA" w:rsidP="00FA5FAB">
      <w:pPr>
        <w:tabs>
          <w:tab w:val="num" w:pos="0"/>
        </w:tabs>
        <w:rPr>
          <w:color w:val="000000"/>
        </w:rPr>
      </w:pPr>
      <w:r w:rsidRPr="00EF23D8">
        <w:rPr>
          <w:color w:val="000000"/>
        </w:rPr>
        <w:t>A) 1        B) 2          C) 3</w:t>
      </w:r>
    </w:p>
    <w:p w:rsidR="009002EA" w:rsidRPr="00EF23D8" w:rsidRDefault="009002EA" w:rsidP="00FA5FAB">
      <w:pPr>
        <w:tabs>
          <w:tab w:val="left" w:pos="0"/>
          <w:tab w:val="left" w:pos="360"/>
        </w:tabs>
        <w:rPr>
          <w:color w:val="000000"/>
        </w:rPr>
      </w:pPr>
    </w:p>
    <w:p w:rsidR="009002EA" w:rsidRPr="000F394E" w:rsidRDefault="009002EA" w:rsidP="00FA5FAB">
      <w:pPr>
        <w:tabs>
          <w:tab w:val="left" w:pos="0"/>
          <w:tab w:val="left" w:pos="360"/>
        </w:tabs>
        <w:rPr>
          <w:b/>
          <w:color w:val="000000"/>
        </w:rPr>
      </w:pPr>
      <w:r w:rsidRPr="000F394E">
        <w:rPr>
          <w:b/>
          <w:color w:val="000000"/>
        </w:rPr>
        <w:t>20.Alfabede kaç tane ünlü harf vardır?</w:t>
      </w:r>
    </w:p>
    <w:p w:rsidR="009002EA" w:rsidRPr="00EF23D8" w:rsidRDefault="009002EA" w:rsidP="00FA5FAB">
      <w:pPr>
        <w:tabs>
          <w:tab w:val="left" w:pos="360"/>
        </w:tabs>
        <w:rPr>
          <w:color w:val="000000"/>
        </w:rPr>
      </w:pPr>
      <w:r w:rsidRPr="00EF23D8">
        <w:rPr>
          <w:color w:val="000000"/>
        </w:rPr>
        <w:t>A) 7          B) 8                 C) 9</w:t>
      </w:r>
    </w:p>
    <w:p w:rsidR="009002EA" w:rsidRPr="00EF23D8" w:rsidRDefault="009002EA" w:rsidP="00FA5FAB">
      <w:pPr>
        <w:tabs>
          <w:tab w:val="num" w:pos="0"/>
        </w:tabs>
        <w:rPr>
          <w:color w:val="000000"/>
        </w:rPr>
      </w:pPr>
    </w:p>
    <w:p w:rsidR="009002EA" w:rsidRPr="000F394E" w:rsidRDefault="009002EA" w:rsidP="00FA5FAB">
      <w:pPr>
        <w:tabs>
          <w:tab w:val="left" w:pos="360"/>
        </w:tabs>
        <w:jc w:val="both"/>
        <w:rPr>
          <w:b/>
          <w:color w:val="000000"/>
        </w:rPr>
      </w:pPr>
      <w:r w:rsidRPr="000F394E">
        <w:rPr>
          <w:b/>
          <w:color w:val="000000"/>
        </w:rPr>
        <w:t xml:space="preserve">21.“gelemez” sözcüğünün heceleri ile  ilgili </w:t>
      </w:r>
    </w:p>
    <w:p w:rsidR="009002EA" w:rsidRPr="000F394E" w:rsidRDefault="009002EA" w:rsidP="00FA5FAB">
      <w:pPr>
        <w:tabs>
          <w:tab w:val="left" w:pos="360"/>
        </w:tabs>
        <w:jc w:val="both"/>
        <w:rPr>
          <w:b/>
          <w:color w:val="000000"/>
        </w:rPr>
      </w:pPr>
      <w:r w:rsidRPr="000F394E">
        <w:rPr>
          <w:b/>
          <w:color w:val="000000"/>
        </w:rPr>
        <w:t>olarak aşağıdakilerden hangisi söylenebilir?</w:t>
      </w:r>
    </w:p>
    <w:p w:rsidR="009002EA" w:rsidRPr="00EF23D8" w:rsidRDefault="009002EA" w:rsidP="00FA5FAB">
      <w:pPr>
        <w:tabs>
          <w:tab w:val="num" w:pos="0"/>
        </w:tabs>
        <w:rPr>
          <w:color w:val="000000"/>
        </w:rPr>
      </w:pPr>
      <w:r w:rsidRPr="00EF23D8">
        <w:rPr>
          <w:color w:val="000000"/>
        </w:rPr>
        <w:t>A) İlk harfi sesli harftir</w:t>
      </w:r>
      <w:r>
        <w:rPr>
          <w:color w:val="000000"/>
        </w:rPr>
        <w:tab/>
      </w:r>
      <w:r w:rsidRPr="00EF23D8">
        <w:rPr>
          <w:color w:val="000000"/>
        </w:rPr>
        <w:t>B) Ağzımız üç kere oynar</w:t>
      </w:r>
    </w:p>
    <w:p w:rsidR="009002EA" w:rsidRPr="00EF23D8" w:rsidRDefault="009002EA" w:rsidP="00FA5FAB">
      <w:pPr>
        <w:tabs>
          <w:tab w:val="num" w:pos="0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EF23D8">
        <w:rPr>
          <w:color w:val="000000"/>
        </w:rPr>
        <w:t>C) Son harfi alfabenin ilk harfidir</w:t>
      </w:r>
    </w:p>
    <w:p w:rsidR="009002EA" w:rsidRPr="00EF23D8" w:rsidRDefault="009002EA" w:rsidP="00FA5FAB">
      <w:pPr>
        <w:rPr>
          <w:color w:val="000000"/>
        </w:rPr>
      </w:pPr>
    </w:p>
    <w:p w:rsidR="009002EA" w:rsidRPr="000F394E" w:rsidRDefault="009002EA" w:rsidP="00FA5FAB">
      <w:pPr>
        <w:tabs>
          <w:tab w:val="num" w:pos="1440"/>
        </w:tabs>
        <w:rPr>
          <w:b/>
          <w:color w:val="000000"/>
        </w:rPr>
      </w:pPr>
      <w:r w:rsidRPr="000F394E">
        <w:rPr>
          <w:b/>
          <w:color w:val="000000"/>
        </w:rPr>
        <w:t>22. Aşağıdakilerin hangisinde “Muz-Muzlar” ikilisindekine benzer bir ilişki yoktur?</w:t>
      </w:r>
    </w:p>
    <w:p w:rsidR="009002EA" w:rsidRPr="00EF23D8" w:rsidRDefault="009002EA" w:rsidP="00FA5FAB">
      <w:pPr>
        <w:numPr>
          <w:ilvl w:val="0"/>
          <w:numId w:val="7"/>
        </w:numPr>
        <w:tabs>
          <w:tab w:val="clear" w:pos="1440"/>
          <w:tab w:val="num" w:pos="0"/>
        </w:tabs>
        <w:ind w:left="0" w:firstLine="0"/>
        <w:rPr>
          <w:color w:val="000000"/>
        </w:rPr>
      </w:pPr>
      <w:r w:rsidRPr="00EF23D8">
        <w:rPr>
          <w:color w:val="000000"/>
        </w:rPr>
        <w:t>Karpuz-karpuzlar</w:t>
      </w:r>
    </w:p>
    <w:p w:rsidR="009002EA" w:rsidRPr="00EF23D8" w:rsidRDefault="009002EA" w:rsidP="00FA5FAB">
      <w:pPr>
        <w:numPr>
          <w:ilvl w:val="0"/>
          <w:numId w:val="7"/>
        </w:numPr>
        <w:tabs>
          <w:tab w:val="clear" w:pos="1440"/>
          <w:tab w:val="num" w:pos="0"/>
        </w:tabs>
        <w:ind w:left="0" w:firstLine="0"/>
        <w:rPr>
          <w:color w:val="000000"/>
        </w:rPr>
      </w:pPr>
      <w:r w:rsidRPr="00EF23D8">
        <w:rPr>
          <w:color w:val="000000"/>
        </w:rPr>
        <w:t>Taş-Taşlar</w:t>
      </w:r>
    </w:p>
    <w:p w:rsidR="009002EA" w:rsidRDefault="009002EA" w:rsidP="00FA5FAB">
      <w:pPr>
        <w:numPr>
          <w:ilvl w:val="0"/>
          <w:numId w:val="7"/>
        </w:numPr>
        <w:tabs>
          <w:tab w:val="clear" w:pos="1440"/>
          <w:tab w:val="num" w:pos="0"/>
        </w:tabs>
        <w:ind w:left="0" w:firstLine="0"/>
        <w:rPr>
          <w:color w:val="000000"/>
        </w:rPr>
      </w:pPr>
      <w:r w:rsidRPr="00EF23D8">
        <w:rPr>
          <w:color w:val="000000"/>
        </w:rPr>
        <w:t>Elma-Elmacı</w:t>
      </w:r>
    </w:p>
    <w:p w:rsidR="009002EA" w:rsidRPr="00EF23D8" w:rsidRDefault="009002EA" w:rsidP="000F394E">
      <w:pPr>
        <w:rPr>
          <w:color w:val="000000"/>
        </w:rPr>
      </w:pPr>
    </w:p>
    <w:p w:rsidR="009002EA" w:rsidRPr="00EF23D8" w:rsidRDefault="009002EA" w:rsidP="00FA5FAB">
      <w:pPr>
        <w:tabs>
          <w:tab w:val="left" w:pos="2227"/>
        </w:tabs>
        <w:jc w:val="both"/>
        <w:rPr>
          <w:color w:val="000000"/>
        </w:rPr>
      </w:pPr>
    </w:p>
    <w:p w:rsidR="009002EA" w:rsidRPr="00EF23D8" w:rsidRDefault="009002EA" w:rsidP="00FA5FAB">
      <w:pPr>
        <w:tabs>
          <w:tab w:val="left" w:pos="2227"/>
        </w:tabs>
        <w:jc w:val="both"/>
        <w:rPr>
          <w:color w:val="000000"/>
        </w:rPr>
      </w:pPr>
      <w:r w:rsidRPr="000F394E">
        <w:rPr>
          <w:b/>
          <w:color w:val="000000"/>
        </w:rPr>
        <w:t>23</w:t>
      </w:r>
      <w:r w:rsidRPr="00EF23D8">
        <w:rPr>
          <w:color w:val="000000"/>
        </w:rPr>
        <w:t>. 1. Arif bazen çalışkan, bazen de tembel oluyor.</w:t>
      </w:r>
    </w:p>
    <w:p w:rsidR="009002EA" w:rsidRPr="00EF23D8" w:rsidRDefault="009002EA" w:rsidP="00FA5FAB">
      <w:pPr>
        <w:tabs>
          <w:tab w:val="left" w:pos="2227"/>
        </w:tabs>
        <w:jc w:val="both"/>
        <w:rPr>
          <w:color w:val="000000"/>
        </w:rPr>
      </w:pPr>
      <w:r w:rsidRPr="00EF23D8">
        <w:rPr>
          <w:color w:val="000000"/>
        </w:rPr>
        <w:t xml:space="preserve">      2. Bu sorunun cevabını biliyorum.</w:t>
      </w:r>
    </w:p>
    <w:p w:rsidR="009002EA" w:rsidRPr="00EF23D8" w:rsidRDefault="009002EA" w:rsidP="00FA5FAB">
      <w:pPr>
        <w:tabs>
          <w:tab w:val="left" w:pos="2227"/>
        </w:tabs>
        <w:jc w:val="both"/>
        <w:rPr>
          <w:color w:val="000000"/>
        </w:rPr>
      </w:pPr>
      <w:r w:rsidRPr="00EF23D8">
        <w:rPr>
          <w:color w:val="000000"/>
        </w:rPr>
        <w:t xml:space="preserve">      3. Şapkam beyaz, elbisem aktır.</w:t>
      </w:r>
    </w:p>
    <w:p w:rsidR="009002EA" w:rsidRPr="00EF23D8" w:rsidRDefault="009002EA" w:rsidP="00FA5FAB">
      <w:pPr>
        <w:tabs>
          <w:tab w:val="left" w:pos="2227"/>
        </w:tabs>
        <w:jc w:val="both"/>
        <w:rPr>
          <w:color w:val="000000"/>
        </w:rPr>
      </w:pPr>
    </w:p>
    <w:p w:rsidR="009002EA" w:rsidRPr="000F394E" w:rsidRDefault="009002EA" w:rsidP="00FA5FAB">
      <w:pPr>
        <w:tabs>
          <w:tab w:val="left" w:pos="2227"/>
        </w:tabs>
        <w:jc w:val="both"/>
        <w:rPr>
          <w:b/>
          <w:color w:val="000000"/>
        </w:rPr>
      </w:pPr>
      <w:r w:rsidRPr="000F394E">
        <w:rPr>
          <w:b/>
          <w:color w:val="000000"/>
        </w:rPr>
        <w:t>Yukarıdaki tümcelerin hangisinde zıt anlamlı sözcükler yoktur?</w:t>
      </w:r>
    </w:p>
    <w:p w:rsidR="009002EA" w:rsidRPr="00EF23D8" w:rsidRDefault="009002EA" w:rsidP="00FA5FAB">
      <w:pPr>
        <w:tabs>
          <w:tab w:val="num" w:pos="0"/>
        </w:tabs>
        <w:rPr>
          <w:color w:val="000000"/>
        </w:rPr>
      </w:pPr>
      <w:r w:rsidRPr="00EF23D8">
        <w:rPr>
          <w:color w:val="000000"/>
        </w:rPr>
        <w:t>A) 1                       B) 2                   C) 3</w:t>
      </w:r>
    </w:p>
    <w:p w:rsidR="009002EA" w:rsidRPr="00EF23D8" w:rsidRDefault="009002EA" w:rsidP="00FA5FAB">
      <w:pPr>
        <w:tabs>
          <w:tab w:val="num" w:pos="0"/>
        </w:tabs>
        <w:rPr>
          <w:color w:val="000000"/>
        </w:rPr>
      </w:pPr>
    </w:p>
    <w:p w:rsidR="009002EA" w:rsidRPr="00EF23D8" w:rsidRDefault="009002EA" w:rsidP="00FA5FAB">
      <w:pPr>
        <w:jc w:val="both"/>
        <w:rPr>
          <w:color w:val="000000"/>
        </w:rPr>
      </w:pPr>
    </w:p>
    <w:p w:rsidR="009002EA" w:rsidRPr="00EF23D8" w:rsidRDefault="009002EA" w:rsidP="00FC19AD">
      <w:pPr>
        <w:tabs>
          <w:tab w:val="left" w:pos="2227"/>
        </w:tabs>
        <w:jc w:val="both"/>
        <w:rPr>
          <w:color w:val="000000"/>
        </w:rPr>
      </w:pPr>
      <w:r w:rsidRPr="00947C24">
        <w:rPr>
          <w:b/>
          <w:color w:val="000000"/>
        </w:rPr>
        <w:t>24.</w:t>
      </w:r>
      <w:r w:rsidRPr="00EF23D8">
        <w:rPr>
          <w:color w:val="000000"/>
        </w:rPr>
        <w:t xml:space="preserve">   1. Kayısı    2. Keten    3. Kiracı</w:t>
      </w:r>
    </w:p>
    <w:p w:rsidR="009002EA" w:rsidRPr="000F394E" w:rsidRDefault="009002EA" w:rsidP="00FC19AD">
      <w:pPr>
        <w:tabs>
          <w:tab w:val="left" w:pos="2227"/>
        </w:tabs>
        <w:jc w:val="both"/>
        <w:rPr>
          <w:b/>
          <w:color w:val="000000"/>
        </w:rPr>
      </w:pPr>
      <w:r w:rsidRPr="000F394E">
        <w:rPr>
          <w:b/>
          <w:color w:val="000000"/>
        </w:rPr>
        <w:t xml:space="preserve"> </w:t>
      </w:r>
      <w:r>
        <w:rPr>
          <w:b/>
          <w:color w:val="000000"/>
        </w:rPr>
        <w:t xml:space="preserve">      </w:t>
      </w:r>
      <w:r w:rsidRPr="000F394E">
        <w:rPr>
          <w:b/>
          <w:color w:val="000000"/>
        </w:rPr>
        <w:t>Yukarıdaki sözcüklerden hangisi sözlükte önce yer alır?</w:t>
      </w:r>
    </w:p>
    <w:p w:rsidR="009002EA" w:rsidRPr="00EF23D8" w:rsidRDefault="009002EA" w:rsidP="00FA5FAB">
      <w:pPr>
        <w:tabs>
          <w:tab w:val="num" w:pos="0"/>
        </w:tabs>
        <w:rPr>
          <w:color w:val="000000"/>
        </w:rPr>
      </w:pPr>
      <w:r w:rsidRPr="00EF23D8">
        <w:rPr>
          <w:color w:val="000000"/>
        </w:rPr>
        <w:t>A) 1                       B) 2                   C) 3</w:t>
      </w:r>
    </w:p>
    <w:p w:rsidR="009002EA" w:rsidRPr="00EF23D8" w:rsidRDefault="009002EA" w:rsidP="00FA5FAB">
      <w:pPr>
        <w:jc w:val="both"/>
        <w:rPr>
          <w:color w:val="000000"/>
        </w:rPr>
      </w:pPr>
    </w:p>
    <w:p w:rsidR="009002EA" w:rsidRPr="00EF23D8" w:rsidRDefault="009002EA" w:rsidP="00FA5FAB">
      <w:pPr>
        <w:tabs>
          <w:tab w:val="left" w:pos="2227"/>
        </w:tabs>
        <w:jc w:val="both"/>
        <w:rPr>
          <w:color w:val="000000"/>
        </w:rPr>
      </w:pPr>
      <w:r w:rsidRPr="00947C24">
        <w:rPr>
          <w:b/>
          <w:color w:val="000000"/>
        </w:rPr>
        <w:t>25.</w:t>
      </w:r>
      <w:r w:rsidRPr="00EF23D8">
        <w:rPr>
          <w:color w:val="000000"/>
        </w:rPr>
        <w:t xml:space="preserve"> 1. Kayısı    2. Keten    3. Kiracı</w:t>
      </w:r>
    </w:p>
    <w:p w:rsidR="009002EA" w:rsidRPr="00947C24" w:rsidRDefault="009002EA" w:rsidP="00FA5FAB">
      <w:pPr>
        <w:tabs>
          <w:tab w:val="left" w:pos="2227"/>
        </w:tabs>
        <w:jc w:val="both"/>
        <w:rPr>
          <w:b/>
          <w:color w:val="000000"/>
        </w:rPr>
      </w:pPr>
      <w:r w:rsidRPr="00947C24">
        <w:rPr>
          <w:b/>
          <w:color w:val="000000"/>
        </w:rPr>
        <w:t>Yukarıdaki sözcüklerden hangisi sözlükte en son yer alır?</w:t>
      </w:r>
    </w:p>
    <w:p w:rsidR="009002EA" w:rsidRPr="00EF23D8" w:rsidRDefault="009002EA" w:rsidP="00FA5FAB">
      <w:pPr>
        <w:tabs>
          <w:tab w:val="num" w:pos="0"/>
        </w:tabs>
        <w:rPr>
          <w:color w:val="000000"/>
        </w:rPr>
      </w:pPr>
      <w:r w:rsidRPr="00EF23D8">
        <w:rPr>
          <w:color w:val="000000"/>
        </w:rPr>
        <w:t xml:space="preserve">A) Kayısı                B) Keten                   C) Kiracı </w:t>
      </w:r>
    </w:p>
    <w:p w:rsidR="009002EA" w:rsidRPr="00EF23D8" w:rsidRDefault="009002EA" w:rsidP="00FA5FAB">
      <w:pPr>
        <w:rPr>
          <w:color w:val="000000"/>
        </w:rPr>
      </w:pPr>
    </w:p>
    <w:p w:rsidR="009002EA" w:rsidRPr="00947C24" w:rsidRDefault="009002EA" w:rsidP="00FA5FAB">
      <w:pPr>
        <w:rPr>
          <w:b/>
          <w:color w:val="000000"/>
        </w:rPr>
      </w:pPr>
      <w:r w:rsidRPr="00947C24">
        <w:rPr>
          <w:b/>
          <w:color w:val="000000"/>
        </w:rPr>
        <w:t>26. Aşağıdakilerden hangisi bir tümce değildir?</w:t>
      </w:r>
    </w:p>
    <w:p w:rsidR="009002EA" w:rsidRPr="00EF23D8" w:rsidRDefault="009002EA" w:rsidP="00FA5FAB">
      <w:pPr>
        <w:rPr>
          <w:color w:val="000000"/>
        </w:rPr>
      </w:pPr>
      <w:r w:rsidRPr="00EF23D8">
        <w:rPr>
          <w:color w:val="000000"/>
        </w:rPr>
        <w:t>A) Ali okula.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Pr="00EF23D8">
        <w:rPr>
          <w:color w:val="000000"/>
        </w:rPr>
        <w:t xml:space="preserve">B) Bugün çok oynadık.        </w:t>
      </w:r>
    </w:p>
    <w:p w:rsidR="009002EA" w:rsidRPr="00EF23D8" w:rsidRDefault="009002EA" w:rsidP="00947C24">
      <w:pPr>
        <w:ind w:left="708" w:firstLine="708"/>
        <w:rPr>
          <w:color w:val="000000"/>
        </w:rPr>
      </w:pPr>
      <w:r w:rsidRPr="00EF23D8">
        <w:rPr>
          <w:color w:val="000000"/>
        </w:rPr>
        <w:t>C) Biz derslerimize çalışırız.</w:t>
      </w:r>
    </w:p>
    <w:p w:rsidR="009002EA" w:rsidRPr="00EF23D8" w:rsidRDefault="009002EA" w:rsidP="00FA5FAB">
      <w:pPr>
        <w:rPr>
          <w:color w:val="000000"/>
        </w:rPr>
      </w:pPr>
    </w:p>
    <w:p w:rsidR="009002EA" w:rsidRPr="00947C24" w:rsidRDefault="009002EA" w:rsidP="00FA5FAB">
      <w:pPr>
        <w:rPr>
          <w:b/>
          <w:color w:val="000000"/>
        </w:rPr>
      </w:pPr>
      <w:r w:rsidRPr="00947C24">
        <w:rPr>
          <w:b/>
          <w:color w:val="000000"/>
        </w:rPr>
        <w:t>27. Aşağıdaki tümcelerin hangisinde yazım yanlışı vardır?</w:t>
      </w:r>
    </w:p>
    <w:p w:rsidR="009002EA" w:rsidRPr="00EF23D8" w:rsidRDefault="009002EA" w:rsidP="00FA5FAB">
      <w:pPr>
        <w:rPr>
          <w:color w:val="000000"/>
        </w:rPr>
      </w:pPr>
      <w:r w:rsidRPr="00EF23D8">
        <w:rPr>
          <w:color w:val="000000"/>
        </w:rPr>
        <w:t>A) Şu Atlar çok güzel.</w:t>
      </w:r>
    </w:p>
    <w:p w:rsidR="009002EA" w:rsidRPr="00EF23D8" w:rsidRDefault="009002EA" w:rsidP="00FA5FAB">
      <w:pPr>
        <w:rPr>
          <w:color w:val="000000"/>
        </w:rPr>
      </w:pPr>
      <w:r w:rsidRPr="00EF23D8">
        <w:rPr>
          <w:color w:val="000000"/>
        </w:rPr>
        <w:t xml:space="preserve">B) Aman, dikkat et!        </w:t>
      </w:r>
    </w:p>
    <w:p w:rsidR="009002EA" w:rsidRPr="00EF23D8" w:rsidRDefault="009002EA" w:rsidP="00FA5FAB">
      <w:pPr>
        <w:rPr>
          <w:color w:val="000000"/>
        </w:rPr>
      </w:pPr>
      <w:r w:rsidRPr="00EF23D8">
        <w:rPr>
          <w:color w:val="000000"/>
        </w:rPr>
        <w:t>C) Hamza’nın işi çok kolay.</w:t>
      </w:r>
    </w:p>
    <w:p w:rsidR="009002EA" w:rsidRPr="00EF23D8" w:rsidRDefault="009002EA" w:rsidP="00FA5FAB">
      <w:pPr>
        <w:rPr>
          <w:color w:val="000000"/>
        </w:rPr>
      </w:pPr>
    </w:p>
    <w:p w:rsidR="009002EA" w:rsidRPr="00947C24" w:rsidRDefault="009002EA" w:rsidP="00FA5FAB">
      <w:pPr>
        <w:rPr>
          <w:b/>
          <w:color w:val="000000"/>
        </w:rPr>
      </w:pPr>
      <w:r w:rsidRPr="00947C24">
        <w:rPr>
          <w:b/>
          <w:color w:val="000000"/>
        </w:rPr>
        <w:t>28. Aşağıdaki tümcelerin hangisinde yazım yanlışı yoktur?</w:t>
      </w:r>
    </w:p>
    <w:p w:rsidR="009002EA" w:rsidRPr="00EF23D8" w:rsidRDefault="009002EA" w:rsidP="00FA5FAB">
      <w:pPr>
        <w:rPr>
          <w:color w:val="000000"/>
        </w:rPr>
      </w:pPr>
      <w:r w:rsidRPr="00EF23D8">
        <w:rPr>
          <w:color w:val="000000"/>
        </w:rPr>
        <w:t>A) Annem’le babam pazara gitti.</w:t>
      </w:r>
    </w:p>
    <w:p w:rsidR="009002EA" w:rsidRPr="00EF23D8" w:rsidRDefault="009002EA" w:rsidP="00FA5FAB">
      <w:pPr>
        <w:rPr>
          <w:color w:val="000000"/>
        </w:rPr>
      </w:pPr>
      <w:r w:rsidRPr="00EF23D8">
        <w:rPr>
          <w:color w:val="000000"/>
        </w:rPr>
        <w:t xml:space="preserve">B) Gülsüm’ün kalemi bizde kalmış.        </w:t>
      </w:r>
    </w:p>
    <w:p w:rsidR="009002EA" w:rsidRPr="00EF23D8" w:rsidRDefault="009002EA" w:rsidP="00FA5FAB">
      <w:pPr>
        <w:rPr>
          <w:color w:val="000000"/>
        </w:rPr>
      </w:pPr>
      <w:r w:rsidRPr="00EF23D8">
        <w:rPr>
          <w:color w:val="000000"/>
        </w:rPr>
        <w:t>C) Bugün çok Dersimiz var.</w:t>
      </w:r>
    </w:p>
    <w:p w:rsidR="009002EA" w:rsidRPr="00EF23D8" w:rsidRDefault="009002EA" w:rsidP="00FA5FAB">
      <w:pPr>
        <w:rPr>
          <w:color w:val="000000"/>
        </w:rPr>
      </w:pPr>
    </w:p>
    <w:p w:rsidR="009002EA" w:rsidRPr="00947C24" w:rsidRDefault="009002EA" w:rsidP="00FA5FAB">
      <w:pPr>
        <w:rPr>
          <w:b/>
          <w:color w:val="000000"/>
        </w:rPr>
      </w:pPr>
      <w:r w:rsidRPr="00947C24">
        <w:rPr>
          <w:b/>
          <w:color w:val="000000"/>
        </w:rPr>
        <w:t>29. Aşağıdakilerden hangisinde eş anlamlı kelimeler yoktur?</w:t>
      </w:r>
    </w:p>
    <w:p w:rsidR="009002EA" w:rsidRPr="00EF23D8" w:rsidRDefault="009002EA" w:rsidP="00FA5FAB">
      <w:pPr>
        <w:rPr>
          <w:color w:val="000000"/>
        </w:rPr>
      </w:pPr>
      <w:r w:rsidRPr="00EF23D8">
        <w:rPr>
          <w:color w:val="000000"/>
        </w:rPr>
        <w:t xml:space="preserve">A) Uzun-Kısa </w:t>
      </w:r>
    </w:p>
    <w:p w:rsidR="009002EA" w:rsidRPr="00EF23D8" w:rsidRDefault="009002EA" w:rsidP="00FA5FAB">
      <w:pPr>
        <w:ind w:left="-375"/>
        <w:rPr>
          <w:color w:val="000000"/>
        </w:rPr>
      </w:pPr>
      <w:r w:rsidRPr="00EF23D8">
        <w:rPr>
          <w:color w:val="000000"/>
        </w:rPr>
        <w:t xml:space="preserve">       B) Kelime-Sözcük</w:t>
      </w:r>
    </w:p>
    <w:p w:rsidR="009002EA" w:rsidRPr="00EF23D8" w:rsidRDefault="009002EA" w:rsidP="00FA5FAB">
      <w:pPr>
        <w:ind w:left="-375"/>
        <w:rPr>
          <w:color w:val="000000"/>
        </w:rPr>
      </w:pPr>
      <w:r w:rsidRPr="00EF23D8">
        <w:rPr>
          <w:color w:val="000000"/>
        </w:rPr>
        <w:t xml:space="preserve">       C) Cümle-Tümce  </w:t>
      </w:r>
    </w:p>
    <w:p w:rsidR="009002EA" w:rsidRPr="00EF23D8" w:rsidRDefault="009002EA" w:rsidP="00FA5FAB">
      <w:pPr>
        <w:rPr>
          <w:color w:val="000000"/>
        </w:rPr>
      </w:pPr>
    </w:p>
    <w:p w:rsidR="009002EA" w:rsidRPr="00947C24" w:rsidRDefault="009002EA" w:rsidP="00FA5FAB">
      <w:pPr>
        <w:tabs>
          <w:tab w:val="left" w:pos="360"/>
        </w:tabs>
        <w:ind w:hanging="142"/>
        <w:rPr>
          <w:b/>
          <w:color w:val="000000"/>
        </w:rPr>
      </w:pPr>
      <w:r>
        <w:rPr>
          <w:b/>
          <w:color w:val="000000"/>
        </w:rPr>
        <w:t xml:space="preserve">  </w:t>
      </w:r>
      <w:r w:rsidRPr="00947C24">
        <w:rPr>
          <w:b/>
          <w:color w:val="000000"/>
        </w:rPr>
        <w:t>30.Aşağıdakilerden hangisinde eş anlamlı kelimeler vardır?</w:t>
      </w:r>
    </w:p>
    <w:p w:rsidR="009002EA" w:rsidRPr="00EF23D8" w:rsidRDefault="009002EA" w:rsidP="00FA5FAB">
      <w:pPr>
        <w:rPr>
          <w:color w:val="000000"/>
        </w:rPr>
      </w:pPr>
      <w:r w:rsidRPr="00EF23D8">
        <w:rPr>
          <w:color w:val="000000"/>
        </w:rPr>
        <w:t xml:space="preserve">A) Aç-Kapa  </w:t>
      </w:r>
    </w:p>
    <w:p w:rsidR="009002EA" w:rsidRPr="00EF23D8" w:rsidRDefault="009002EA" w:rsidP="00FA5FAB">
      <w:pPr>
        <w:ind w:left="-375"/>
        <w:rPr>
          <w:color w:val="000000"/>
        </w:rPr>
      </w:pPr>
      <w:r w:rsidRPr="00EF23D8">
        <w:rPr>
          <w:color w:val="000000"/>
        </w:rPr>
        <w:t xml:space="preserve">       B) Sıcak-Soğuk</w:t>
      </w:r>
    </w:p>
    <w:p w:rsidR="009002EA" w:rsidRPr="00EF23D8" w:rsidRDefault="009002EA" w:rsidP="00FA5FAB">
      <w:pPr>
        <w:ind w:left="-375"/>
        <w:rPr>
          <w:color w:val="000000"/>
        </w:rPr>
      </w:pPr>
      <w:r w:rsidRPr="00EF23D8">
        <w:rPr>
          <w:color w:val="000000"/>
        </w:rPr>
        <w:t xml:space="preserve">       C) Kırmızı-Al</w:t>
      </w:r>
    </w:p>
    <w:p w:rsidR="009002EA" w:rsidRPr="00EF23D8" w:rsidRDefault="009002EA" w:rsidP="00FA5FAB">
      <w:pPr>
        <w:ind w:left="-375"/>
        <w:rPr>
          <w:color w:val="000000"/>
        </w:rPr>
      </w:pPr>
    </w:p>
    <w:p w:rsidR="009002EA" w:rsidRPr="00947C24" w:rsidRDefault="009002EA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31-</w:t>
      </w:r>
      <w:r w:rsidRPr="00947C24">
        <w:rPr>
          <w:b/>
          <w:color w:val="000000"/>
        </w:rPr>
        <w:t>Aşağıdaki sözcüklerden hangisi bir çoğul eki almıştır?</w:t>
      </w:r>
    </w:p>
    <w:p w:rsidR="009002EA" w:rsidRPr="00EF23D8" w:rsidRDefault="009002EA" w:rsidP="00947C24">
      <w:pPr>
        <w:tabs>
          <w:tab w:val="left" w:pos="2227"/>
        </w:tabs>
        <w:ind w:left="426"/>
        <w:rPr>
          <w:color w:val="000000"/>
        </w:rPr>
      </w:pPr>
    </w:p>
    <w:p w:rsidR="009002EA" w:rsidRPr="00EF23D8" w:rsidRDefault="009002EA" w:rsidP="00947C24">
      <w:pPr>
        <w:tabs>
          <w:tab w:val="left" w:pos="2227"/>
        </w:tabs>
        <w:rPr>
          <w:color w:val="000000"/>
        </w:rPr>
      </w:pPr>
      <w:r w:rsidRPr="00EF23D8">
        <w:rPr>
          <w:color w:val="000000"/>
        </w:rPr>
        <w:t>A) Karganın   B) Arabada       C) Ayakkabılar</w:t>
      </w:r>
    </w:p>
    <w:p w:rsidR="009002EA" w:rsidRPr="00EF23D8" w:rsidRDefault="009002EA" w:rsidP="00FA5FAB">
      <w:pPr>
        <w:ind w:left="-375"/>
        <w:rPr>
          <w:color w:val="000000"/>
        </w:rPr>
      </w:pPr>
    </w:p>
    <w:p w:rsidR="009002EA" w:rsidRPr="00EF23D8" w:rsidRDefault="009002EA" w:rsidP="00FA5FAB">
      <w:pPr>
        <w:ind w:left="-375"/>
        <w:rPr>
          <w:color w:val="000000"/>
        </w:rPr>
      </w:pPr>
    </w:p>
    <w:p w:rsidR="009002EA" w:rsidRPr="00EF23D8" w:rsidRDefault="009002EA" w:rsidP="00FA5FAB">
      <w:pPr>
        <w:ind w:left="-375"/>
        <w:rPr>
          <w:color w:val="000000"/>
        </w:rPr>
      </w:pPr>
    </w:p>
    <w:p w:rsidR="009002EA" w:rsidRDefault="009002EA" w:rsidP="00FA5FAB">
      <w:pPr>
        <w:ind w:left="-375"/>
        <w:rPr>
          <w:color w:val="000000"/>
        </w:rPr>
      </w:pPr>
    </w:p>
    <w:p w:rsidR="009002EA" w:rsidRPr="00656C79" w:rsidRDefault="009002EA" w:rsidP="00F30094">
      <w:pPr>
        <w:rPr>
          <w:rFonts w:ascii="Maiandra GD" w:hAnsi="Maiandra GD"/>
          <w:sz w:val="20"/>
          <w:szCs w:val="20"/>
        </w:rPr>
      </w:pPr>
      <w:hyperlink r:id="rId7" w:history="1">
        <w:r w:rsidRPr="006943CF">
          <w:rPr>
            <w:rStyle w:val="Hyperlink"/>
            <w:rFonts w:ascii="Maiandra GD" w:hAnsi="Maiandra GD"/>
            <w:sz w:val="20"/>
            <w:szCs w:val="20"/>
          </w:rPr>
          <w:t>www.sorubak.com</w:t>
        </w:r>
      </w:hyperlink>
      <w:r>
        <w:rPr>
          <w:rFonts w:ascii="Maiandra GD" w:hAnsi="Maiandra GD"/>
          <w:sz w:val="20"/>
          <w:szCs w:val="20"/>
        </w:rPr>
        <w:t xml:space="preserve"> </w:t>
      </w:r>
    </w:p>
    <w:p w:rsidR="009002EA" w:rsidRDefault="009002EA" w:rsidP="00FA5FAB">
      <w:pPr>
        <w:ind w:left="-375"/>
        <w:rPr>
          <w:color w:val="000000"/>
        </w:rPr>
      </w:pPr>
    </w:p>
    <w:tbl>
      <w:tblPr>
        <w:tblpPr w:leftFromText="141" w:rightFromText="141" w:vertAnchor="text" w:horzAnchor="page" w:tblpX="6358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58"/>
        <w:gridCol w:w="2458"/>
      </w:tblGrid>
      <w:tr w:rsidR="009002EA" w:rsidRPr="00EF23D8" w:rsidTr="00947C24">
        <w:tc>
          <w:tcPr>
            <w:tcW w:w="4916" w:type="dxa"/>
            <w:gridSpan w:val="2"/>
          </w:tcPr>
          <w:p w:rsidR="009002EA" w:rsidRPr="00EF23D8" w:rsidRDefault="009002EA" w:rsidP="00947C24">
            <w:pPr>
              <w:jc w:val="center"/>
              <w:rPr>
                <w:bCs/>
                <w:color w:val="000000"/>
              </w:rPr>
            </w:pPr>
            <w:r w:rsidRPr="00EF23D8">
              <w:rPr>
                <w:bCs/>
                <w:color w:val="000000"/>
              </w:rPr>
              <w:t>ATATÜRK</w:t>
            </w:r>
          </w:p>
        </w:tc>
      </w:tr>
      <w:tr w:rsidR="009002EA" w:rsidRPr="00EF23D8" w:rsidTr="00947C24">
        <w:trPr>
          <w:trHeight w:hRule="exact" w:val="1311"/>
        </w:trPr>
        <w:tc>
          <w:tcPr>
            <w:tcW w:w="2458" w:type="dxa"/>
          </w:tcPr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Düşmanların elinden </w:t>
            </w:r>
          </w:p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Bizi kurtaran sensin. </w:t>
            </w:r>
          </w:p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Bu toprağı yeniden </w:t>
            </w:r>
          </w:p>
          <w:p w:rsidR="009002EA" w:rsidRPr="00EF23D8" w:rsidRDefault="009002EA" w:rsidP="00947C24">
            <w:pPr>
              <w:rPr>
                <w:bCs/>
                <w:color w:val="000000"/>
              </w:rPr>
            </w:pPr>
            <w:r w:rsidRPr="00EF23D8">
              <w:rPr>
                <w:color w:val="000000"/>
              </w:rPr>
              <w:t xml:space="preserve">Özenle kuran sensin. </w:t>
            </w:r>
          </w:p>
        </w:tc>
        <w:tc>
          <w:tcPr>
            <w:tcW w:w="2458" w:type="dxa"/>
          </w:tcPr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Adını büyük, küçük </w:t>
            </w:r>
          </w:p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Anıyoruz her zaman, </w:t>
            </w:r>
          </w:p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Adı büyük Atatürk </w:t>
            </w:r>
          </w:p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Anlı şanlı kahraman. </w:t>
            </w:r>
          </w:p>
        </w:tc>
      </w:tr>
      <w:tr w:rsidR="009002EA" w:rsidRPr="00EF23D8" w:rsidTr="00947C24">
        <w:trPr>
          <w:trHeight w:hRule="exact" w:val="1424"/>
        </w:trPr>
        <w:tc>
          <w:tcPr>
            <w:tcW w:w="2458" w:type="dxa"/>
          </w:tcPr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Ünümüzü dünyaya </w:t>
            </w:r>
          </w:p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Mertçe duyuran sensin. </w:t>
            </w:r>
          </w:p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>Gündüz gün, gece aya Benzer kahraman sensin.</w:t>
            </w:r>
          </w:p>
        </w:tc>
        <w:tc>
          <w:tcPr>
            <w:tcW w:w="2458" w:type="dxa"/>
          </w:tcPr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Nabzımızda atansın </w:t>
            </w:r>
          </w:p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 xml:space="preserve">Ey ! ölmeyen atamız. </w:t>
            </w:r>
          </w:p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>Gönlümüzde yatansın</w:t>
            </w:r>
          </w:p>
          <w:p w:rsidR="009002EA" w:rsidRPr="00EF23D8" w:rsidRDefault="009002EA" w:rsidP="00947C24">
            <w:pPr>
              <w:rPr>
                <w:color w:val="000000"/>
              </w:rPr>
            </w:pPr>
            <w:r w:rsidRPr="00EF23D8">
              <w:rPr>
                <w:color w:val="000000"/>
              </w:rPr>
              <w:t>Seni unutamayız.</w:t>
            </w:r>
          </w:p>
        </w:tc>
      </w:tr>
    </w:tbl>
    <w:p w:rsidR="009002EA" w:rsidRDefault="009002EA" w:rsidP="00FA5FAB">
      <w:pPr>
        <w:ind w:left="-375"/>
        <w:rPr>
          <w:color w:val="000000"/>
        </w:rPr>
      </w:pPr>
    </w:p>
    <w:p w:rsidR="009002EA" w:rsidRDefault="009002EA" w:rsidP="00FA5FAB">
      <w:pPr>
        <w:ind w:left="-375"/>
        <w:rPr>
          <w:color w:val="000000"/>
        </w:rPr>
      </w:pPr>
    </w:p>
    <w:p w:rsidR="009002EA" w:rsidRPr="00EF23D8" w:rsidRDefault="009002EA" w:rsidP="00FA5FAB">
      <w:pPr>
        <w:ind w:left="-375"/>
        <w:rPr>
          <w:color w:val="000000"/>
        </w:rPr>
      </w:pPr>
    </w:p>
    <w:p w:rsidR="009002EA" w:rsidRPr="00EF23D8" w:rsidRDefault="009002EA" w:rsidP="00FA5FAB">
      <w:pPr>
        <w:ind w:left="-375"/>
        <w:rPr>
          <w:color w:val="000000"/>
        </w:rPr>
      </w:pPr>
    </w:p>
    <w:p w:rsidR="009002EA" w:rsidRPr="00EF23D8" w:rsidRDefault="009002EA" w:rsidP="007E38CF">
      <w:pPr>
        <w:jc w:val="center"/>
        <w:rPr>
          <w:rFonts w:ascii="Tahoma" w:hAnsi="Tahoma" w:cs="Tahoma"/>
          <w:color w:val="000000"/>
        </w:rPr>
      </w:pPr>
      <w:r w:rsidRPr="00EF23D8">
        <w:rPr>
          <w:color w:val="000000"/>
        </w:rPr>
        <w:t xml:space="preserve">                                        </w:t>
      </w:r>
    </w:p>
    <w:p w:rsidR="009002EA" w:rsidRDefault="009002EA" w:rsidP="00FA5FAB">
      <w:pPr>
        <w:rPr>
          <w:color w:val="000000"/>
        </w:rPr>
      </w:pPr>
      <w:r w:rsidRPr="00EF23D8">
        <w:rPr>
          <w:color w:val="000000"/>
        </w:rPr>
        <w:t xml:space="preserve">  </w:t>
      </w:r>
    </w:p>
    <w:p w:rsidR="009002EA" w:rsidRDefault="009002EA" w:rsidP="00FA5FAB">
      <w:pPr>
        <w:rPr>
          <w:color w:val="000000"/>
        </w:rPr>
      </w:pPr>
    </w:p>
    <w:p w:rsidR="009002EA" w:rsidRDefault="009002EA" w:rsidP="00FA5FAB">
      <w:pPr>
        <w:rPr>
          <w:color w:val="000000"/>
        </w:rPr>
      </w:pPr>
    </w:p>
    <w:p w:rsidR="009002EA" w:rsidRDefault="009002EA" w:rsidP="00FA5FAB">
      <w:pPr>
        <w:rPr>
          <w:color w:val="000000"/>
        </w:rPr>
      </w:pPr>
    </w:p>
    <w:p w:rsidR="009002EA" w:rsidRDefault="009002EA" w:rsidP="00FA5FAB">
      <w:pPr>
        <w:rPr>
          <w:color w:val="000000"/>
        </w:rPr>
      </w:pPr>
    </w:p>
    <w:p w:rsidR="009002EA" w:rsidRDefault="009002EA" w:rsidP="00FA5FAB">
      <w:pPr>
        <w:rPr>
          <w:color w:val="000000"/>
        </w:rPr>
      </w:pPr>
    </w:p>
    <w:p w:rsidR="009002EA" w:rsidRDefault="009002EA" w:rsidP="00FA5FAB">
      <w:pPr>
        <w:rPr>
          <w:color w:val="000000"/>
        </w:rPr>
      </w:pPr>
    </w:p>
    <w:p w:rsidR="009002EA" w:rsidRPr="00EF23D8" w:rsidRDefault="009002EA" w:rsidP="00FA5FAB">
      <w:pPr>
        <w:rPr>
          <w:color w:val="000000"/>
        </w:rPr>
      </w:pPr>
      <w:r w:rsidRPr="00EF23D8">
        <w:rPr>
          <w:color w:val="000000"/>
        </w:rPr>
        <w:t>Aşağıdaki ilk dokuz soruyu şiire  göre cevaplayınız.</w:t>
      </w:r>
    </w:p>
    <w:p w:rsidR="009002EA" w:rsidRDefault="009002EA" w:rsidP="00947C24">
      <w:pPr>
        <w:tabs>
          <w:tab w:val="left" w:pos="2227"/>
        </w:tabs>
        <w:rPr>
          <w:color w:val="000000"/>
        </w:rPr>
      </w:pPr>
    </w:p>
    <w:p w:rsidR="009002EA" w:rsidRPr="00947C24" w:rsidRDefault="009002EA" w:rsidP="00947C24">
      <w:pPr>
        <w:tabs>
          <w:tab w:val="left" w:pos="2227"/>
        </w:tabs>
        <w:rPr>
          <w:b/>
          <w:color w:val="000000"/>
        </w:rPr>
      </w:pPr>
      <w:r w:rsidRPr="00947C24">
        <w:rPr>
          <w:b/>
          <w:color w:val="000000"/>
        </w:rPr>
        <w:t>32.Şiirin adı nedir?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</w:p>
    <w:p w:rsidR="009002EA" w:rsidRPr="00947C24" w:rsidRDefault="009002EA" w:rsidP="00947C24">
      <w:pPr>
        <w:tabs>
          <w:tab w:val="left" w:pos="2227"/>
        </w:tabs>
        <w:rPr>
          <w:color w:val="000000"/>
        </w:rPr>
      </w:pPr>
      <w:r>
        <w:rPr>
          <w:color w:val="000000"/>
        </w:rPr>
        <w:t xml:space="preserve">A) </w:t>
      </w:r>
      <w:r w:rsidRPr="00947C24">
        <w:rPr>
          <w:color w:val="000000"/>
        </w:rPr>
        <w:t>Atatürk</w:t>
      </w:r>
      <w:r>
        <w:rPr>
          <w:color w:val="000000"/>
        </w:rPr>
        <w:tab/>
        <w:t>B)</w:t>
      </w:r>
      <w:r w:rsidRPr="00947C24">
        <w:rPr>
          <w:color w:val="000000"/>
        </w:rPr>
        <w:t>Mustafa Kemal Atatürk</w:t>
      </w:r>
    </w:p>
    <w:p w:rsidR="009002EA" w:rsidRPr="00EF23D8" w:rsidRDefault="009002EA" w:rsidP="00947C24">
      <w:pPr>
        <w:tabs>
          <w:tab w:val="left" w:pos="2227"/>
        </w:tabs>
        <w:ind w:left="360"/>
        <w:rPr>
          <w:color w:val="000000"/>
        </w:rPr>
      </w:pPr>
      <w:r>
        <w:rPr>
          <w:color w:val="000000"/>
        </w:rPr>
        <w:t xml:space="preserve">            C)</w:t>
      </w:r>
      <w:r w:rsidRPr="00EF23D8">
        <w:rPr>
          <w:color w:val="000000"/>
        </w:rPr>
        <w:t>Atatürk’üm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</w:p>
    <w:p w:rsidR="009002EA" w:rsidRPr="00947C24" w:rsidRDefault="009002EA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33</w:t>
      </w:r>
      <w:r w:rsidRPr="00947C24">
        <w:rPr>
          <w:b/>
          <w:color w:val="000000"/>
        </w:rPr>
        <w:t>.Atatürk bizi kimlerden kurtarmış?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Handa            B) Evde          C) Düşmanlardan</w:t>
      </w:r>
    </w:p>
    <w:p w:rsidR="009002EA" w:rsidRDefault="009002EA" w:rsidP="00947C24">
      <w:pPr>
        <w:tabs>
          <w:tab w:val="left" w:pos="2227"/>
        </w:tabs>
        <w:rPr>
          <w:color w:val="000000"/>
        </w:rPr>
      </w:pPr>
    </w:p>
    <w:p w:rsidR="009002EA" w:rsidRPr="00EF23D8" w:rsidRDefault="009002EA" w:rsidP="00947C24">
      <w:pPr>
        <w:tabs>
          <w:tab w:val="left" w:pos="2227"/>
        </w:tabs>
        <w:rPr>
          <w:color w:val="000000"/>
        </w:rPr>
      </w:pPr>
      <w:r>
        <w:rPr>
          <w:b/>
          <w:color w:val="000000"/>
        </w:rPr>
        <w:t>34</w:t>
      </w:r>
      <w:r w:rsidRPr="00947C24">
        <w:rPr>
          <w:b/>
          <w:color w:val="000000"/>
        </w:rPr>
        <w:t>.Atatürk yeniden özenle neyi kurmuş</w:t>
      </w:r>
      <w:r w:rsidRPr="00EF23D8">
        <w:rPr>
          <w:color w:val="000000"/>
        </w:rPr>
        <w:t xml:space="preserve">? 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Bizim toprağı</w:t>
      </w:r>
      <w:r>
        <w:rPr>
          <w:color w:val="000000"/>
        </w:rPr>
        <w:t xml:space="preserve">         </w:t>
      </w:r>
      <w:r w:rsidRPr="00EF23D8">
        <w:rPr>
          <w:color w:val="000000"/>
        </w:rPr>
        <w:t>B) Bu toprağı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>
        <w:rPr>
          <w:color w:val="000000"/>
        </w:rPr>
        <w:t xml:space="preserve">               </w:t>
      </w:r>
      <w:r w:rsidRPr="00EF23D8">
        <w:rPr>
          <w:color w:val="000000"/>
        </w:rPr>
        <w:t>C) Kara toprağı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</w:p>
    <w:p w:rsidR="009002EA" w:rsidRPr="00947C24" w:rsidRDefault="009002EA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35</w:t>
      </w:r>
      <w:r w:rsidRPr="00947C24">
        <w:rPr>
          <w:b/>
          <w:color w:val="000000"/>
        </w:rPr>
        <w:t>.Atatürk dünyaya neyimizi duyurmuş?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A) Adımızı 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B) Ünümüzü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C) Kahramanlıklarımızı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</w:p>
    <w:p w:rsidR="009002EA" w:rsidRPr="00947C24" w:rsidRDefault="009002EA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36</w:t>
      </w:r>
      <w:r w:rsidRPr="00947C24">
        <w:rPr>
          <w:b/>
          <w:color w:val="000000"/>
        </w:rPr>
        <w:t>.Şaire göre Atatürk neye benzermiş?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Gündüz güneşe, gece aya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B)  Gündüz gün, gece yıldıza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C) Gündüz gün, gece aya 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</w:p>
    <w:p w:rsidR="009002EA" w:rsidRPr="00947C24" w:rsidRDefault="009002EA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37</w:t>
      </w:r>
      <w:r w:rsidRPr="00947C24">
        <w:rPr>
          <w:b/>
          <w:color w:val="000000"/>
        </w:rPr>
        <w:t>.Atatürk’ün adını kimler anıyormuş?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A) Büyük, küçük herkes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B) Büyükler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C) Küçükler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</w:p>
    <w:p w:rsidR="009002EA" w:rsidRPr="00947C24" w:rsidRDefault="009002EA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38</w:t>
      </w:r>
      <w:r w:rsidRPr="00947C24">
        <w:rPr>
          <w:b/>
          <w:color w:val="000000"/>
        </w:rPr>
        <w:t>.Şaire göre Atatürk nasıl bir kahramanmış?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A) Anlı kahraman  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B) Anlı şanlı kahraman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C) Şanlı kahraman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</w:p>
    <w:p w:rsidR="009002EA" w:rsidRPr="00947C24" w:rsidRDefault="009002EA" w:rsidP="00947C24">
      <w:pPr>
        <w:tabs>
          <w:tab w:val="left" w:pos="2227"/>
        </w:tabs>
        <w:rPr>
          <w:b/>
          <w:color w:val="000000"/>
        </w:rPr>
      </w:pPr>
      <w:r>
        <w:rPr>
          <w:b/>
          <w:color w:val="000000"/>
        </w:rPr>
        <w:t>39</w:t>
      </w:r>
      <w:r w:rsidRPr="00947C24">
        <w:rPr>
          <w:b/>
          <w:color w:val="000000"/>
        </w:rPr>
        <w:t>.Nabzımızda atan kimmiş?</w:t>
      </w:r>
    </w:p>
    <w:p w:rsidR="009002EA" w:rsidRPr="00EF23D8" w:rsidRDefault="009002EA" w:rsidP="00FA5FAB">
      <w:pPr>
        <w:tabs>
          <w:tab w:val="left" w:pos="2227"/>
        </w:tabs>
        <w:ind w:left="426"/>
        <w:rPr>
          <w:color w:val="000000"/>
        </w:rPr>
      </w:pP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 xml:space="preserve">A) Kendimiz   B) Dostlarımız    C) Atatürk 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</w:p>
    <w:p w:rsidR="009002EA" w:rsidRPr="00EF23D8" w:rsidRDefault="009002EA" w:rsidP="00947C24">
      <w:pPr>
        <w:tabs>
          <w:tab w:val="left" w:pos="2227"/>
        </w:tabs>
        <w:rPr>
          <w:color w:val="000000"/>
        </w:rPr>
      </w:pPr>
      <w:r>
        <w:rPr>
          <w:b/>
          <w:color w:val="000000"/>
        </w:rPr>
        <w:t>40</w:t>
      </w:r>
      <w:r w:rsidRPr="00947C24">
        <w:rPr>
          <w:b/>
          <w:color w:val="000000"/>
        </w:rPr>
        <w:t>.Şiiri yazan  kimmiş</w:t>
      </w:r>
      <w:r w:rsidRPr="00EF23D8">
        <w:rPr>
          <w:color w:val="000000"/>
        </w:rPr>
        <w:t xml:space="preserve">?                 </w:t>
      </w:r>
    </w:p>
    <w:p w:rsidR="009002EA" w:rsidRPr="00EF23D8" w:rsidRDefault="009002EA" w:rsidP="00FA5FAB">
      <w:pPr>
        <w:rPr>
          <w:color w:val="000000"/>
        </w:rPr>
      </w:pPr>
      <w:r w:rsidRPr="00EF23D8">
        <w:rPr>
          <w:color w:val="000000"/>
        </w:rPr>
        <w:t xml:space="preserve">       A) Mehmet Akif ERSOY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B) Mehmet Necati ÖNGAY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  <w:r w:rsidRPr="00EF23D8">
        <w:rPr>
          <w:color w:val="000000"/>
        </w:rPr>
        <w:t>C) Mehmet YILDIZ</w:t>
      </w:r>
    </w:p>
    <w:p w:rsidR="009002EA" w:rsidRPr="00EF23D8" w:rsidRDefault="009002EA" w:rsidP="00FA5FAB">
      <w:pPr>
        <w:tabs>
          <w:tab w:val="left" w:pos="2227"/>
        </w:tabs>
        <w:ind w:left="360"/>
        <w:rPr>
          <w:color w:val="000000"/>
        </w:rPr>
      </w:pPr>
    </w:p>
    <w:sectPr w:rsidR="009002EA" w:rsidRPr="00EF23D8" w:rsidSect="00EF23D8">
      <w:headerReference w:type="default" r:id="rId8"/>
      <w:pgSz w:w="11906" w:h="16838"/>
      <w:pgMar w:top="567" w:right="140" w:bottom="0" w:left="426" w:header="708" w:footer="708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02EA" w:rsidRDefault="009002EA" w:rsidP="00EF23D8">
      <w:r>
        <w:separator/>
      </w:r>
    </w:p>
  </w:endnote>
  <w:endnote w:type="continuationSeparator" w:id="0">
    <w:p w:rsidR="009002EA" w:rsidRDefault="009002EA" w:rsidP="00EF2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02EA" w:rsidRDefault="009002EA" w:rsidP="00EF23D8">
      <w:r>
        <w:separator/>
      </w:r>
    </w:p>
  </w:footnote>
  <w:footnote w:type="continuationSeparator" w:id="0">
    <w:p w:rsidR="009002EA" w:rsidRDefault="009002EA" w:rsidP="00EF23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2EA" w:rsidRDefault="009002EA" w:rsidP="00EF23D8">
    <w:pPr>
      <w:ind w:left="900"/>
      <w:jc w:val="center"/>
      <w:rPr>
        <w:rFonts w:ascii="Comic Sans MS" w:hAnsi="Comic Sans MS"/>
        <w:b/>
        <w:sz w:val="22"/>
        <w:szCs w:val="22"/>
      </w:rPr>
    </w:pPr>
    <w:r>
      <w:rPr>
        <w:rFonts w:ascii="Comic Sans MS" w:hAnsi="Comic Sans MS"/>
        <w:b/>
        <w:sz w:val="22"/>
        <w:szCs w:val="22"/>
      </w:rPr>
      <w:t>TÜRKÇE</w:t>
    </w:r>
  </w:p>
  <w:p w:rsidR="009002EA" w:rsidRDefault="009002E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6722A"/>
    <w:multiLevelType w:val="hybridMultilevel"/>
    <w:tmpl w:val="F1A85C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36D7523"/>
    <w:multiLevelType w:val="hybridMultilevel"/>
    <w:tmpl w:val="7C3A450C"/>
    <w:lvl w:ilvl="0" w:tplc="862CDE22">
      <w:start w:val="1"/>
      <w:numFmt w:val="upperLett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">
    <w:nsid w:val="1811746B"/>
    <w:multiLevelType w:val="hybridMultilevel"/>
    <w:tmpl w:val="305EFE7A"/>
    <w:lvl w:ilvl="0" w:tplc="F942FF4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3729F3"/>
    <w:multiLevelType w:val="hybridMultilevel"/>
    <w:tmpl w:val="032A9E6C"/>
    <w:lvl w:ilvl="0" w:tplc="2EDAEDB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2F91FAD"/>
    <w:multiLevelType w:val="hybridMultilevel"/>
    <w:tmpl w:val="3FA88498"/>
    <w:lvl w:ilvl="0" w:tplc="178226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356088B"/>
    <w:multiLevelType w:val="hybridMultilevel"/>
    <w:tmpl w:val="F7868264"/>
    <w:lvl w:ilvl="0" w:tplc="217AA2F4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DCE1928"/>
    <w:multiLevelType w:val="hybridMultilevel"/>
    <w:tmpl w:val="3D7C4D6A"/>
    <w:lvl w:ilvl="0" w:tplc="E08AAF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2FB1D62"/>
    <w:multiLevelType w:val="hybridMultilevel"/>
    <w:tmpl w:val="42680E70"/>
    <w:lvl w:ilvl="0" w:tplc="041F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BDC44F3"/>
    <w:multiLevelType w:val="hybridMultilevel"/>
    <w:tmpl w:val="AC7A5A52"/>
    <w:lvl w:ilvl="0" w:tplc="1F847756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FD2008"/>
    <w:multiLevelType w:val="hybridMultilevel"/>
    <w:tmpl w:val="E52A1F36"/>
    <w:lvl w:ilvl="0" w:tplc="F942FF46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D3C189A"/>
    <w:multiLevelType w:val="hybridMultilevel"/>
    <w:tmpl w:val="2B3280F2"/>
    <w:lvl w:ilvl="0" w:tplc="041F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D3E655D"/>
    <w:multiLevelType w:val="multilevel"/>
    <w:tmpl w:val="8BCCAEA4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FF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5716BE2"/>
    <w:multiLevelType w:val="hybridMultilevel"/>
    <w:tmpl w:val="3FA88498"/>
    <w:lvl w:ilvl="0" w:tplc="1782264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12"/>
  </w:num>
  <w:num w:numId="4">
    <w:abstractNumId w:val="3"/>
  </w:num>
  <w:num w:numId="5">
    <w:abstractNumId w:val="11"/>
  </w:num>
  <w:num w:numId="6">
    <w:abstractNumId w:val="6"/>
  </w:num>
  <w:num w:numId="7">
    <w:abstractNumId w:val="1"/>
  </w:num>
  <w:num w:numId="8">
    <w:abstractNumId w:val="7"/>
  </w:num>
  <w:num w:numId="9">
    <w:abstractNumId w:val="5"/>
  </w:num>
  <w:num w:numId="10">
    <w:abstractNumId w:val="10"/>
  </w:num>
  <w:num w:numId="11">
    <w:abstractNumId w:val="2"/>
  </w:num>
  <w:num w:numId="12">
    <w:abstractNumId w:val="8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92E"/>
    <w:rsid w:val="00076001"/>
    <w:rsid w:val="000C3296"/>
    <w:rsid w:val="000E136B"/>
    <w:rsid w:val="000E34B7"/>
    <w:rsid w:val="000F394E"/>
    <w:rsid w:val="001063EF"/>
    <w:rsid w:val="001075CC"/>
    <w:rsid w:val="0012782F"/>
    <w:rsid w:val="00181298"/>
    <w:rsid w:val="001856F5"/>
    <w:rsid w:val="001A48B0"/>
    <w:rsid w:val="001F7D9A"/>
    <w:rsid w:val="00226F56"/>
    <w:rsid w:val="00253F22"/>
    <w:rsid w:val="00255241"/>
    <w:rsid w:val="0027193F"/>
    <w:rsid w:val="00277F09"/>
    <w:rsid w:val="0028081C"/>
    <w:rsid w:val="002F27A5"/>
    <w:rsid w:val="003501AE"/>
    <w:rsid w:val="003671AF"/>
    <w:rsid w:val="00377E1E"/>
    <w:rsid w:val="003A4776"/>
    <w:rsid w:val="003B380C"/>
    <w:rsid w:val="003C26E2"/>
    <w:rsid w:val="003C7B92"/>
    <w:rsid w:val="003E5E35"/>
    <w:rsid w:val="003F3E80"/>
    <w:rsid w:val="003F76FD"/>
    <w:rsid w:val="0040361B"/>
    <w:rsid w:val="0041310E"/>
    <w:rsid w:val="00420B34"/>
    <w:rsid w:val="00430BBB"/>
    <w:rsid w:val="00445690"/>
    <w:rsid w:val="00455CB6"/>
    <w:rsid w:val="00464394"/>
    <w:rsid w:val="00471D42"/>
    <w:rsid w:val="0047293D"/>
    <w:rsid w:val="00490415"/>
    <w:rsid w:val="00494BD3"/>
    <w:rsid w:val="004A5E7D"/>
    <w:rsid w:val="004B439A"/>
    <w:rsid w:val="004E19BB"/>
    <w:rsid w:val="004F5DC2"/>
    <w:rsid w:val="00511B97"/>
    <w:rsid w:val="00542867"/>
    <w:rsid w:val="00553DDB"/>
    <w:rsid w:val="005547F6"/>
    <w:rsid w:val="0056355B"/>
    <w:rsid w:val="005C15CB"/>
    <w:rsid w:val="005D0E22"/>
    <w:rsid w:val="0064214D"/>
    <w:rsid w:val="00656C79"/>
    <w:rsid w:val="00684BA6"/>
    <w:rsid w:val="00686C59"/>
    <w:rsid w:val="006943CF"/>
    <w:rsid w:val="006A597A"/>
    <w:rsid w:val="006E304A"/>
    <w:rsid w:val="00740B45"/>
    <w:rsid w:val="007428FA"/>
    <w:rsid w:val="00766A0F"/>
    <w:rsid w:val="00766DAA"/>
    <w:rsid w:val="00770804"/>
    <w:rsid w:val="007A5938"/>
    <w:rsid w:val="007C0568"/>
    <w:rsid w:val="007C190F"/>
    <w:rsid w:val="007E38CF"/>
    <w:rsid w:val="007F7BCE"/>
    <w:rsid w:val="0082382D"/>
    <w:rsid w:val="00860B24"/>
    <w:rsid w:val="00892591"/>
    <w:rsid w:val="00893BFC"/>
    <w:rsid w:val="0089641E"/>
    <w:rsid w:val="008A1690"/>
    <w:rsid w:val="008A7B83"/>
    <w:rsid w:val="008C0AE3"/>
    <w:rsid w:val="008D03B3"/>
    <w:rsid w:val="008D1C57"/>
    <w:rsid w:val="009002EA"/>
    <w:rsid w:val="009118AE"/>
    <w:rsid w:val="00927D1D"/>
    <w:rsid w:val="00941292"/>
    <w:rsid w:val="00942DFC"/>
    <w:rsid w:val="00947C24"/>
    <w:rsid w:val="0099092E"/>
    <w:rsid w:val="009A359C"/>
    <w:rsid w:val="009D2CAE"/>
    <w:rsid w:val="009D4D43"/>
    <w:rsid w:val="009D7F23"/>
    <w:rsid w:val="009E290A"/>
    <w:rsid w:val="009E4902"/>
    <w:rsid w:val="009F3E3F"/>
    <w:rsid w:val="00A25BE6"/>
    <w:rsid w:val="00A57D3D"/>
    <w:rsid w:val="00A82832"/>
    <w:rsid w:val="00A8627F"/>
    <w:rsid w:val="00AA6963"/>
    <w:rsid w:val="00B05515"/>
    <w:rsid w:val="00B17390"/>
    <w:rsid w:val="00B23437"/>
    <w:rsid w:val="00B25D30"/>
    <w:rsid w:val="00B43291"/>
    <w:rsid w:val="00B43472"/>
    <w:rsid w:val="00B4376E"/>
    <w:rsid w:val="00BA60F8"/>
    <w:rsid w:val="00BB5201"/>
    <w:rsid w:val="00BC58E1"/>
    <w:rsid w:val="00BD7B8F"/>
    <w:rsid w:val="00C12DE1"/>
    <w:rsid w:val="00C418CE"/>
    <w:rsid w:val="00C5154E"/>
    <w:rsid w:val="00C53400"/>
    <w:rsid w:val="00C660BC"/>
    <w:rsid w:val="00C768AD"/>
    <w:rsid w:val="00CC619F"/>
    <w:rsid w:val="00CD3C64"/>
    <w:rsid w:val="00CE0C2B"/>
    <w:rsid w:val="00D26425"/>
    <w:rsid w:val="00D311CF"/>
    <w:rsid w:val="00D36603"/>
    <w:rsid w:val="00D37BF6"/>
    <w:rsid w:val="00D64B11"/>
    <w:rsid w:val="00D853FE"/>
    <w:rsid w:val="00DA4A3E"/>
    <w:rsid w:val="00DB1978"/>
    <w:rsid w:val="00DC37BE"/>
    <w:rsid w:val="00DC410C"/>
    <w:rsid w:val="00DD12B2"/>
    <w:rsid w:val="00DD2E21"/>
    <w:rsid w:val="00DE3B72"/>
    <w:rsid w:val="00E04244"/>
    <w:rsid w:val="00E06C13"/>
    <w:rsid w:val="00E249C0"/>
    <w:rsid w:val="00E36CA7"/>
    <w:rsid w:val="00E55737"/>
    <w:rsid w:val="00E66A39"/>
    <w:rsid w:val="00E67FD4"/>
    <w:rsid w:val="00E82475"/>
    <w:rsid w:val="00E82989"/>
    <w:rsid w:val="00EC59A0"/>
    <w:rsid w:val="00ED2696"/>
    <w:rsid w:val="00ED297A"/>
    <w:rsid w:val="00EE6A86"/>
    <w:rsid w:val="00EF23D8"/>
    <w:rsid w:val="00F02DAE"/>
    <w:rsid w:val="00F22CC8"/>
    <w:rsid w:val="00F30094"/>
    <w:rsid w:val="00F330DF"/>
    <w:rsid w:val="00F36470"/>
    <w:rsid w:val="00F7674A"/>
    <w:rsid w:val="00F76A77"/>
    <w:rsid w:val="00F80525"/>
    <w:rsid w:val="00FA4916"/>
    <w:rsid w:val="00FA5FAB"/>
    <w:rsid w:val="00FB11B7"/>
    <w:rsid w:val="00FB5D57"/>
    <w:rsid w:val="00FB74DF"/>
    <w:rsid w:val="00FC19AD"/>
    <w:rsid w:val="00FD035B"/>
    <w:rsid w:val="00FE33BB"/>
    <w:rsid w:val="00FF5A37"/>
    <w:rsid w:val="00FF79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292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311CF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D311CF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893BFC"/>
    <w:pPr>
      <w:spacing w:before="100" w:beforeAutospacing="1" w:after="100" w:afterAutospacing="1"/>
    </w:pPr>
  </w:style>
  <w:style w:type="table" w:styleId="TableGrid">
    <w:name w:val="Table Grid"/>
    <w:basedOn w:val="TableNormal"/>
    <w:uiPriority w:val="99"/>
    <w:rsid w:val="007F7BC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E34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E5C"/>
    <w:rPr>
      <w:sz w:val="0"/>
      <w:szCs w:val="0"/>
    </w:rPr>
  </w:style>
  <w:style w:type="character" w:styleId="Strong">
    <w:name w:val="Strong"/>
    <w:basedOn w:val="DefaultParagraphFont"/>
    <w:uiPriority w:val="99"/>
    <w:qFormat/>
    <w:rsid w:val="00FA5FAB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EF23D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F23D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F23D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F23D8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067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7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06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067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7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7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2</Pages>
  <Words>858</Words>
  <Characters>4894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dell</dc:creator>
  <cp:keywords>www.sorubak.com</cp:keywords>
  <dc:description>www.sorubak.com</dc:description>
  <cp:lastModifiedBy>edanur</cp:lastModifiedBy>
  <cp:revision>5</cp:revision>
  <cp:lastPrinted>2012-01-10T11:42:00Z</cp:lastPrinted>
  <dcterms:created xsi:type="dcterms:W3CDTF">2012-11-30T19:25:00Z</dcterms:created>
  <dcterms:modified xsi:type="dcterms:W3CDTF">2013-12-09T20:31:00Z</dcterms:modified>
  <cp:category>www.sorubak.com</cp:category>
</cp:coreProperties>
</file>