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89" w:rsidRDefault="00266B89" w:rsidP="00B64A76">
      <w:pPr>
        <w:ind w:left="180" w:hanging="180"/>
        <w:rPr>
          <w:color w:val="0070C0"/>
        </w:rPr>
      </w:pPr>
      <w:r>
        <w:rPr>
          <w:color w:val="0070C0"/>
        </w:rPr>
        <w:t xml:space="preserve">                                                                   </w:t>
      </w:r>
    </w:p>
    <w:p w:rsidR="00266B89" w:rsidRPr="00B64A76" w:rsidRDefault="00266B89" w:rsidP="00B64A76">
      <w:pPr>
        <w:ind w:left="180" w:hanging="180"/>
        <w:rPr>
          <w:sz w:val="24"/>
        </w:rPr>
      </w:pPr>
      <w:r>
        <w:rPr>
          <w:color w:val="0070C0"/>
        </w:rPr>
        <w:t xml:space="preserve">                                                                       </w:t>
      </w:r>
      <w:r>
        <w:rPr>
          <w:color w:val="0070C0"/>
          <w:sz w:val="24"/>
        </w:rPr>
        <w:t xml:space="preserve">FETHİYE </w:t>
      </w:r>
      <w:r w:rsidRPr="00B64A76">
        <w:rPr>
          <w:color w:val="0070C0"/>
          <w:sz w:val="24"/>
        </w:rPr>
        <w:t xml:space="preserve"> İLKOKULU    </w:t>
      </w:r>
      <w:r>
        <w:rPr>
          <w:color w:val="0070C0"/>
          <w:sz w:val="24"/>
        </w:rPr>
        <w:t xml:space="preserve">                                         </w:t>
      </w:r>
      <w:r w:rsidRPr="00B64A76">
        <w:rPr>
          <w:color w:val="0070C0"/>
          <w:sz w:val="24"/>
        </w:rPr>
        <w:t xml:space="preserve"> </w:t>
      </w:r>
      <w:r w:rsidRPr="00B7378D">
        <w:rPr>
          <w:b/>
          <w:sz w:val="24"/>
        </w:rPr>
        <w:t>(1)</w:t>
      </w:r>
    </w:p>
    <w:p w:rsidR="00266B89" w:rsidRPr="00B64A76" w:rsidRDefault="00266B89" w:rsidP="00B64A76">
      <w:pPr>
        <w:jc w:val="center"/>
        <w:rPr>
          <w:color w:val="0070C0"/>
          <w:sz w:val="24"/>
        </w:rPr>
      </w:pPr>
      <w:r>
        <w:rPr>
          <w:color w:val="0070C0"/>
          <w:sz w:val="24"/>
        </w:rPr>
        <w:t xml:space="preserve">2013-2014 </w:t>
      </w:r>
      <w:r w:rsidRPr="00B64A76">
        <w:rPr>
          <w:color w:val="0070C0"/>
          <w:sz w:val="24"/>
        </w:rPr>
        <w:t xml:space="preserve"> ÖĞRETİM YILI</w:t>
      </w:r>
    </w:p>
    <w:p w:rsidR="00266B89" w:rsidRPr="00B64A76" w:rsidRDefault="00266B89" w:rsidP="00B64A76">
      <w:pPr>
        <w:jc w:val="center"/>
        <w:rPr>
          <w:color w:val="0070C0"/>
          <w:sz w:val="24"/>
        </w:rPr>
      </w:pPr>
      <w:r>
        <w:rPr>
          <w:color w:val="0070C0"/>
          <w:sz w:val="24"/>
        </w:rPr>
        <w:t>3</w:t>
      </w:r>
      <w:r w:rsidRPr="00B64A76">
        <w:rPr>
          <w:color w:val="0070C0"/>
          <w:sz w:val="24"/>
        </w:rPr>
        <w:t>. SINIFLAR  ZÜMRE ÖĞRETMENLER KURULU</w:t>
      </w:r>
    </w:p>
    <w:p w:rsidR="00266B89" w:rsidRPr="00B64A76" w:rsidRDefault="00266B89" w:rsidP="00A54BD9">
      <w:pPr>
        <w:jc w:val="center"/>
        <w:rPr>
          <w:color w:val="0070C0"/>
          <w:sz w:val="24"/>
        </w:rPr>
      </w:pPr>
      <w:r>
        <w:rPr>
          <w:color w:val="0070C0"/>
          <w:sz w:val="24"/>
        </w:rPr>
        <w:t>2</w:t>
      </w:r>
      <w:r w:rsidRPr="00B64A76">
        <w:rPr>
          <w:color w:val="0070C0"/>
          <w:sz w:val="24"/>
        </w:rPr>
        <w:t>. TOPLANTI  TUTANAĞIDIR</w:t>
      </w:r>
      <w:r>
        <w:rPr>
          <w:color w:val="0070C0"/>
          <w:sz w:val="24"/>
        </w:rPr>
        <w:t xml:space="preserve"> (2.Dönem Başı)</w:t>
      </w:r>
    </w:p>
    <w:p w:rsidR="00266B89" w:rsidRPr="00B64A76" w:rsidRDefault="00266B89" w:rsidP="00B64A76">
      <w:pPr>
        <w:rPr>
          <w:sz w:val="24"/>
        </w:rPr>
      </w:pPr>
    </w:p>
    <w:p w:rsidR="00266B89" w:rsidRPr="00B64A76" w:rsidRDefault="00266B89" w:rsidP="00B64A76">
      <w:pPr>
        <w:rPr>
          <w:sz w:val="24"/>
        </w:rPr>
      </w:pPr>
      <w:r w:rsidRPr="00B64A76">
        <w:rPr>
          <w:sz w:val="24"/>
        </w:rPr>
        <w:t xml:space="preserve">Toplantı-Karar No     :  </w:t>
      </w:r>
      <w:r>
        <w:rPr>
          <w:sz w:val="24"/>
        </w:rPr>
        <w:t>2</w:t>
      </w:r>
      <w:r w:rsidRPr="00B64A76">
        <w:rPr>
          <w:sz w:val="24"/>
        </w:rPr>
        <w:t xml:space="preserve"> (</w:t>
      </w:r>
      <w:r>
        <w:rPr>
          <w:sz w:val="24"/>
        </w:rPr>
        <w:t>2.Dönem Başı)</w:t>
      </w:r>
    </w:p>
    <w:p w:rsidR="00266B89" w:rsidRPr="00B64A76" w:rsidRDefault="00266B89" w:rsidP="00B64A76">
      <w:pPr>
        <w:rPr>
          <w:sz w:val="24"/>
        </w:rPr>
      </w:pPr>
      <w:r w:rsidRPr="00B64A76">
        <w:rPr>
          <w:sz w:val="24"/>
        </w:rPr>
        <w:t xml:space="preserve">Sınıf                           :  </w:t>
      </w:r>
      <w:r>
        <w:rPr>
          <w:sz w:val="24"/>
        </w:rPr>
        <w:t>3</w:t>
      </w:r>
      <w:r w:rsidRPr="00B64A76">
        <w:rPr>
          <w:sz w:val="24"/>
        </w:rPr>
        <w:t>. Sınıflar</w:t>
      </w:r>
    </w:p>
    <w:p w:rsidR="00266B89" w:rsidRPr="00B64A76" w:rsidRDefault="00266B89" w:rsidP="00B64A76">
      <w:pPr>
        <w:rPr>
          <w:sz w:val="24"/>
        </w:rPr>
      </w:pPr>
      <w:r w:rsidRPr="00B64A76">
        <w:rPr>
          <w:sz w:val="24"/>
        </w:rPr>
        <w:t xml:space="preserve">Top-Karar.Tarihi       :  </w:t>
      </w:r>
      <w:r>
        <w:rPr>
          <w:sz w:val="24"/>
        </w:rPr>
        <w:t>12</w:t>
      </w:r>
      <w:r w:rsidRPr="00B64A76">
        <w:rPr>
          <w:sz w:val="24"/>
        </w:rPr>
        <w:t>.0</w:t>
      </w:r>
      <w:r>
        <w:rPr>
          <w:sz w:val="24"/>
        </w:rPr>
        <w:t>2</w:t>
      </w:r>
      <w:r w:rsidRPr="00B64A76">
        <w:rPr>
          <w:sz w:val="24"/>
        </w:rPr>
        <w:t>.20</w:t>
      </w:r>
      <w:r>
        <w:rPr>
          <w:sz w:val="24"/>
        </w:rPr>
        <w:t>14  10.30</w:t>
      </w:r>
    </w:p>
    <w:p w:rsidR="00266B89" w:rsidRPr="00B64A76" w:rsidRDefault="00266B89" w:rsidP="00B64A76">
      <w:pPr>
        <w:rPr>
          <w:sz w:val="24"/>
        </w:rPr>
      </w:pPr>
      <w:r w:rsidRPr="00B64A76">
        <w:rPr>
          <w:sz w:val="24"/>
        </w:rPr>
        <w:t xml:space="preserve">Top. Yeri        </w:t>
      </w:r>
      <w:r>
        <w:rPr>
          <w:sz w:val="24"/>
        </w:rPr>
        <w:t xml:space="preserve">           :  Öğretmenler odası</w:t>
      </w:r>
    </w:p>
    <w:p w:rsidR="00266B89" w:rsidRPr="007316B6" w:rsidRDefault="00266B89" w:rsidP="007316B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sz w:val="24"/>
        </w:rPr>
      </w:pPr>
      <w:r w:rsidRPr="00B64A76">
        <w:rPr>
          <w:sz w:val="24"/>
        </w:rPr>
        <w:t xml:space="preserve">Top.Katılanlar           :  </w:t>
      </w:r>
      <w:r w:rsidRPr="007316B6">
        <w:rPr>
          <w:bCs/>
          <w:sz w:val="24"/>
        </w:rPr>
        <w:t>Okul müdür yardımcısı ( Vahap Ölmez ), 3.Sınıf öğretmenleri ( Mustafa  Akaslan, Zehra Tuncer, Mine Doğan, Neşe Ulutaş, Gökhan Kaya )</w:t>
      </w:r>
    </w:p>
    <w:p w:rsidR="00266B89" w:rsidRDefault="00266B89" w:rsidP="007316B6">
      <w:pPr>
        <w:rPr>
          <w:sz w:val="24"/>
        </w:rPr>
      </w:pPr>
      <w:hyperlink r:id="rId5" w:history="1">
        <w:r w:rsidRPr="008564B8">
          <w:rPr>
            <w:rStyle w:val="Hyperlink"/>
          </w:rPr>
          <w:t>www.sorubak.com</w:t>
        </w:r>
      </w:hyperlink>
    </w:p>
    <w:p w:rsidR="00266B89" w:rsidRPr="00067136" w:rsidRDefault="00266B89" w:rsidP="00A034A5">
      <w:pPr>
        <w:rPr>
          <w:sz w:val="24"/>
        </w:rPr>
      </w:pPr>
    </w:p>
    <w:p w:rsidR="00266B89" w:rsidRPr="00B64A76" w:rsidRDefault="00266B89" w:rsidP="00B64A76">
      <w:pPr>
        <w:rPr>
          <w:sz w:val="24"/>
        </w:rPr>
      </w:pPr>
    </w:p>
    <w:p w:rsidR="00266B89" w:rsidRPr="00B64A76" w:rsidRDefault="00266B89" w:rsidP="00B64A76">
      <w:pPr>
        <w:rPr>
          <w:b/>
          <w:color w:val="0070C0"/>
          <w:sz w:val="24"/>
          <w:u w:val="single"/>
        </w:rPr>
      </w:pPr>
      <w:r w:rsidRPr="00B64A76">
        <w:rPr>
          <w:b/>
          <w:color w:val="0070C0"/>
          <w:sz w:val="24"/>
        </w:rPr>
        <w:t>G Ü N D E M  :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Cs/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01)</w:t>
      </w:r>
      <w:r w:rsidRPr="00B64A76">
        <w:rPr>
          <w:sz w:val="24"/>
        </w:rPr>
        <w:t xml:space="preserve"> </w:t>
      </w:r>
      <w:r>
        <w:rPr>
          <w:sz w:val="24"/>
        </w:rPr>
        <w:t xml:space="preserve"> </w:t>
      </w:r>
      <w:r w:rsidRPr="00B64A76">
        <w:rPr>
          <w:sz w:val="24"/>
        </w:rPr>
        <w:t xml:space="preserve">Açılış, yoklama, yönetmeliğin zümre ile ilgili </w:t>
      </w:r>
      <w:hyperlink r:id="rId6" w:anchor="M95" w:history="1">
        <w:r w:rsidRPr="00B64A76">
          <w:rPr>
            <w:rStyle w:val="Hyperlink"/>
            <w:sz w:val="24"/>
          </w:rPr>
          <w:t>95</w:t>
        </w:r>
      </w:hyperlink>
      <w:r w:rsidRPr="00B64A76">
        <w:rPr>
          <w:sz w:val="24"/>
        </w:rPr>
        <w:t xml:space="preserve">. maddesinin okunması, </w:t>
      </w:r>
    </w:p>
    <w:p w:rsidR="00266B89" w:rsidRDefault="00266B89" w:rsidP="00DA3FC3">
      <w:pPr>
        <w:pStyle w:val="BodyTextIndent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b/>
          <w:bCs/>
          <w:sz w:val="24"/>
        </w:rPr>
      </w:pPr>
    </w:p>
    <w:p w:rsidR="00266B89" w:rsidRPr="00B64A76" w:rsidRDefault="00266B89" w:rsidP="00DA3FC3">
      <w:pPr>
        <w:pStyle w:val="BodyTextIndent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sz w:val="24"/>
        </w:rPr>
      </w:pPr>
      <w:r w:rsidRPr="00B64A76">
        <w:rPr>
          <w:b/>
          <w:bCs/>
          <w:sz w:val="24"/>
        </w:rPr>
        <w:t>02)</w:t>
      </w:r>
      <w:r w:rsidRPr="00B64A76">
        <w:rPr>
          <w:sz w:val="24"/>
        </w:rPr>
        <w:t xml:space="preserve"> Mevzuattaki yenilik ve değişikliklerin, yeni gelen emir, genelge ve tebliğlerin incelenmesi,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color w:val="FF0000"/>
          <w:sz w:val="24"/>
        </w:rPr>
        <w:t>*</w:t>
      </w:r>
      <w:r w:rsidRPr="00B64A76">
        <w:rPr>
          <w:sz w:val="24"/>
        </w:rPr>
        <w:t xml:space="preserve"> Öğretim yılı iş </w:t>
      </w:r>
      <w:hyperlink r:id="rId7" w:history="1">
        <w:r w:rsidRPr="00B64A76">
          <w:rPr>
            <w:rStyle w:val="Hyperlink"/>
            <w:sz w:val="24"/>
          </w:rPr>
          <w:t>takvimi</w:t>
        </w:r>
      </w:hyperlink>
      <w:r w:rsidRPr="00B64A76">
        <w:rPr>
          <w:sz w:val="24"/>
        </w:rPr>
        <w:t xml:space="preserve"> ve öğretmen yıllık çalışma </w:t>
      </w:r>
      <w:hyperlink r:id="rId8" w:history="1">
        <w:r w:rsidRPr="00B64A76">
          <w:rPr>
            <w:rStyle w:val="Hyperlink"/>
            <w:sz w:val="24"/>
          </w:rPr>
          <w:t>programı</w:t>
        </w:r>
      </w:hyperlink>
      <w:r w:rsidRPr="00B64A76">
        <w:rPr>
          <w:sz w:val="24"/>
        </w:rPr>
        <w:t>nın değerlendirilmesi, aksamalar varsa gerekli değişikliklerin yapılması,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03)</w:t>
      </w:r>
      <w:r w:rsidRPr="00B64A76">
        <w:rPr>
          <w:sz w:val="24"/>
        </w:rPr>
        <w:t xml:space="preserve"> 1. dönem; ünitelendirilmiş yıllık plana yazılan ders içi, disiplin ve ara disiplin kazanımları ile </w:t>
      </w:r>
      <w:r>
        <w:rPr>
          <w:sz w:val="24"/>
        </w:rPr>
        <w:t xml:space="preserve">   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sz w:val="24"/>
        </w:rPr>
        <w:t xml:space="preserve">etkinliklerin gerçekleşme durumunun değerlendirilmesi, aksaklık varsa alınacak önlemlerin belirlenip plana eklenmesi, </w:t>
      </w:r>
    </w:p>
    <w:p w:rsidR="00266B89" w:rsidRDefault="00266B89" w:rsidP="00DA3FC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b/>
          <w:bCs/>
          <w:sz w:val="24"/>
        </w:rPr>
      </w:pPr>
    </w:p>
    <w:p w:rsidR="00266B89" w:rsidRPr="00B64A76" w:rsidRDefault="00266B89" w:rsidP="00DA3FC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sz w:val="24"/>
        </w:rPr>
      </w:pPr>
      <w:r w:rsidRPr="00B64A76">
        <w:rPr>
          <w:b/>
          <w:bCs/>
          <w:sz w:val="24"/>
        </w:rPr>
        <w:t xml:space="preserve">04) </w:t>
      </w:r>
      <w:r w:rsidRPr="00B64A76">
        <w:rPr>
          <w:sz w:val="24"/>
        </w:rPr>
        <w:t xml:space="preserve">1. dönem; plana alınan ders ve Atatürkçülük konularından bitirilemeyenler varsa sebeplerinin belirlenmesi ve 2. dönem nasıl telafi edileceğinin kararlaştırılıp plana yazılması,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 xml:space="preserve">05) </w:t>
      </w:r>
      <w:r w:rsidRPr="00B64A76">
        <w:rPr>
          <w:sz w:val="24"/>
        </w:rPr>
        <w:t xml:space="preserve">1. dönem;  ünite, tema ve konu sıralamasında yapılan yer değişikliklerinin yararlı olup-olmadığının ve belirlenen sıralamaya devam edilip-edilmeyeceğinin  kararlaştırılması,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06)</w:t>
      </w:r>
      <w:r w:rsidRPr="00B64A76">
        <w:rPr>
          <w:sz w:val="24"/>
        </w:rPr>
        <w:t xml:space="preserve"> 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07)</w:t>
      </w:r>
      <w:r w:rsidRPr="00B64A76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Pr="00B64A76">
        <w:rPr>
          <w:bCs/>
          <w:sz w:val="24"/>
        </w:rPr>
        <w:t>. dönem; etkinliklerde kullanılması kararlaştırılan kaynak, araç-gereçlerin temin ve kullanım durumunun değerlendirilmesi</w:t>
      </w:r>
      <w:r w:rsidRPr="00B64A76">
        <w:rPr>
          <w:sz w:val="24"/>
        </w:rPr>
        <w:t>, aksaklık varsa yapılacak değişikliklerin belirlenmesi,</w:t>
      </w:r>
      <w:r w:rsidRPr="00B64A76">
        <w:rPr>
          <w:color w:val="FF0000"/>
          <w:sz w:val="24"/>
        </w:rPr>
        <w:t xml:space="preserve">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08)</w:t>
      </w:r>
      <w:r w:rsidRPr="00B64A76">
        <w:rPr>
          <w:sz w:val="24"/>
        </w:rPr>
        <w:t xml:space="preserve"> </w:t>
      </w:r>
      <w:r>
        <w:rPr>
          <w:sz w:val="24"/>
        </w:rPr>
        <w:t>2</w:t>
      </w:r>
      <w:r w:rsidRPr="00B64A76">
        <w:rPr>
          <w:sz w:val="24"/>
        </w:rPr>
        <w:t>. dönem; yapılması planlanan inceleme, gezi, gözlem, deney ve araştırmaların yapılma durumunun değerlendirilmesi, aksaklık varsa sebeplerinin ve yapılacak değişikliklerin belirlenmesi,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09)</w:t>
      </w:r>
      <w:r w:rsidRPr="00B64A76">
        <w:rPr>
          <w:sz w:val="24"/>
        </w:rPr>
        <w:t xml:space="preserve"> 1. dönem; ders için hedeflenen sınıf başarı % lerinin şubeler bazında tek, tek tespit edilmesi, şubeler arası farklılıkların nedenlerinin tespit edilmesi, eksiklik varsa sebeplerinin belirtilmesi ve düzeyin yükseltilmesi için 2. dönem alınacak önlemlerin ve yeni hedef başarı %’ sinin kararlaştırılması, 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  <w:r w:rsidRPr="00B64A76">
        <w:rPr>
          <w:b/>
          <w:bCs/>
          <w:sz w:val="24"/>
        </w:rPr>
        <w:t xml:space="preserve">10) </w:t>
      </w:r>
      <w:r>
        <w:rPr>
          <w:b/>
          <w:bCs/>
          <w:sz w:val="24"/>
        </w:rPr>
        <w:t>2</w:t>
      </w:r>
      <w:r w:rsidRPr="00B64A76">
        <w:rPr>
          <w:bCs/>
          <w:sz w:val="24"/>
        </w:rPr>
        <w:t xml:space="preserve">. dönem; </w:t>
      </w:r>
      <w:r w:rsidRPr="00B64A76">
        <w:rPr>
          <w:sz w:val="24"/>
        </w:rPr>
        <w:t xml:space="preserve">yapılması planlanan sınavların sayılarının, zamanlarının, türlerinin tespitindeki isabet durumunun belirlenmesi, ihtiyaç varsa 2. dönem için yapılacak değişikliklerin belirlenip plana eklenmesi, (İY. </w:t>
      </w:r>
      <w:hyperlink r:id="rId9" w:anchor="M35" w:history="1">
        <w:r w:rsidRPr="00B64A76">
          <w:rPr>
            <w:rStyle w:val="Hyperlink"/>
            <w:sz w:val="24"/>
          </w:rPr>
          <w:t>35</w:t>
        </w:r>
      </w:hyperlink>
      <w:r w:rsidRPr="00B64A76">
        <w:rPr>
          <w:color w:val="0000FF"/>
          <w:sz w:val="24"/>
        </w:rPr>
        <w:t xml:space="preserve">, </w:t>
      </w:r>
      <w:hyperlink r:id="rId10" w:anchor="M36" w:history="1">
        <w:r w:rsidRPr="00B64A76">
          <w:rPr>
            <w:rStyle w:val="Hyperlink"/>
            <w:sz w:val="24"/>
          </w:rPr>
          <w:t>36</w:t>
        </w:r>
      </w:hyperlink>
      <w:r w:rsidRPr="00B64A76">
        <w:rPr>
          <w:sz w:val="24"/>
        </w:rPr>
        <w:t>)</w:t>
      </w:r>
      <w:r>
        <w:rPr>
          <w:b/>
          <w:bCs/>
          <w:sz w:val="24"/>
        </w:rPr>
        <w:t xml:space="preserve">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                                                                   (2)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11)</w:t>
      </w:r>
      <w:r w:rsidRPr="00B64A76">
        <w:rPr>
          <w:sz w:val="24"/>
        </w:rPr>
        <w:t xml:space="preserve"> 1. dönem; öğrencilere verilen performans görevlerinin gerçekleşme düzeyinin, </w:t>
      </w:r>
      <w:hyperlink r:id="rId11" w:history="1">
        <w:r w:rsidRPr="00B64A76">
          <w:rPr>
            <w:rStyle w:val="Hyperlink"/>
            <w:sz w:val="24"/>
          </w:rPr>
          <w:t>proje</w:t>
        </w:r>
      </w:hyperlink>
      <w:r w:rsidRPr="00B64A76">
        <w:rPr>
          <w:sz w:val="24"/>
        </w:rPr>
        <w:t xml:space="preserve"> konularının uygunluğunun ve </w:t>
      </w:r>
      <w:r w:rsidRPr="00B64A76">
        <w:rPr>
          <w:color w:val="993300"/>
          <w:sz w:val="24"/>
        </w:rPr>
        <w:t xml:space="preserve">değerlendirme </w:t>
      </w:r>
      <w:r w:rsidRPr="00B64A76">
        <w:rPr>
          <w:sz w:val="24"/>
        </w:rPr>
        <w:t>ölçütlerindeki isabet du</w:t>
      </w:r>
      <w:r>
        <w:rPr>
          <w:sz w:val="24"/>
        </w:rPr>
        <w:t xml:space="preserve">rumunun değerlendirilmesi, 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12)</w:t>
      </w:r>
      <w:r w:rsidRPr="00B64A76">
        <w:rPr>
          <w:sz w:val="24"/>
        </w:rPr>
        <w:t xml:space="preserve"> 1. dönem idareden ve velilerden istenen desteklerin gerçekleşme durumu ile velilerin ders izleme işlemlerinin değerlendirilmesi, aksaklık varsa alınacak tedbirlerin belirlenmesi,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13)</w:t>
      </w:r>
      <w:r w:rsidRPr="00B64A76">
        <w:rPr>
          <w:sz w:val="24"/>
        </w:rPr>
        <w:t xml:space="preserve"> 1. dönem; öğretmenlerin hizmet içi eğitim ihtiyaçlarının giderilme durumunun değerlendirilmesi, gerçekleşmemiş ihtiyaçların telafisi için alınması gereken tedbirlerin belirlenmesi,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14)</w:t>
      </w:r>
      <w:r w:rsidRPr="00B64A76">
        <w:rPr>
          <w:sz w:val="24"/>
        </w:rPr>
        <w:t xml:space="preserve"> 1. dönem; Eğitim Bölgesi Zümre Öğretmenler Kurulu Gündemi’ne taşınan sorunların çözülme durumunun değerlendirilmesi, aksaklık varsa yapılması gereken işlemlerin belirlenmesi,  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sz w:val="24"/>
        </w:rPr>
        <w:t>15)</w:t>
      </w:r>
      <w:r w:rsidRPr="00B64A76">
        <w:rPr>
          <w:sz w:val="24"/>
        </w:rPr>
        <w:t xml:space="preserve"> 1. dönem; derse özel olarak kararlaştırılan diğer hususların değerlendirilmesi, aksaklık varsa 2. dönem yapılacak değişikliklerin belirlenip plana eklenmesi,</w:t>
      </w:r>
    </w:p>
    <w:p w:rsidR="00266B89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FF0000"/>
          <w:sz w:val="24"/>
        </w:rPr>
      </w:pP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color w:val="FF0000"/>
          <w:sz w:val="24"/>
        </w:rPr>
        <w:t>*</w:t>
      </w:r>
      <w:r w:rsidRPr="00B64A76">
        <w:rPr>
          <w:sz w:val="24"/>
        </w:rPr>
        <w:t xml:space="preserve"> Dilek, temenniler ve kapanış. </w:t>
      </w:r>
    </w:p>
    <w:p w:rsidR="00266B89" w:rsidRPr="00B64A76" w:rsidRDefault="00266B89" w:rsidP="00DA3FC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09313B">
      <w:pPr>
        <w:rPr>
          <w:b/>
          <w:color w:val="0070C0"/>
          <w:sz w:val="24"/>
        </w:rPr>
      </w:pPr>
      <w:r w:rsidRPr="00B64A76">
        <w:rPr>
          <w:b/>
          <w:color w:val="0070C0"/>
          <w:sz w:val="24"/>
        </w:rPr>
        <w:t xml:space="preserve">G </w:t>
      </w:r>
      <w:r>
        <w:rPr>
          <w:b/>
          <w:color w:val="0070C0"/>
          <w:sz w:val="24"/>
        </w:rPr>
        <w:t xml:space="preserve">Ö R </w:t>
      </w:r>
      <w:r w:rsidRPr="00B64A76">
        <w:rPr>
          <w:b/>
          <w:color w:val="0070C0"/>
          <w:sz w:val="24"/>
        </w:rPr>
        <w:t>Ü</w:t>
      </w:r>
      <w:r>
        <w:rPr>
          <w:b/>
          <w:color w:val="0070C0"/>
          <w:sz w:val="24"/>
        </w:rPr>
        <w:t xml:space="preserve"> Ş M E L E R  :</w:t>
      </w:r>
    </w:p>
    <w:p w:rsidR="00266B89" w:rsidRDefault="00266B89" w:rsidP="0009313B">
      <w:pPr>
        <w:rPr>
          <w:b/>
          <w:color w:val="0070C0"/>
          <w:sz w:val="24"/>
        </w:rPr>
      </w:pPr>
    </w:p>
    <w:p w:rsidR="00266B89" w:rsidRPr="007316B6" w:rsidRDefault="00266B89" w:rsidP="007316B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sz w:val="24"/>
        </w:rPr>
      </w:pPr>
      <w:r w:rsidRPr="00B64A76">
        <w:rPr>
          <w:b/>
          <w:bCs/>
          <w:sz w:val="24"/>
        </w:rPr>
        <w:t>01)</w:t>
      </w:r>
      <w:r w:rsidRPr="00B64A76">
        <w:rPr>
          <w:sz w:val="24"/>
        </w:rPr>
        <w:t xml:space="preserve"> </w:t>
      </w:r>
      <w:r>
        <w:rPr>
          <w:sz w:val="24"/>
        </w:rPr>
        <w:t xml:space="preserve"> </w:t>
      </w:r>
      <w:r w:rsidRPr="007316B6">
        <w:rPr>
          <w:bCs/>
          <w:sz w:val="24"/>
        </w:rPr>
        <w:t xml:space="preserve">Okul </w:t>
      </w:r>
      <w:r>
        <w:rPr>
          <w:bCs/>
          <w:sz w:val="24"/>
        </w:rPr>
        <w:t xml:space="preserve">müdür yardımcısı  Vahap Ölmez </w:t>
      </w:r>
      <w:r w:rsidRPr="007316B6">
        <w:rPr>
          <w:bCs/>
          <w:sz w:val="24"/>
        </w:rPr>
        <w:t>, 3.Sın</w:t>
      </w:r>
      <w:r>
        <w:rPr>
          <w:bCs/>
          <w:sz w:val="24"/>
        </w:rPr>
        <w:t xml:space="preserve">ıf öğretmenleri </w:t>
      </w:r>
      <w:r w:rsidRPr="007316B6">
        <w:rPr>
          <w:bCs/>
          <w:sz w:val="24"/>
        </w:rPr>
        <w:t xml:space="preserve"> Mustafa Akaslan, Zehra Tuncer, Mine Doğan, Neşe Ulutaş, Gökhan Kaya</w:t>
      </w:r>
      <w:r>
        <w:rPr>
          <w:bCs/>
          <w:sz w:val="24"/>
        </w:rPr>
        <w:t xml:space="preserve"> </w:t>
      </w:r>
      <w:r>
        <w:rPr>
          <w:sz w:val="24"/>
        </w:rPr>
        <w:t>12</w:t>
      </w:r>
      <w:r w:rsidRPr="00CB1486">
        <w:rPr>
          <w:sz w:val="24"/>
        </w:rPr>
        <w:t>.02.201</w:t>
      </w:r>
      <w:r>
        <w:rPr>
          <w:sz w:val="24"/>
        </w:rPr>
        <w:t>2</w:t>
      </w:r>
      <w:r w:rsidRPr="00CB1486">
        <w:rPr>
          <w:sz w:val="24"/>
        </w:rPr>
        <w:t xml:space="preserve">  tarihinde </w:t>
      </w:r>
      <w:r>
        <w:rPr>
          <w:sz w:val="24"/>
        </w:rPr>
        <w:t>saat 10.30’da öğretmenler odasında</w:t>
      </w:r>
      <w:r w:rsidRPr="00CB1486">
        <w:rPr>
          <w:sz w:val="24"/>
        </w:rPr>
        <w:t xml:space="preserve"> toplandı, Zümre başkanı </w:t>
      </w:r>
      <w:r>
        <w:rPr>
          <w:sz w:val="24"/>
        </w:rPr>
        <w:t xml:space="preserve">Zehra Tuncer </w:t>
      </w:r>
      <w:r w:rsidRPr="00CB1486">
        <w:rPr>
          <w:sz w:val="24"/>
        </w:rPr>
        <w:t xml:space="preserve">tarafından </w:t>
      </w:r>
      <w:r>
        <w:rPr>
          <w:sz w:val="24"/>
        </w:rPr>
        <w:t xml:space="preserve"> a</w:t>
      </w:r>
      <w:r w:rsidRPr="00CB1486">
        <w:rPr>
          <w:sz w:val="24"/>
        </w:rPr>
        <w:t xml:space="preserve">çılış konuşması yapıldı. Yönetmeliğin zümre ile ilgili </w:t>
      </w:r>
      <w:hyperlink r:id="rId12" w:anchor="M95" w:history="1">
        <w:r w:rsidRPr="00CB1486">
          <w:rPr>
            <w:rStyle w:val="Hyperlink"/>
            <w:sz w:val="24"/>
          </w:rPr>
          <w:t>95</w:t>
        </w:r>
      </w:hyperlink>
      <w:r w:rsidRPr="00CB1486">
        <w:rPr>
          <w:sz w:val="24"/>
        </w:rPr>
        <w:t>. maddesi okundu.</w:t>
      </w:r>
      <w:r>
        <w:rPr>
          <w:sz w:val="24"/>
        </w:rPr>
        <w:t xml:space="preserve"> </w:t>
      </w:r>
    </w:p>
    <w:p w:rsidR="00266B89" w:rsidRPr="00CB1486" w:rsidRDefault="00266B89" w:rsidP="00A36969">
      <w:pPr>
        <w:rPr>
          <w:sz w:val="24"/>
        </w:rPr>
      </w:pPr>
      <w:r>
        <w:rPr>
          <w:sz w:val="24"/>
        </w:rPr>
        <w:t xml:space="preserve">       </w:t>
      </w:r>
    </w:p>
    <w:p w:rsidR="00266B89" w:rsidRPr="00CB1486" w:rsidRDefault="00266B89" w:rsidP="00EF621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CB1486">
        <w:rPr>
          <w:sz w:val="24"/>
        </w:rPr>
        <w:t xml:space="preserve">      </w:t>
      </w:r>
    </w:p>
    <w:p w:rsidR="00266B89" w:rsidRPr="00B64A76" w:rsidRDefault="00266B89" w:rsidP="002F4F5D">
      <w:pPr>
        <w:pStyle w:val="BodyTextIndent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sz w:val="24"/>
        </w:rPr>
      </w:pPr>
      <w:r w:rsidRPr="00B64A76">
        <w:rPr>
          <w:b/>
          <w:bCs/>
          <w:sz w:val="24"/>
        </w:rPr>
        <w:t>02)</w:t>
      </w:r>
      <w:r w:rsidRPr="00B64A76">
        <w:rPr>
          <w:sz w:val="24"/>
        </w:rPr>
        <w:t xml:space="preserve"> Mevzuattaki yenilik ve değişiklikler</w:t>
      </w:r>
      <w:r>
        <w:rPr>
          <w:sz w:val="24"/>
        </w:rPr>
        <w:t xml:space="preserve"> ile, Yeni </w:t>
      </w:r>
      <w:r w:rsidRPr="00B64A76">
        <w:rPr>
          <w:sz w:val="24"/>
        </w:rPr>
        <w:t>gelen emir, genelge ve tebliğler incelen</w:t>
      </w:r>
      <w:r>
        <w:rPr>
          <w:sz w:val="24"/>
        </w:rPr>
        <w:t>di.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</w:t>
      </w:r>
      <w:r w:rsidRPr="00B64A76">
        <w:rPr>
          <w:sz w:val="24"/>
        </w:rPr>
        <w:t xml:space="preserve"> Öğretim yılı iş </w:t>
      </w:r>
      <w:hyperlink r:id="rId13" w:history="1">
        <w:r w:rsidRPr="00B64A76">
          <w:rPr>
            <w:rStyle w:val="Hyperlink"/>
            <w:sz w:val="24"/>
          </w:rPr>
          <w:t>takvimi</w:t>
        </w:r>
      </w:hyperlink>
      <w:r w:rsidRPr="00B64A76">
        <w:rPr>
          <w:sz w:val="24"/>
        </w:rPr>
        <w:t xml:space="preserve"> ve öğretmen yıllık çalışma </w:t>
      </w:r>
      <w:hyperlink r:id="rId14" w:history="1">
        <w:r w:rsidRPr="00B64A76">
          <w:rPr>
            <w:rStyle w:val="Hyperlink"/>
            <w:sz w:val="24"/>
          </w:rPr>
          <w:t>programı</w:t>
        </w:r>
      </w:hyperlink>
      <w:r w:rsidRPr="00B64A76">
        <w:rPr>
          <w:sz w:val="24"/>
        </w:rPr>
        <w:t>nın değerlendiril</w:t>
      </w:r>
      <w:r>
        <w:rPr>
          <w:sz w:val="24"/>
        </w:rPr>
        <w:t>di. Programda</w:t>
      </w:r>
      <w:r w:rsidRPr="00B64A76">
        <w:rPr>
          <w:sz w:val="24"/>
        </w:rPr>
        <w:t xml:space="preserve"> </w:t>
      </w:r>
      <w:r>
        <w:rPr>
          <w:sz w:val="24"/>
        </w:rPr>
        <w:t xml:space="preserve">               </w:t>
      </w:r>
    </w:p>
    <w:p w:rsidR="00266B89" w:rsidRPr="00B64A76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herhangi bir </w:t>
      </w:r>
      <w:r w:rsidRPr="00B64A76">
        <w:rPr>
          <w:sz w:val="24"/>
        </w:rPr>
        <w:t xml:space="preserve">aksama </w:t>
      </w:r>
      <w:r>
        <w:rPr>
          <w:sz w:val="24"/>
        </w:rPr>
        <w:t>olmadığı belirtildi.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03)</w:t>
      </w:r>
      <w:r w:rsidRPr="00B64A76">
        <w:rPr>
          <w:sz w:val="24"/>
        </w:rPr>
        <w:t xml:space="preserve"> 1. dönem; ünitelendirilmiş yıllık plana yazılan ders içi, disiplin ve ara disiplin kazanımları ile </w:t>
      </w:r>
      <w:r>
        <w:rPr>
          <w:sz w:val="24"/>
        </w:rPr>
        <w:t xml:space="preserve">   </w:t>
      </w:r>
    </w:p>
    <w:p w:rsidR="00266B89" w:rsidRPr="00B64A76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sz w:val="24"/>
        </w:rPr>
        <w:t>etkinliklerin gerçekleşme durumu</w:t>
      </w:r>
      <w:r>
        <w:rPr>
          <w:sz w:val="24"/>
        </w:rPr>
        <w:t xml:space="preserve"> </w:t>
      </w:r>
      <w:r w:rsidRPr="00B64A76">
        <w:rPr>
          <w:sz w:val="24"/>
        </w:rPr>
        <w:t xml:space="preserve"> değerlendiril</w:t>
      </w:r>
      <w:r>
        <w:rPr>
          <w:sz w:val="24"/>
        </w:rPr>
        <w:t>di. Herhangi bir önlem almayı gerektirecek aksama olmadığı belirtildi.</w:t>
      </w:r>
      <w:r w:rsidRPr="00B64A76">
        <w:rPr>
          <w:sz w:val="24"/>
        </w:rPr>
        <w:t xml:space="preserve"> </w:t>
      </w:r>
    </w:p>
    <w:p w:rsidR="00266B89" w:rsidRDefault="00266B89" w:rsidP="002F4F5D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b/>
          <w:bCs/>
          <w:sz w:val="24"/>
        </w:rPr>
      </w:pPr>
    </w:p>
    <w:p w:rsidR="00266B89" w:rsidRPr="00B64A76" w:rsidRDefault="00266B89" w:rsidP="002F4F5D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sz w:val="24"/>
        </w:rPr>
      </w:pPr>
      <w:r w:rsidRPr="00B64A76">
        <w:rPr>
          <w:b/>
          <w:bCs/>
          <w:sz w:val="24"/>
        </w:rPr>
        <w:t xml:space="preserve">04) </w:t>
      </w:r>
      <w:r w:rsidRPr="00B64A76">
        <w:rPr>
          <w:sz w:val="24"/>
        </w:rPr>
        <w:t xml:space="preserve">1. dönem; plana alınan ders ve Atatürkçülük konularından </w:t>
      </w:r>
      <w:r>
        <w:rPr>
          <w:sz w:val="24"/>
        </w:rPr>
        <w:t>tamamının işlendiği, aksama olmadığı belirtildi.</w:t>
      </w:r>
      <w:r w:rsidRPr="00B64A76">
        <w:rPr>
          <w:sz w:val="24"/>
        </w:rPr>
        <w:t xml:space="preserve">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 xml:space="preserve">05) </w:t>
      </w:r>
      <w:r w:rsidRPr="00B64A76">
        <w:rPr>
          <w:sz w:val="24"/>
        </w:rPr>
        <w:t xml:space="preserve">1. dönem;  ünite, tema ve konu sıralamasında </w:t>
      </w:r>
      <w:r>
        <w:rPr>
          <w:sz w:val="24"/>
        </w:rPr>
        <w:t xml:space="preserve">değişiklik yapılmadığı için 5. Madde                      </w:t>
      </w:r>
    </w:p>
    <w:p w:rsidR="00266B89" w:rsidRPr="00B64A76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  GÖRÜŞÜLMEDİ.</w:t>
      </w:r>
      <w:r w:rsidRPr="00B64A76">
        <w:rPr>
          <w:sz w:val="24"/>
        </w:rPr>
        <w:t xml:space="preserve"> </w:t>
      </w:r>
      <w:r>
        <w:rPr>
          <w:sz w:val="24"/>
        </w:rPr>
        <w:t>(Ünitelere öğretim yılı başında belirlenen sırayla devam edilecek.)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06)</w:t>
      </w:r>
      <w:r w:rsidRPr="00B64A76">
        <w:rPr>
          <w:sz w:val="24"/>
        </w:rPr>
        <w:t xml:space="preserve"> 1. dönem; kazanımların gerçekleştirilmesi için yapılan etkinliklerin, etkinliklerin yapılmasında kullanılan yöntem ve tekniklerin seçiminde isabet ol</w:t>
      </w:r>
      <w:r>
        <w:rPr>
          <w:sz w:val="24"/>
        </w:rPr>
        <w:t xml:space="preserve">duğu, </w:t>
      </w:r>
      <w:r w:rsidRPr="00B64A76">
        <w:rPr>
          <w:sz w:val="24"/>
        </w:rPr>
        <w:t xml:space="preserve">aksaklık </w:t>
      </w:r>
      <w:r>
        <w:rPr>
          <w:sz w:val="24"/>
        </w:rPr>
        <w:t>görülmediği belirtildi.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  <w:r>
        <w:rPr>
          <w:sz w:val="24"/>
        </w:rPr>
        <w:t xml:space="preserve">      </w:t>
      </w:r>
      <w:r w:rsidRPr="00EA6615">
        <w:rPr>
          <w:sz w:val="24"/>
        </w:rPr>
        <w:t>Derslerin  işlenişinde yöntem ve teknik olarak, Öğrenci Merkezli, Öğretmenin rehberlik ettiği, öğrencilere bilgi</w:t>
      </w:r>
      <w:r>
        <w:rPr>
          <w:sz w:val="24"/>
        </w:rPr>
        <w:t xml:space="preserve"> </w:t>
      </w:r>
      <w:r w:rsidRPr="00EA6615">
        <w:rPr>
          <w:sz w:val="24"/>
        </w:rPr>
        <w:t>ulaştırma yollarını sezdiren, anlatım, gösteri, rol yapma, beyin fırtınası, çözümleme, gezi, gözlem, yaparak ve yaşayarak öğrenme gibi uygulanabilir ve bilinen yöntemlerin kullanılmasına</w:t>
      </w:r>
      <w:r>
        <w:rPr>
          <w:sz w:val="24"/>
        </w:rPr>
        <w:t xml:space="preserve"> devam edilmesine </w:t>
      </w:r>
      <w:r w:rsidRPr="00EA6615">
        <w:rPr>
          <w:sz w:val="24"/>
        </w:rPr>
        <w:t xml:space="preserve">karar verildi.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                                                       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FF0000"/>
          <w:sz w:val="24"/>
        </w:rPr>
      </w:pPr>
      <w:r w:rsidRPr="00B64A76">
        <w:rPr>
          <w:b/>
          <w:bCs/>
          <w:sz w:val="24"/>
        </w:rPr>
        <w:t>07)</w:t>
      </w:r>
      <w:r w:rsidRPr="00B64A76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Pr="00B64A76">
        <w:rPr>
          <w:bCs/>
          <w:sz w:val="24"/>
        </w:rPr>
        <w:t>. dönem; etkinliklerde kullanılması kararlaştırılan kaynak, araç-gereçlerin temin ve kullanım durumu değerlendiril</w:t>
      </w:r>
      <w:r>
        <w:rPr>
          <w:bCs/>
          <w:sz w:val="24"/>
        </w:rPr>
        <w:t xml:space="preserve">di. Aksaklık olmadığı </w:t>
      </w:r>
      <w:r w:rsidRPr="00B64A76">
        <w:rPr>
          <w:sz w:val="24"/>
        </w:rPr>
        <w:t>belir</w:t>
      </w:r>
      <w:r>
        <w:rPr>
          <w:sz w:val="24"/>
        </w:rPr>
        <w:t>tildi.</w:t>
      </w:r>
      <w:r w:rsidRPr="00B64A76">
        <w:rPr>
          <w:color w:val="FF0000"/>
          <w:sz w:val="24"/>
        </w:rPr>
        <w:t xml:space="preserve"> </w:t>
      </w:r>
    </w:p>
    <w:p w:rsidR="00266B89" w:rsidRDefault="00266B89" w:rsidP="00D322F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FF0000"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                                                                   (3)</w:t>
      </w:r>
      <w:r>
        <w:rPr>
          <w:color w:val="FF0000"/>
          <w:sz w:val="24"/>
        </w:rPr>
        <w:t xml:space="preserve">  </w:t>
      </w:r>
    </w:p>
    <w:p w:rsidR="00266B89" w:rsidRDefault="00266B89" w:rsidP="00D322F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sz w:val="24"/>
        </w:rPr>
      </w:pPr>
      <w:r>
        <w:rPr>
          <w:color w:val="FF0000"/>
          <w:sz w:val="24"/>
        </w:rPr>
        <w:t xml:space="preserve">      </w:t>
      </w:r>
      <w:r w:rsidRPr="00D322FA">
        <w:rPr>
          <w:bCs/>
          <w:sz w:val="24"/>
        </w:rPr>
        <w:t>Okulun mevcut araç-gereçlerinin kullanılm</w:t>
      </w:r>
      <w:r>
        <w:rPr>
          <w:bCs/>
          <w:sz w:val="24"/>
        </w:rPr>
        <w:t>asına (Matematik köşeleri gibi), teknolojiden</w:t>
      </w:r>
    </w:p>
    <w:p w:rsidR="00266B89" w:rsidRDefault="00266B89" w:rsidP="00CC0B6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  <w:r>
        <w:rPr>
          <w:bCs/>
          <w:sz w:val="24"/>
        </w:rPr>
        <w:t>mümkün olduğu kadar yararlanılmasına karar verildi.</w:t>
      </w:r>
      <w:r>
        <w:rPr>
          <w:b/>
          <w:bCs/>
          <w:sz w:val="24"/>
        </w:rPr>
        <w:t xml:space="preserve">                                               </w:t>
      </w:r>
    </w:p>
    <w:p w:rsidR="00266B89" w:rsidRDefault="00266B89" w:rsidP="007316B6">
      <w:pPr>
        <w:rPr>
          <w:sz w:val="24"/>
        </w:rPr>
      </w:pPr>
      <w:r w:rsidRPr="00D322FA">
        <w:rPr>
          <w:sz w:val="24"/>
        </w:rPr>
        <w:t xml:space="preserve">  </w:t>
      </w:r>
      <w:r>
        <w:rPr>
          <w:sz w:val="24"/>
        </w:rPr>
        <w:t xml:space="preserve">    </w:t>
      </w:r>
    </w:p>
    <w:p w:rsidR="00266B89" w:rsidRDefault="00266B89" w:rsidP="00F10D1E">
      <w:pPr>
        <w:rPr>
          <w:sz w:val="24"/>
        </w:rPr>
      </w:pPr>
    </w:p>
    <w:p w:rsidR="00266B89" w:rsidRDefault="00266B89" w:rsidP="00BE22D2">
      <w:pPr>
        <w:rPr>
          <w:sz w:val="24"/>
        </w:rPr>
      </w:pPr>
      <w:r w:rsidRPr="00B64A76">
        <w:rPr>
          <w:b/>
          <w:bCs/>
          <w:sz w:val="24"/>
        </w:rPr>
        <w:t>08)</w:t>
      </w:r>
      <w:r w:rsidRPr="00B64A76">
        <w:rPr>
          <w:sz w:val="24"/>
        </w:rPr>
        <w:t xml:space="preserve"> </w:t>
      </w:r>
      <w:r>
        <w:rPr>
          <w:sz w:val="24"/>
        </w:rPr>
        <w:t xml:space="preserve"> </w:t>
      </w:r>
      <w:r w:rsidRPr="00BE22D2">
        <w:rPr>
          <w:sz w:val="24"/>
        </w:rPr>
        <w:t xml:space="preserve">Gözlem ve deney uygulamalarının zaman zaman sınıf düzeyinde yapıldığı, </w:t>
      </w:r>
      <w:r>
        <w:rPr>
          <w:sz w:val="24"/>
        </w:rPr>
        <w:t>Birinci dönem Mobesa ve   tiyatro gösterisine gidildiği belirtildi.</w:t>
      </w:r>
    </w:p>
    <w:p w:rsidR="00266B89" w:rsidRDefault="00266B89" w:rsidP="00F10D1E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  İlk toplantıda alınan karar gereği, </w:t>
      </w:r>
      <w:r w:rsidRPr="00F10D1E">
        <w:rPr>
          <w:sz w:val="24"/>
        </w:rPr>
        <w:t xml:space="preserve">ikinci dönem mayıs ve haziran aylarında  gezi yapılma </w:t>
      </w:r>
    </w:p>
    <w:p w:rsidR="00266B89" w:rsidRDefault="00266B89" w:rsidP="0081154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>k</w:t>
      </w:r>
      <w:r w:rsidRPr="00F10D1E">
        <w:rPr>
          <w:sz w:val="24"/>
        </w:rPr>
        <w:t>arar</w:t>
      </w:r>
      <w:r>
        <w:rPr>
          <w:sz w:val="24"/>
        </w:rPr>
        <w:t xml:space="preserve">ına imkanlar dahiline aynen uyulmasına, </w:t>
      </w:r>
    </w:p>
    <w:p w:rsidR="00266B89" w:rsidRDefault="00266B89" w:rsidP="008377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2"/>
        </w:rPr>
      </w:pPr>
      <w:r>
        <w:rPr>
          <w:sz w:val="22"/>
        </w:rPr>
        <w:t xml:space="preserve">                        Mart sonunda Devlet tiyatrosu,</w:t>
      </w:r>
    </w:p>
    <w:p w:rsidR="00266B89" w:rsidRDefault="00266B89" w:rsidP="008377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2"/>
        </w:rPr>
      </w:pPr>
      <w:r>
        <w:rPr>
          <w:sz w:val="22"/>
        </w:rPr>
        <w:t xml:space="preserve">                        Mayıs ayında Babaçınar veya Cumalıkızık,</w:t>
      </w:r>
    </w:p>
    <w:p w:rsidR="00266B89" w:rsidRDefault="00266B89" w:rsidP="0081154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2"/>
        </w:rPr>
      </w:pPr>
      <w:r>
        <w:rPr>
          <w:sz w:val="22"/>
        </w:rPr>
        <w:t xml:space="preserve">                        Haziran ayında Balat ya da Kent Ormanı’na gezi yapılmasına karar verilmişti. </w:t>
      </w:r>
    </w:p>
    <w:p w:rsidR="00266B89" w:rsidRPr="00F10D1E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Pr="00202114" w:rsidRDefault="00266B89" w:rsidP="0020211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09)</w:t>
      </w:r>
      <w:r w:rsidRPr="00B64A76">
        <w:rPr>
          <w:sz w:val="24"/>
        </w:rPr>
        <w:t xml:space="preserve"> </w:t>
      </w:r>
      <w:r w:rsidRPr="00202114">
        <w:rPr>
          <w:sz w:val="24"/>
        </w:rPr>
        <w:t>Birinci dönem başarı ve başarısızlık durumları görüşüldü.</w:t>
      </w:r>
    </w:p>
    <w:p w:rsidR="00266B89" w:rsidRPr="00202114" w:rsidRDefault="00266B89" w:rsidP="00202114">
      <w:pPr>
        <w:ind w:left="720"/>
        <w:rPr>
          <w:sz w:val="24"/>
        </w:rPr>
      </w:pPr>
      <w:r w:rsidRPr="00202114">
        <w:rPr>
          <w:sz w:val="24"/>
        </w:rPr>
        <w:t xml:space="preserve"> Birinci dönem not ortalamalarına göre başarı durumu aşağıdaki şekilde tespit edildi.</w:t>
      </w:r>
    </w:p>
    <w:p w:rsidR="00266B89" w:rsidRPr="00202114" w:rsidRDefault="00266B89" w:rsidP="00202114">
      <w:pPr>
        <w:ind w:left="360"/>
        <w:rPr>
          <w:sz w:val="24"/>
        </w:rPr>
      </w:pPr>
      <w:r w:rsidRPr="00202114">
        <w:rPr>
          <w:sz w:val="24"/>
        </w:rPr>
        <w:t xml:space="preserve">       </w:t>
      </w:r>
      <w:r>
        <w:rPr>
          <w:sz w:val="24"/>
        </w:rPr>
        <w:t>3</w:t>
      </w:r>
      <w:r w:rsidRPr="00202114">
        <w:rPr>
          <w:sz w:val="24"/>
        </w:rPr>
        <w:t xml:space="preserve">-A Sınıfı Başarı yüzdesi:  % </w:t>
      </w:r>
      <w:r>
        <w:rPr>
          <w:sz w:val="24"/>
        </w:rPr>
        <w:t xml:space="preserve"> 100</w:t>
      </w:r>
    </w:p>
    <w:p w:rsidR="00266B89" w:rsidRPr="00202114" w:rsidRDefault="00266B89" w:rsidP="00202114">
      <w:pPr>
        <w:ind w:left="360"/>
        <w:rPr>
          <w:sz w:val="24"/>
        </w:rPr>
      </w:pPr>
      <w:r w:rsidRPr="00202114">
        <w:rPr>
          <w:sz w:val="24"/>
        </w:rPr>
        <w:t xml:space="preserve">       </w:t>
      </w:r>
      <w:r>
        <w:rPr>
          <w:sz w:val="24"/>
        </w:rPr>
        <w:t>3</w:t>
      </w:r>
      <w:r w:rsidRPr="00202114">
        <w:rPr>
          <w:sz w:val="24"/>
        </w:rPr>
        <w:t xml:space="preserve">-B    “         “         “       :  %  </w:t>
      </w:r>
      <w:r>
        <w:rPr>
          <w:sz w:val="24"/>
        </w:rPr>
        <w:t>100</w:t>
      </w:r>
    </w:p>
    <w:p w:rsidR="00266B89" w:rsidRPr="00202114" w:rsidRDefault="00266B89" w:rsidP="00202114">
      <w:pPr>
        <w:ind w:left="360"/>
        <w:rPr>
          <w:sz w:val="24"/>
        </w:rPr>
      </w:pPr>
      <w:r w:rsidRPr="00202114">
        <w:rPr>
          <w:sz w:val="24"/>
        </w:rPr>
        <w:t xml:space="preserve">       </w:t>
      </w:r>
      <w:r>
        <w:rPr>
          <w:sz w:val="24"/>
        </w:rPr>
        <w:t>3</w:t>
      </w:r>
      <w:r w:rsidRPr="00202114">
        <w:rPr>
          <w:sz w:val="24"/>
        </w:rPr>
        <w:t xml:space="preserve">-C    “         “         “       :  % </w:t>
      </w:r>
      <w:r>
        <w:rPr>
          <w:sz w:val="24"/>
        </w:rPr>
        <w:t xml:space="preserve"> 100</w:t>
      </w:r>
    </w:p>
    <w:p w:rsidR="00266B89" w:rsidRDefault="00266B89" w:rsidP="00202114">
      <w:pPr>
        <w:ind w:left="360"/>
        <w:rPr>
          <w:sz w:val="24"/>
        </w:rPr>
      </w:pPr>
      <w:r w:rsidRPr="00202114">
        <w:rPr>
          <w:sz w:val="24"/>
        </w:rPr>
        <w:t xml:space="preserve">       </w:t>
      </w:r>
      <w:r>
        <w:rPr>
          <w:sz w:val="24"/>
        </w:rPr>
        <w:t>3</w:t>
      </w:r>
      <w:r w:rsidRPr="00202114">
        <w:rPr>
          <w:sz w:val="24"/>
        </w:rPr>
        <w:t xml:space="preserve">-D    “         “         “       :  % </w:t>
      </w:r>
      <w:r>
        <w:rPr>
          <w:sz w:val="24"/>
        </w:rPr>
        <w:t xml:space="preserve"> 100</w:t>
      </w:r>
    </w:p>
    <w:p w:rsidR="00266B89" w:rsidRPr="00202114" w:rsidRDefault="00266B89" w:rsidP="00202114">
      <w:pPr>
        <w:ind w:left="360"/>
        <w:rPr>
          <w:sz w:val="24"/>
        </w:rPr>
      </w:pPr>
      <w:r>
        <w:rPr>
          <w:sz w:val="24"/>
        </w:rPr>
        <w:t xml:space="preserve">       3-E     “        “          “      :   % 100</w:t>
      </w:r>
    </w:p>
    <w:p w:rsidR="00266B89" w:rsidRPr="00202114" w:rsidRDefault="00266B89" w:rsidP="00202114">
      <w:pPr>
        <w:ind w:left="360"/>
        <w:rPr>
          <w:sz w:val="24"/>
        </w:rPr>
      </w:pPr>
      <w:r w:rsidRPr="00202114">
        <w:rPr>
          <w:sz w:val="24"/>
        </w:rPr>
        <w:t xml:space="preserve">       Sınıflar arasında fark olmadığı, başarı düzeylerinin </w:t>
      </w:r>
      <w:r>
        <w:rPr>
          <w:sz w:val="24"/>
        </w:rPr>
        <w:t>yakın</w:t>
      </w:r>
      <w:r w:rsidRPr="00202114">
        <w:rPr>
          <w:sz w:val="24"/>
        </w:rPr>
        <w:t xml:space="preserve"> olduğu belirtildi.</w:t>
      </w:r>
      <w:r>
        <w:rPr>
          <w:sz w:val="24"/>
        </w:rPr>
        <w:t xml:space="preserve"> 2. Dönem bütün Öğrencilerin okuma hızlarının artırılması yönünde çalışmalar yapılacağı belirtildi.</w:t>
      </w:r>
    </w:p>
    <w:p w:rsidR="00266B89" w:rsidRPr="00202114" w:rsidRDefault="00266B89" w:rsidP="00202114">
      <w:pPr>
        <w:ind w:left="360"/>
        <w:rPr>
          <w:sz w:val="24"/>
        </w:rPr>
      </w:pPr>
    </w:p>
    <w:p w:rsidR="00266B89" w:rsidRPr="00202114" w:rsidRDefault="00266B89" w:rsidP="00202114">
      <w:pPr>
        <w:rPr>
          <w:sz w:val="24"/>
        </w:rPr>
      </w:pPr>
      <w:r>
        <w:rPr>
          <w:sz w:val="24"/>
        </w:rPr>
        <w:t xml:space="preserve">      </w:t>
      </w:r>
      <w:r w:rsidRPr="00202114">
        <w:rPr>
          <w:sz w:val="24"/>
        </w:rPr>
        <w:t>İkinci dönem başarı düzeyleri ve öğrencilerin okuma hızlarının artırılabilmesi için;</w:t>
      </w:r>
    </w:p>
    <w:p w:rsidR="00266B89" w:rsidRPr="00202114" w:rsidRDefault="00266B89" w:rsidP="00202114">
      <w:pPr>
        <w:numPr>
          <w:ilvl w:val="1"/>
          <w:numId w:val="1"/>
        </w:numPr>
        <w:rPr>
          <w:sz w:val="24"/>
        </w:rPr>
      </w:pPr>
      <w:r>
        <w:rPr>
          <w:sz w:val="24"/>
        </w:rPr>
        <w:t>S</w:t>
      </w:r>
      <w:r w:rsidRPr="00202114">
        <w:rPr>
          <w:sz w:val="24"/>
        </w:rPr>
        <w:t xml:space="preserve">ınıf kitaplıklarının </w:t>
      </w:r>
      <w:r>
        <w:rPr>
          <w:sz w:val="24"/>
        </w:rPr>
        <w:t>geliştirilmesi,</w:t>
      </w:r>
    </w:p>
    <w:p w:rsidR="00266B89" w:rsidRPr="00202114" w:rsidRDefault="00266B89" w:rsidP="00202114">
      <w:pPr>
        <w:numPr>
          <w:ilvl w:val="1"/>
          <w:numId w:val="1"/>
        </w:numPr>
        <w:rPr>
          <w:sz w:val="24"/>
        </w:rPr>
      </w:pPr>
      <w:r w:rsidRPr="00202114">
        <w:rPr>
          <w:sz w:val="24"/>
        </w:rPr>
        <w:t>Kitap okuma alışkanlığı kazandırılmasına,</w:t>
      </w:r>
    </w:p>
    <w:p w:rsidR="00266B89" w:rsidRPr="00202114" w:rsidRDefault="00266B89" w:rsidP="00202114">
      <w:pPr>
        <w:numPr>
          <w:ilvl w:val="1"/>
          <w:numId w:val="1"/>
        </w:numPr>
        <w:rPr>
          <w:sz w:val="24"/>
        </w:rPr>
      </w:pPr>
      <w:r w:rsidRPr="00202114">
        <w:rPr>
          <w:sz w:val="24"/>
        </w:rPr>
        <w:t>İhtiyaç gösteren ve diğerlerinden biraz daha geri olan öğrencilerle birebir ilgilenilmesine,</w:t>
      </w:r>
    </w:p>
    <w:p w:rsidR="00266B89" w:rsidRPr="00202114" w:rsidRDefault="00266B89" w:rsidP="00202114">
      <w:pPr>
        <w:numPr>
          <w:ilvl w:val="1"/>
          <w:numId w:val="1"/>
        </w:numPr>
        <w:rPr>
          <w:sz w:val="24"/>
        </w:rPr>
      </w:pPr>
      <w:r w:rsidRPr="00202114">
        <w:rPr>
          <w:sz w:val="24"/>
        </w:rPr>
        <w:t>Evde pekiştirici çalışmaların yapılmasının sağlanmasına,</w:t>
      </w:r>
    </w:p>
    <w:p w:rsidR="00266B89" w:rsidRPr="006930D5" w:rsidRDefault="00266B89" w:rsidP="002F4F5D">
      <w:pPr>
        <w:pStyle w:val="ListParagraph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6930D5">
        <w:rPr>
          <w:sz w:val="24"/>
        </w:rPr>
        <w:t xml:space="preserve">Velilerin eğitim öğretim çalışmaları, uyku, beslenme, temizlik, televizyon bağımlılığı, kitap okuma alışkanlığının kazandırılması  vb. konularda toplantılarda bilgilendirilmesine karar verildi. 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sz w:val="24"/>
        </w:rPr>
      </w:pPr>
      <w:r w:rsidRPr="00B64A76">
        <w:rPr>
          <w:b/>
          <w:bCs/>
          <w:sz w:val="24"/>
        </w:rPr>
        <w:t xml:space="preserve">10) </w:t>
      </w:r>
      <w:r>
        <w:rPr>
          <w:b/>
          <w:bCs/>
          <w:sz w:val="24"/>
        </w:rPr>
        <w:t>3</w:t>
      </w:r>
      <w:r w:rsidRPr="00B64A76">
        <w:rPr>
          <w:bCs/>
          <w:sz w:val="24"/>
        </w:rPr>
        <w:t xml:space="preserve">. </w:t>
      </w:r>
      <w:r>
        <w:rPr>
          <w:bCs/>
          <w:sz w:val="24"/>
        </w:rPr>
        <w:t>Sınıflarda yazılı sınav olmadığı için madde GÖRÜŞÜLMEDİ.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sz w:val="24"/>
        </w:rPr>
      </w:pP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11)</w:t>
      </w:r>
      <w:r w:rsidRPr="00B64A76">
        <w:rPr>
          <w:sz w:val="24"/>
        </w:rPr>
        <w:t xml:space="preserve"> 1. dönem; öğrencilere verilen performans görevlerinin gerçekleşme düzeyini</w:t>
      </w:r>
      <w:r>
        <w:rPr>
          <w:sz w:val="24"/>
        </w:rPr>
        <w:t xml:space="preserve"> çok iyi bulundu.</w:t>
      </w:r>
      <w:r w:rsidRPr="00B64A76">
        <w:rPr>
          <w:sz w:val="24"/>
        </w:rPr>
        <w:t xml:space="preserve">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Öğrencilere kendilerinin yapabileceği proje görevlerinin verilmesinin, performans görevlerinin ise sınıfta yapılmasının yararı belirtildi. Performans </w:t>
      </w:r>
      <w:r w:rsidRPr="00B64A76">
        <w:rPr>
          <w:sz w:val="24"/>
        </w:rPr>
        <w:t>konuların</w:t>
      </w:r>
      <w:r>
        <w:rPr>
          <w:sz w:val="24"/>
        </w:rPr>
        <w:t xml:space="preserve">da </w:t>
      </w:r>
      <w:r w:rsidRPr="00B64A76">
        <w:rPr>
          <w:sz w:val="24"/>
        </w:rPr>
        <w:t xml:space="preserve">ve </w:t>
      </w:r>
      <w:r w:rsidRPr="00B64A76">
        <w:rPr>
          <w:color w:val="993300"/>
          <w:sz w:val="24"/>
        </w:rPr>
        <w:t xml:space="preserve">değerlendirme </w:t>
      </w:r>
      <w:r w:rsidRPr="00B64A76">
        <w:rPr>
          <w:sz w:val="24"/>
        </w:rPr>
        <w:t xml:space="preserve">ölçütlerinde isabet </w:t>
      </w:r>
      <w:r>
        <w:rPr>
          <w:sz w:val="24"/>
        </w:rPr>
        <w:t xml:space="preserve">bulunduğu belirtildi.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 2. Dönem öğrencilere verilecek proje ve performans görevleri aşağıya çıkarılmıştır.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2"/>
        </w:rPr>
      </w:pPr>
      <w:r w:rsidRPr="00145C7B">
        <w:rPr>
          <w:color w:val="0070C0"/>
          <w:sz w:val="22"/>
        </w:rPr>
        <w:t>HAYAT BİLGİSİ</w:t>
      </w:r>
      <w:r>
        <w:rPr>
          <w:sz w:val="22"/>
        </w:rPr>
        <w:t xml:space="preserve">                                                                                                                                                           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2"/>
        </w:rPr>
        <w:t xml:space="preserve">      </w:t>
      </w:r>
      <w:r w:rsidRPr="00326FF7">
        <w:rPr>
          <w:sz w:val="24"/>
        </w:rPr>
        <w:t xml:space="preserve">Proje              </w:t>
      </w:r>
      <w:r>
        <w:rPr>
          <w:sz w:val="24"/>
        </w:rPr>
        <w:t xml:space="preserve">  </w:t>
      </w:r>
      <w:r w:rsidRPr="00326FF7">
        <w:rPr>
          <w:sz w:val="24"/>
        </w:rPr>
        <w:t xml:space="preserve"> : </w:t>
      </w:r>
      <w:r>
        <w:rPr>
          <w:sz w:val="24"/>
        </w:rPr>
        <w:t xml:space="preserve"> Kurtuluş Savaşı ile ilgili gazete hazırlama.</w:t>
      </w:r>
      <w:r w:rsidRPr="00326FF7">
        <w:rPr>
          <w:sz w:val="24"/>
        </w:rPr>
        <w:t xml:space="preserve">  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Performans Gör:   </w:t>
      </w:r>
      <w:r>
        <w:rPr>
          <w:sz w:val="24"/>
        </w:rPr>
        <w:t>Suyun Dolanımı</w:t>
      </w:r>
      <w:r w:rsidRPr="00326FF7">
        <w:rPr>
          <w:sz w:val="24"/>
        </w:rPr>
        <w:t xml:space="preserve">                                    </w:t>
      </w: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</w:t>
      </w: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56399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                                                                                                                              </w:t>
      </w:r>
    </w:p>
    <w:p w:rsidR="00266B89" w:rsidRPr="001108F3" w:rsidRDefault="00266B89" w:rsidP="0056399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2"/>
        </w:rPr>
        <w:t xml:space="preserve"> </w:t>
      </w:r>
      <w:r w:rsidRPr="00326FF7">
        <w:rPr>
          <w:color w:val="0070C0"/>
          <w:sz w:val="24"/>
        </w:rPr>
        <w:t>TÜRKÇE</w:t>
      </w:r>
      <w:r w:rsidRPr="00326FF7">
        <w:rPr>
          <w:sz w:val="24"/>
        </w:rPr>
        <w:t xml:space="preserve">                                                                                                                           </w:t>
      </w:r>
      <w:r>
        <w:rPr>
          <w:sz w:val="24"/>
        </w:rPr>
        <w:t xml:space="preserve">         </w:t>
      </w:r>
      <w:r w:rsidRPr="00326FF7">
        <w:rPr>
          <w:sz w:val="24"/>
        </w:rPr>
        <w:t xml:space="preserve"> </w:t>
      </w:r>
      <w:r w:rsidRPr="00326FF7">
        <w:rPr>
          <w:b/>
          <w:sz w:val="24"/>
        </w:rPr>
        <w:t>(4)</w:t>
      </w:r>
    </w:p>
    <w:p w:rsidR="00266B89" w:rsidRPr="00326FF7" w:rsidRDefault="00266B89" w:rsidP="0056399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 </w:t>
      </w: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Performans Gör: </w:t>
      </w:r>
      <w:r>
        <w:rPr>
          <w:sz w:val="24"/>
        </w:rPr>
        <w:t xml:space="preserve">  Atasözü ve deyimler.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                               (Atasözü ve deyimleri söyler, anlamını açıklar.)</w:t>
      </w:r>
    </w:p>
    <w:p w:rsidR="00266B89" w:rsidRPr="001108F3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                                                                                                                                 </w:t>
      </w:r>
      <w:r w:rsidRPr="00326FF7">
        <w:rPr>
          <w:color w:val="0070C0"/>
          <w:sz w:val="24"/>
        </w:rPr>
        <w:t>MATEMATİK</w:t>
      </w:r>
      <w:r w:rsidRPr="00326FF7">
        <w:rPr>
          <w:sz w:val="24"/>
        </w:rPr>
        <w:t xml:space="preserve">   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Performans Gör: </w:t>
      </w:r>
      <w:r>
        <w:rPr>
          <w:sz w:val="24"/>
        </w:rPr>
        <w:t xml:space="preserve"> Saat yapımı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color w:val="0070C0"/>
          <w:sz w:val="24"/>
        </w:rPr>
        <w:t xml:space="preserve">                             </w:t>
      </w:r>
      <w:r>
        <w:rPr>
          <w:color w:val="0070C0"/>
          <w:sz w:val="24"/>
        </w:rPr>
        <w:t xml:space="preserve">   </w:t>
      </w:r>
      <w:r w:rsidRPr="00326FF7">
        <w:rPr>
          <w:color w:val="0070C0"/>
          <w:sz w:val="24"/>
        </w:rPr>
        <w:t xml:space="preserve">  </w:t>
      </w:r>
      <w:r w:rsidRPr="00326FF7">
        <w:rPr>
          <w:sz w:val="24"/>
        </w:rPr>
        <w:t xml:space="preserve">   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  <w:r w:rsidRPr="00326FF7">
        <w:rPr>
          <w:color w:val="0070C0"/>
          <w:sz w:val="24"/>
        </w:rPr>
        <w:t>GÖRSEL SANATLAR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  <w:r w:rsidRPr="00326FF7">
        <w:rPr>
          <w:color w:val="0070C0"/>
          <w:sz w:val="24"/>
        </w:rPr>
        <w:t xml:space="preserve">      </w:t>
      </w:r>
      <w:r w:rsidRPr="00326FF7">
        <w:rPr>
          <w:sz w:val="24"/>
        </w:rPr>
        <w:t xml:space="preserve">Performans Gör: </w:t>
      </w:r>
      <w:r>
        <w:rPr>
          <w:sz w:val="24"/>
        </w:rPr>
        <w:t xml:space="preserve">Kitap ayracı yapma. </w:t>
      </w:r>
      <w:r w:rsidRPr="00326FF7">
        <w:rPr>
          <w:color w:val="0070C0"/>
          <w:sz w:val="24"/>
        </w:rPr>
        <w:t xml:space="preserve">     </w:t>
      </w: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  <w:r w:rsidRPr="00326FF7">
        <w:rPr>
          <w:color w:val="0070C0"/>
          <w:sz w:val="24"/>
        </w:rPr>
        <w:t xml:space="preserve"> MÜZİK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</w:p>
    <w:p w:rsidR="00266B89" w:rsidRPr="00326FF7" w:rsidRDefault="00266B89" w:rsidP="00013A4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 Performans Gör: </w:t>
      </w:r>
      <w:r>
        <w:rPr>
          <w:sz w:val="24"/>
        </w:rPr>
        <w:t xml:space="preserve">Atatürk-23 Nisan Şarkısı söyler. 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  <w:r w:rsidRPr="00326FF7">
        <w:rPr>
          <w:sz w:val="24"/>
        </w:rPr>
        <w:t xml:space="preserve"> </w:t>
      </w:r>
      <w:r w:rsidRPr="00326FF7">
        <w:rPr>
          <w:color w:val="0070C0"/>
          <w:sz w:val="24"/>
        </w:rPr>
        <w:t>BEDEN EĞİTİMİ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70C0"/>
          <w:sz w:val="24"/>
        </w:rPr>
      </w:pPr>
    </w:p>
    <w:p w:rsidR="00266B89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 Performans Gör: </w:t>
      </w:r>
      <w:r>
        <w:rPr>
          <w:sz w:val="24"/>
        </w:rPr>
        <w:t>23 Nisan gösterilerini sergiler.</w:t>
      </w: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Pr="00326FF7" w:rsidRDefault="00266B89" w:rsidP="00697B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 Aşırı kağıt israfı olmaması için değerlendirmeler bir sahifede yapılacaktır. (Bir sahifede </w:t>
      </w:r>
    </w:p>
    <w:p w:rsidR="00266B89" w:rsidRPr="00326FF7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sz w:val="24"/>
        </w:rPr>
        <w:t xml:space="preserve">      sınıfın tamamı gözükecek) </w:t>
      </w:r>
      <w:r w:rsidRPr="00326FF7">
        <w:rPr>
          <w:color w:val="0070C0"/>
          <w:sz w:val="24"/>
        </w:rPr>
        <w:t xml:space="preserve"> </w:t>
      </w:r>
    </w:p>
    <w:p w:rsidR="00266B89" w:rsidRPr="00326FF7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4"/>
        </w:rPr>
      </w:pPr>
    </w:p>
    <w:p w:rsidR="00266B89" w:rsidRPr="008C6643" w:rsidRDefault="00266B89" w:rsidP="008C664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326FF7">
        <w:rPr>
          <w:b/>
          <w:bCs/>
          <w:sz w:val="24"/>
        </w:rPr>
        <w:t>12)</w:t>
      </w:r>
      <w:r w:rsidRPr="00326FF7">
        <w:rPr>
          <w:sz w:val="24"/>
        </w:rPr>
        <w:t xml:space="preserve"> 1. dönem idareden ve velilerden istenen desteklerin gerçekleşme durumu görüşüldü.  Velilerden gerekli maddi katkıların sağlanamadığı ifade edildi.</w:t>
      </w:r>
      <w:r>
        <w:rPr>
          <w:sz w:val="24"/>
        </w:rPr>
        <w:t xml:space="preserve"> </w:t>
      </w:r>
      <w:r w:rsidRPr="008C6643">
        <w:rPr>
          <w:sz w:val="24"/>
        </w:rPr>
        <w:t xml:space="preserve">Velilerimizden herhangi bir </w:t>
      </w:r>
    </w:p>
    <w:p w:rsidR="00266B89" w:rsidRDefault="00266B89" w:rsidP="00F3066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8C6643">
        <w:rPr>
          <w:sz w:val="24"/>
        </w:rPr>
        <w:t xml:space="preserve">zorlama ve zorunluluk olmaması kaydıyla okulumuza katkılarının sağlanmasına, Sınıf </w:t>
      </w:r>
      <w:r>
        <w:rPr>
          <w:sz w:val="24"/>
        </w:rPr>
        <w:t xml:space="preserve"> Veli   toplantılarında katkılanlara  </w:t>
      </w:r>
      <w:r w:rsidRPr="008C6643">
        <w:rPr>
          <w:sz w:val="24"/>
        </w:rPr>
        <w:t>ve Eğitime %100 Destek kampanyasıyla ilgili detaylı bilgi verilmesine karar verildi.</w:t>
      </w:r>
      <w:r>
        <w:rPr>
          <w:sz w:val="24"/>
        </w:rPr>
        <w:t xml:space="preserve"> Ders izlemek için müracaat eden veli bulunmadığı ifade edildi.</w:t>
      </w:r>
      <w:r w:rsidRPr="008C6643">
        <w:rPr>
          <w:sz w:val="24"/>
        </w:rPr>
        <w:t xml:space="preserve">    </w:t>
      </w:r>
    </w:p>
    <w:p w:rsidR="00266B89" w:rsidRDefault="00266B89" w:rsidP="00145DC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 xml:space="preserve">      Yapılacak veli toplantısında velilere okul kurallarıyla ilgili bilgi verilmesine karar verildi.</w:t>
      </w:r>
    </w:p>
    <w:p w:rsidR="00266B89" w:rsidRPr="003E16AD" w:rsidRDefault="00266B89" w:rsidP="00145DC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</w:t>
      </w:r>
    </w:p>
    <w:p w:rsidR="00266B89" w:rsidRDefault="00266B89" w:rsidP="00861C4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145DCD">
        <w:rPr>
          <w:sz w:val="24"/>
        </w:rPr>
        <w:t xml:space="preserve">  2. dönem için veliler ve okul idaresinden istenecek katkılar aşağıdaki şekilde</w:t>
      </w:r>
      <w:r>
        <w:rPr>
          <w:sz w:val="24"/>
        </w:rPr>
        <w:t xml:space="preserve"> </w:t>
      </w:r>
      <w:r w:rsidRPr="00145DCD">
        <w:rPr>
          <w:sz w:val="24"/>
        </w:rPr>
        <w:t xml:space="preserve">belirlenmiştir.  </w:t>
      </w:r>
    </w:p>
    <w:p w:rsidR="00266B89" w:rsidRPr="00145DCD" w:rsidRDefault="00266B89" w:rsidP="00145DCD">
      <w:pPr>
        <w:ind w:left="360"/>
        <w:rPr>
          <w:sz w:val="24"/>
        </w:rPr>
      </w:pPr>
      <w:r>
        <w:rPr>
          <w:sz w:val="24"/>
        </w:rPr>
        <w:t xml:space="preserve">     </w:t>
      </w:r>
      <w:r w:rsidRPr="00145DCD">
        <w:rPr>
          <w:sz w:val="24"/>
        </w:rPr>
        <w:t xml:space="preserve">  Velilerden istenecek katkılar:</w:t>
      </w:r>
    </w:p>
    <w:p w:rsidR="00266B89" w:rsidRPr="00145DCD" w:rsidRDefault="00266B89" w:rsidP="00EC7C3C">
      <w:pPr>
        <w:rPr>
          <w:sz w:val="24"/>
        </w:rPr>
      </w:pPr>
      <w:r>
        <w:rPr>
          <w:sz w:val="24"/>
        </w:rPr>
        <w:t xml:space="preserve">           A)</w:t>
      </w:r>
      <w:r w:rsidRPr="00145DCD">
        <w:rPr>
          <w:sz w:val="24"/>
        </w:rPr>
        <w:t xml:space="preserve">Gezi, gözlem, sosyal ve sportif faaliyetlere, </w:t>
      </w:r>
      <w:r>
        <w:rPr>
          <w:sz w:val="24"/>
        </w:rPr>
        <w:t>bayram hazırlıklarına, kulüp çalışmalarına</w:t>
      </w:r>
      <w:r w:rsidRPr="00145DCD">
        <w:rPr>
          <w:sz w:val="24"/>
        </w:rPr>
        <w:t xml:space="preserve">  </w:t>
      </w:r>
      <w:r>
        <w:rPr>
          <w:sz w:val="24"/>
        </w:rPr>
        <w:t xml:space="preserve">yetiştirme kurslarına vb. etkinliklere </w:t>
      </w:r>
      <w:r w:rsidRPr="00145DCD">
        <w:rPr>
          <w:sz w:val="24"/>
        </w:rPr>
        <w:t>çocuklarının katılımlarını sağlamaları, katkıda bulunmaları.</w:t>
      </w:r>
    </w:p>
    <w:p w:rsidR="00266B89" w:rsidRPr="00145DCD" w:rsidRDefault="00266B89" w:rsidP="00145DCD">
      <w:pPr>
        <w:ind w:left="780"/>
        <w:rPr>
          <w:sz w:val="24"/>
        </w:rPr>
      </w:pPr>
      <w:r w:rsidRPr="00145DCD">
        <w:rPr>
          <w:sz w:val="24"/>
        </w:rPr>
        <w:t>Okul yönetiminden istenenler:</w:t>
      </w:r>
    </w:p>
    <w:p w:rsidR="00266B89" w:rsidRPr="007C1943" w:rsidRDefault="00266B89" w:rsidP="00EC7C3C">
      <w:pPr>
        <w:rPr>
          <w:sz w:val="24"/>
        </w:rPr>
      </w:pPr>
      <w:r>
        <w:rPr>
          <w:sz w:val="24"/>
        </w:rPr>
        <w:t xml:space="preserve">            B)  </w:t>
      </w:r>
      <w:r w:rsidRPr="007C1943">
        <w:rPr>
          <w:sz w:val="24"/>
        </w:rPr>
        <w:t xml:space="preserve">Okul yönetiminden istenen önemli bir husus yoktur. 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861C4B">
      <w:pPr>
        <w:rPr>
          <w:sz w:val="24"/>
        </w:rPr>
      </w:pPr>
      <w:r w:rsidRPr="00B64A76">
        <w:rPr>
          <w:b/>
          <w:bCs/>
          <w:sz w:val="24"/>
        </w:rPr>
        <w:t>13)</w:t>
      </w:r>
      <w:r w:rsidRPr="00B64A76">
        <w:rPr>
          <w:sz w:val="24"/>
        </w:rPr>
        <w:t xml:space="preserve"> </w:t>
      </w:r>
      <w:r>
        <w:rPr>
          <w:sz w:val="24"/>
        </w:rPr>
        <w:t xml:space="preserve"> Faydalı olabilecek Hi</w:t>
      </w:r>
      <w:r w:rsidRPr="00B64A76">
        <w:rPr>
          <w:sz w:val="24"/>
        </w:rPr>
        <w:t xml:space="preserve">zmet içi </w:t>
      </w:r>
      <w:r>
        <w:rPr>
          <w:sz w:val="24"/>
        </w:rPr>
        <w:t xml:space="preserve">seminer veya Kurslar açıldığında katılmanın faydalı olacağı, Ancak </w:t>
      </w:r>
      <w:r w:rsidRPr="002B69B2">
        <w:rPr>
          <w:sz w:val="24"/>
        </w:rPr>
        <w:t>hizmet içi eğitim</w:t>
      </w:r>
      <w:r>
        <w:rPr>
          <w:sz w:val="24"/>
        </w:rPr>
        <w:t xml:space="preserve">i çalışmalarının, kurs ve seminer gibi faaliyetlerin çoğu zaman bizim şartlarımıza uygun zamanlarda açılmadığı </w:t>
      </w:r>
      <w:r w:rsidRPr="002B69B2">
        <w:rPr>
          <w:sz w:val="24"/>
        </w:rPr>
        <w:t xml:space="preserve">belirtildi. </w:t>
      </w:r>
    </w:p>
    <w:p w:rsidR="00266B89" w:rsidRPr="00B64A76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b/>
          <w:bCs/>
          <w:sz w:val="24"/>
        </w:rPr>
        <w:t>14)</w:t>
      </w:r>
      <w:r w:rsidRPr="00B64A76">
        <w:rPr>
          <w:sz w:val="24"/>
        </w:rPr>
        <w:t xml:space="preserve"> 1. dönem; Eğitim Bölgesi Zümre Öğretmenler Kurulu Gündemi’ne taşınan sorun</w:t>
      </w:r>
      <w:r>
        <w:rPr>
          <w:sz w:val="24"/>
        </w:rPr>
        <w:t xml:space="preserve"> olmadığı için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>
        <w:rPr>
          <w:sz w:val="24"/>
        </w:rPr>
        <w:t>Madde GÖRÜŞÜLMEDİ.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</w:t>
      </w:r>
    </w:p>
    <w:p w:rsidR="00266B89" w:rsidRDefault="00266B89" w:rsidP="004A476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</w:t>
      </w:r>
    </w:p>
    <w:p w:rsidR="00266B89" w:rsidRDefault="00266B89" w:rsidP="004A476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</w:p>
    <w:p w:rsidR="00266B89" w:rsidRDefault="00266B89" w:rsidP="004A476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</w:p>
    <w:p w:rsidR="00266B89" w:rsidRDefault="00266B89" w:rsidP="004A476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</w:p>
    <w:p w:rsidR="00266B89" w:rsidRDefault="00266B89" w:rsidP="004A476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         </w:t>
      </w:r>
      <w:r w:rsidRPr="00326FF7">
        <w:rPr>
          <w:b/>
          <w:sz w:val="24"/>
        </w:rPr>
        <w:t>(</w:t>
      </w:r>
      <w:r>
        <w:rPr>
          <w:b/>
          <w:sz w:val="24"/>
        </w:rPr>
        <w:t xml:space="preserve"> 5</w:t>
      </w:r>
      <w:r w:rsidRPr="00326FF7">
        <w:rPr>
          <w:b/>
          <w:sz w:val="24"/>
        </w:rPr>
        <w:t>)</w:t>
      </w:r>
    </w:p>
    <w:p w:rsidR="00266B89" w:rsidRDefault="00266B89" w:rsidP="002462FE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sz w:val="24"/>
        </w:rPr>
      </w:pPr>
      <w:r w:rsidRPr="00B64A76">
        <w:rPr>
          <w:b/>
          <w:sz w:val="24"/>
        </w:rPr>
        <w:t>15)</w:t>
      </w:r>
      <w:r w:rsidRPr="00B64A76">
        <w:rPr>
          <w:sz w:val="24"/>
        </w:rPr>
        <w:t xml:space="preserve"> 1. dönem; </w:t>
      </w:r>
      <w:r>
        <w:rPr>
          <w:sz w:val="24"/>
        </w:rPr>
        <w:t xml:space="preserve">okuttuğumuz </w:t>
      </w:r>
      <w:r w:rsidRPr="00B64A76">
        <w:rPr>
          <w:sz w:val="24"/>
        </w:rPr>
        <w:t>ders</w:t>
      </w:r>
      <w:r>
        <w:rPr>
          <w:sz w:val="24"/>
        </w:rPr>
        <w:t xml:space="preserve">lere </w:t>
      </w:r>
      <w:r w:rsidRPr="00B64A76">
        <w:rPr>
          <w:sz w:val="24"/>
        </w:rPr>
        <w:t xml:space="preserve"> özel olarak kararlaştırılan </w:t>
      </w:r>
      <w:r>
        <w:rPr>
          <w:sz w:val="24"/>
        </w:rPr>
        <w:t xml:space="preserve">herhangi bir </w:t>
      </w:r>
      <w:r w:rsidRPr="00B64A76">
        <w:rPr>
          <w:sz w:val="24"/>
        </w:rPr>
        <w:t xml:space="preserve">diğer husus </w:t>
      </w:r>
      <w:r>
        <w:rPr>
          <w:sz w:val="24"/>
        </w:rPr>
        <w:t xml:space="preserve">veya </w:t>
      </w:r>
      <w:r w:rsidRPr="00B64A76">
        <w:rPr>
          <w:sz w:val="24"/>
        </w:rPr>
        <w:t xml:space="preserve"> aksaklık </w:t>
      </w:r>
      <w:r>
        <w:rPr>
          <w:sz w:val="24"/>
        </w:rPr>
        <w:t xml:space="preserve">olmadığı belirtildi.                                                                                                                                                  </w:t>
      </w:r>
    </w:p>
    <w:p w:rsidR="00266B89" w:rsidRDefault="00266B89" w:rsidP="002F4F5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sz w:val="24"/>
        </w:rPr>
      </w:pPr>
      <w:r w:rsidRPr="00B64A76">
        <w:rPr>
          <w:color w:val="FF0000"/>
          <w:sz w:val="24"/>
        </w:rPr>
        <w:t>*</w:t>
      </w:r>
      <w:r w:rsidRPr="00B64A76">
        <w:rPr>
          <w:sz w:val="24"/>
        </w:rPr>
        <w:t xml:space="preserve"> Dilek, temenniler ve kapanış. </w:t>
      </w:r>
    </w:p>
    <w:p w:rsidR="00266B89" w:rsidRPr="00ED6E45" w:rsidRDefault="00266B89" w:rsidP="00ED6E45">
      <w:pPr>
        <w:rPr>
          <w:sz w:val="24"/>
        </w:rPr>
      </w:pPr>
      <w:r>
        <w:rPr>
          <w:sz w:val="24"/>
        </w:rPr>
        <w:t xml:space="preserve">  </w:t>
      </w:r>
      <w:r w:rsidRPr="00ED6E45">
        <w:rPr>
          <w:sz w:val="24"/>
        </w:rPr>
        <w:t xml:space="preserve"> Başka herhangi b</w:t>
      </w:r>
      <w:r>
        <w:rPr>
          <w:sz w:val="24"/>
        </w:rPr>
        <w:t xml:space="preserve">ir hususta görüşme yapılmaması ve </w:t>
      </w:r>
      <w:r w:rsidRPr="00ED6E45">
        <w:rPr>
          <w:sz w:val="24"/>
        </w:rPr>
        <w:t xml:space="preserve">görüş bildiren olmaması nedeniyle, Zümre başkanının  Eğitim- Öğretimin başarılı bir şekilde yürütülmesi temennisiyle toplantı sona erdirildi.  </w:t>
      </w:r>
    </w:p>
    <w:p w:rsidR="00266B89" w:rsidRDefault="00266B89" w:rsidP="00ED6E45">
      <w:pPr>
        <w:rPr>
          <w:sz w:val="24"/>
        </w:rPr>
      </w:pPr>
      <w:r w:rsidRPr="00ED6E45">
        <w:rPr>
          <w:sz w:val="24"/>
        </w:rPr>
        <w:t xml:space="preserve">      Kapanış.                                                                             </w:t>
      </w:r>
      <w:r>
        <w:rPr>
          <w:sz w:val="24"/>
        </w:rPr>
        <w:t xml:space="preserve">  </w:t>
      </w:r>
      <w:r w:rsidRPr="00ED6E45">
        <w:rPr>
          <w:sz w:val="24"/>
        </w:rPr>
        <w:t xml:space="preserve">    </w:t>
      </w:r>
      <w:r>
        <w:rPr>
          <w:sz w:val="24"/>
        </w:rPr>
        <w:t>12</w:t>
      </w:r>
      <w:r w:rsidRPr="00ED6E45">
        <w:rPr>
          <w:sz w:val="24"/>
        </w:rPr>
        <w:t>.0</w:t>
      </w:r>
      <w:r>
        <w:rPr>
          <w:sz w:val="24"/>
        </w:rPr>
        <w:t>2</w:t>
      </w:r>
      <w:r w:rsidRPr="00ED6E45">
        <w:rPr>
          <w:sz w:val="24"/>
        </w:rPr>
        <w:t>.20</w:t>
      </w:r>
      <w:r>
        <w:rPr>
          <w:sz w:val="24"/>
        </w:rPr>
        <w:t xml:space="preserve">13 </w:t>
      </w:r>
      <w:r w:rsidRPr="00ED6E45">
        <w:rPr>
          <w:sz w:val="24"/>
        </w:rPr>
        <w:t xml:space="preserve"> </w:t>
      </w:r>
      <w:r>
        <w:rPr>
          <w:sz w:val="24"/>
        </w:rPr>
        <w:t>Salı  Saat:12.00</w:t>
      </w: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4F65C9">
      <w:pPr>
        <w:pStyle w:val="Footer"/>
        <w:tabs>
          <w:tab w:val="left" w:pos="708"/>
        </w:tabs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</w:rPr>
        <w:t xml:space="preserve">  </w:t>
      </w:r>
      <w:r>
        <w:rPr>
          <w:rFonts w:ascii="Monotype Corsiva" w:hAnsi="Monotype Corsiva"/>
          <w:sz w:val="22"/>
          <w:szCs w:val="22"/>
        </w:rPr>
        <w:t xml:space="preserve">Zehra TUNCER            Mine DOĞAN        Mustafa AKASLAN         Neşe ULUTAŞ             Gökhan KAYA                      </w:t>
      </w:r>
    </w:p>
    <w:p w:rsidR="00266B89" w:rsidRDefault="00266B89" w:rsidP="004F65C9">
      <w:pPr>
        <w:pStyle w:val="Footer"/>
        <w:tabs>
          <w:tab w:val="left" w:pos="708"/>
        </w:tabs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 xml:space="preserve">        3-A Sınıf Öğrt.             3-B Sınıf Öğrt.             3-C Sınıf Öğrt.               3-D Sınıf Öğret.            3-E Sınıf Öğret.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B89" w:rsidRDefault="00266B89" w:rsidP="00A05B94">
      <w:pPr>
        <w:pStyle w:val="Footer"/>
        <w:tabs>
          <w:tab w:val="left" w:pos="708"/>
        </w:tabs>
        <w:rPr>
          <w:rFonts w:ascii="Monotype Corsiva" w:hAnsi="Monotype Corsiva"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Fonts w:ascii="Monotype Corsiva" w:hAnsi="Monotype Corsiva"/>
          <w:sz w:val="22"/>
          <w:szCs w:val="22"/>
        </w:rPr>
        <w:t>(Zümre Başkanı)</w:t>
      </w:r>
    </w:p>
    <w:p w:rsidR="00266B89" w:rsidRDefault="00266B89" w:rsidP="004F65C9">
      <w:pPr>
        <w:pStyle w:val="Footer"/>
        <w:tabs>
          <w:tab w:val="left" w:pos="70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</w:p>
    <w:p w:rsidR="00266B89" w:rsidRDefault="00266B89" w:rsidP="004F65C9">
      <w:pPr>
        <w:pStyle w:val="Footer"/>
        <w:tabs>
          <w:tab w:val="left" w:pos="70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</w:p>
    <w:p w:rsidR="00266B89" w:rsidRDefault="00266B89" w:rsidP="004F65C9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jc w:val="center"/>
        <w:rPr>
          <w:sz w:val="22"/>
          <w:szCs w:val="22"/>
        </w:rPr>
      </w:pPr>
      <w:r>
        <w:rPr>
          <w:sz w:val="22"/>
          <w:szCs w:val="22"/>
        </w:rPr>
        <w:t>G Ö R Ü L D Ü</w:t>
      </w:r>
    </w:p>
    <w:p w:rsidR="00266B89" w:rsidRDefault="00266B89" w:rsidP="00815065">
      <w:pPr>
        <w:pStyle w:val="Footer"/>
        <w:tabs>
          <w:tab w:val="left" w:pos="708"/>
        </w:tabs>
        <w:jc w:val="center"/>
        <w:rPr>
          <w:sz w:val="22"/>
          <w:szCs w:val="22"/>
        </w:rPr>
      </w:pPr>
      <w:r>
        <w:rPr>
          <w:sz w:val="22"/>
          <w:szCs w:val="22"/>
        </w:rPr>
        <w:t>14 .02.2014</w:t>
      </w:r>
    </w:p>
    <w:p w:rsidR="00266B89" w:rsidRDefault="00266B89" w:rsidP="00815065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815065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815065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815065">
      <w:pPr>
        <w:pStyle w:val="Footer"/>
        <w:tabs>
          <w:tab w:val="left" w:pos="708"/>
        </w:tabs>
        <w:jc w:val="center"/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rPr>
          <w:sz w:val="22"/>
          <w:szCs w:val="22"/>
        </w:rPr>
      </w:pPr>
    </w:p>
    <w:p w:rsidR="00266B89" w:rsidRDefault="00266B89" w:rsidP="004F65C9">
      <w:pPr>
        <w:pStyle w:val="Footer"/>
        <w:tabs>
          <w:tab w:val="left" w:pos="708"/>
        </w:tabs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Serkan DEMİRCİ       </w:t>
      </w:r>
    </w:p>
    <w:p w:rsidR="00266B89" w:rsidRDefault="00266B89" w:rsidP="004F65C9">
      <w:pPr>
        <w:ind w:left="720"/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 xml:space="preserve">                                                                  Fethiye  İlkokulu </w:t>
      </w:r>
    </w:p>
    <w:p w:rsidR="00266B89" w:rsidRDefault="00266B89" w:rsidP="004F65C9">
      <w:pPr>
        <w:ind w:left="720"/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Müdürü</w:t>
      </w:r>
    </w:p>
    <w:p w:rsidR="00266B89" w:rsidRDefault="00266B89" w:rsidP="004F65C9">
      <w:pPr>
        <w:rPr>
          <w:sz w:val="22"/>
          <w:szCs w:val="22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p w:rsidR="00266B89" w:rsidRDefault="00266B89" w:rsidP="00ED6E45">
      <w:pPr>
        <w:rPr>
          <w:sz w:val="24"/>
        </w:rPr>
      </w:pPr>
    </w:p>
    <w:sectPr w:rsidR="00266B89" w:rsidSect="00CB1486">
      <w:pgSz w:w="11906" w:h="16838"/>
      <w:pgMar w:top="1417" w:right="991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451E2"/>
    <w:multiLevelType w:val="hybridMultilevel"/>
    <w:tmpl w:val="7A429C56"/>
    <w:lvl w:ilvl="0" w:tplc="178A6C48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">
    <w:nsid w:val="4FFE784A"/>
    <w:multiLevelType w:val="hybridMultilevel"/>
    <w:tmpl w:val="078028E6"/>
    <w:lvl w:ilvl="0" w:tplc="92B81612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2">
    <w:nsid w:val="7BA83446"/>
    <w:multiLevelType w:val="hybridMultilevel"/>
    <w:tmpl w:val="2CE803DA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1C77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FC3"/>
    <w:rsid w:val="00013A4C"/>
    <w:rsid w:val="00066AF3"/>
    <w:rsid w:val="00067136"/>
    <w:rsid w:val="00087D37"/>
    <w:rsid w:val="0009313B"/>
    <w:rsid w:val="000E7DB8"/>
    <w:rsid w:val="001108F3"/>
    <w:rsid w:val="00145C7B"/>
    <w:rsid w:val="00145DCD"/>
    <w:rsid w:val="0015323D"/>
    <w:rsid w:val="0015763B"/>
    <w:rsid w:val="00195E6C"/>
    <w:rsid w:val="00202114"/>
    <w:rsid w:val="00207ACD"/>
    <w:rsid w:val="00215370"/>
    <w:rsid w:val="0023085D"/>
    <w:rsid w:val="002462FE"/>
    <w:rsid w:val="00266B89"/>
    <w:rsid w:val="002A3998"/>
    <w:rsid w:val="002B20AD"/>
    <w:rsid w:val="002B69B2"/>
    <w:rsid w:val="002C7820"/>
    <w:rsid w:val="002F4F5D"/>
    <w:rsid w:val="00326FF7"/>
    <w:rsid w:val="00330D00"/>
    <w:rsid w:val="003402CD"/>
    <w:rsid w:val="003E16AD"/>
    <w:rsid w:val="003F5340"/>
    <w:rsid w:val="00416138"/>
    <w:rsid w:val="00452819"/>
    <w:rsid w:val="00463BD6"/>
    <w:rsid w:val="004A476D"/>
    <w:rsid w:val="004A7ECC"/>
    <w:rsid w:val="004F65C9"/>
    <w:rsid w:val="005376E7"/>
    <w:rsid w:val="005478D6"/>
    <w:rsid w:val="0056399C"/>
    <w:rsid w:val="005858DE"/>
    <w:rsid w:val="005D7E37"/>
    <w:rsid w:val="005E6A85"/>
    <w:rsid w:val="00603819"/>
    <w:rsid w:val="00613D56"/>
    <w:rsid w:val="00617177"/>
    <w:rsid w:val="00674E78"/>
    <w:rsid w:val="006816AF"/>
    <w:rsid w:val="00682396"/>
    <w:rsid w:val="006930D5"/>
    <w:rsid w:val="00697B82"/>
    <w:rsid w:val="006D4009"/>
    <w:rsid w:val="00721E46"/>
    <w:rsid w:val="007316B6"/>
    <w:rsid w:val="007858EE"/>
    <w:rsid w:val="00793BC7"/>
    <w:rsid w:val="007A45A8"/>
    <w:rsid w:val="007A5DA4"/>
    <w:rsid w:val="007B4888"/>
    <w:rsid w:val="007C1943"/>
    <w:rsid w:val="007C4EFB"/>
    <w:rsid w:val="007F3444"/>
    <w:rsid w:val="008057CA"/>
    <w:rsid w:val="00811546"/>
    <w:rsid w:val="00815065"/>
    <w:rsid w:val="00837741"/>
    <w:rsid w:val="00850DC3"/>
    <w:rsid w:val="008564B8"/>
    <w:rsid w:val="00861C4B"/>
    <w:rsid w:val="008927F8"/>
    <w:rsid w:val="008A1554"/>
    <w:rsid w:val="008C6643"/>
    <w:rsid w:val="00910525"/>
    <w:rsid w:val="00921E6B"/>
    <w:rsid w:val="009564DE"/>
    <w:rsid w:val="0098709F"/>
    <w:rsid w:val="00996F8D"/>
    <w:rsid w:val="009E1209"/>
    <w:rsid w:val="009E6E41"/>
    <w:rsid w:val="00A034A5"/>
    <w:rsid w:val="00A05B94"/>
    <w:rsid w:val="00A36969"/>
    <w:rsid w:val="00A54BD9"/>
    <w:rsid w:val="00A55269"/>
    <w:rsid w:val="00A71800"/>
    <w:rsid w:val="00A91ED3"/>
    <w:rsid w:val="00B64A76"/>
    <w:rsid w:val="00B7378D"/>
    <w:rsid w:val="00B80F9F"/>
    <w:rsid w:val="00BE22D2"/>
    <w:rsid w:val="00BF6216"/>
    <w:rsid w:val="00C116A9"/>
    <w:rsid w:val="00C158B6"/>
    <w:rsid w:val="00C309AA"/>
    <w:rsid w:val="00CB1486"/>
    <w:rsid w:val="00CC0B67"/>
    <w:rsid w:val="00CC3890"/>
    <w:rsid w:val="00CD7159"/>
    <w:rsid w:val="00D009C9"/>
    <w:rsid w:val="00D322FA"/>
    <w:rsid w:val="00DA3FC3"/>
    <w:rsid w:val="00DD5CB0"/>
    <w:rsid w:val="00DF2778"/>
    <w:rsid w:val="00E11C11"/>
    <w:rsid w:val="00E400EC"/>
    <w:rsid w:val="00E4161B"/>
    <w:rsid w:val="00E93733"/>
    <w:rsid w:val="00EA6615"/>
    <w:rsid w:val="00EC7C3C"/>
    <w:rsid w:val="00ED2C69"/>
    <w:rsid w:val="00ED6E45"/>
    <w:rsid w:val="00EF6213"/>
    <w:rsid w:val="00F10D1E"/>
    <w:rsid w:val="00F30661"/>
    <w:rsid w:val="00FC0A69"/>
    <w:rsid w:val="00FD004F"/>
    <w:rsid w:val="00FD5FC6"/>
    <w:rsid w:val="00FF01B8"/>
    <w:rsid w:val="00FF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FC3"/>
    <w:rPr>
      <w:rFonts w:ascii="Times New Roman" w:eastAsia="Times New Roman" w:hAnsi="Times New Roman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A3FC3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A3FC3"/>
    <w:rPr>
      <w:rFonts w:ascii="Times New Roman" w:hAnsi="Times New Roman" w:cs="Times New Roman"/>
      <w:sz w:val="24"/>
      <w:szCs w:val="24"/>
      <w:lang w:eastAsia="tr-TR"/>
    </w:rPr>
  </w:style>
  <w:style w:type="paragraph" w:styleId="BodyTextIndent2">
    <w:name w:val="Body Text Indent 2"/>
    <w:basedOn w:val="Normal"/>
    <w:link w:val="BodyTextIndent2Char"/>
    <w:uiPriority w:val="99"/>
    <w:rsid w:val="00DA3FC3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FC3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A3FC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50DC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7C4EFB"/>
    <w:pPr>
      <w:tabs>
        <w:tab w:val="center" w:pos="4536"/>
        <w:tab w:val="right" w:pos="9072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4EFB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0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1%20FAT&#304;H\OKUL\Z&#220;MRE%20VEL&#304;%20Toplant&#305;lar&#305;\Z&#252;mre%20Toplant&#305;lar&#305;\1.S&#305;n&#305;f%20Z&#252;mre\Y&#246;netici_Y&#305;ll&#305;k_&#199;al&#305;&#351;ma_Plan&#305;.doc" TargetMode="External"/><Relationship Id="rId13" Type="http://schemas.openxmlformats.org/officeDocument/2006/relationships/hyperlink" Target="file:///D:\01%20FAT&#304;H\OKUL\Z&#220;MRE%20VEL&#304;%20Toplant&#305;lar&#305;\Z&#252;mre%20Toplant&#305;lar&#305;\(04)%20Kanun_Mevzuat_Klas&#246;r&#252;\&#199;al&#305;&#351;ma_Takvimi\Devaml&#305;_Takvim.xl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01%20FAT&#304;H\OKUL\Z&#220;MRE%20VEL&#304;%20Toplant&#305;lar&#305;\Z&#252;mre%20Toplant&#305;lar&#305;\(04)%20Kanun_Mevzuat_Klas&#246;r&#252;\&#199;al&#305;&#351;ma_Takvimi\Devaml&#305;_Takvim.xls" TargetMode="External"/><Relationship Id="rId12" Type="http://schemas.openxmlformats.org/officeDocument/2006/relationships/hyperlink" Target="file:///C:\Users\HP\Desktop\&#304;lk&#246;&#287;retim_Kurumlar&#305;_Y&#246;netmeli&#287;i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D:\01%20FAT&#304;H\OKUL\Z&#220;MRE%20VEL&#304;%20Toplant&#305;lar&#305;\Z&#252;mre%20Toplant&#305;lar&#305;\1.S&#305;n&#305;f%20Z&#252;mre\&#304;lk&#246;&#287;retim_Kurumlar&#305;_Y&#246;netmeli&#287;i.doc" TargetMode="External"/><Relationship Id="rId11" Type="http://schemas.openxmlformats.org/officeDocument/2006/relationships/hyperlink" Target="file:///D:\01%20FAT&#304;H\OKUL\Z&#220;MRE%20VEL&#304;%20Toplant&#305;lar&#305;\Z&#252;mre%20Toplant&#305;lar&#305;\(04)%20Kanun_Mevzuat_Klas&#246;r&#252;\Proje_(&#246;dev)_i&#351;leri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D:\01%20FAT&#304;H\OKUL\Z&#220;MRE%20VEL&#304;%20Toplant&#305;lar&#305;\Z&#252;mre%20Toplant&#305;lar&#305;\1.S&#305;n&#305;f%20Z&#252;mre\&#304;lk&#246;&#287;retim_Kurumlar&#305;_Y&#246;netmeli&#287;i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01%20FAT&#304;H\OKUL\Z&#220;MRE%20VEL&#304;%20Toplant&#305;lar&#305;\Z&#252;mre%20Toplant&#305;lar&#305;\1.S&#305;n&#305;f%20Z&#252;mre\&#304;lk&#246;&#287;retim_Kurumlar&#305;_Y&#246;netmeli&#287;i.doc" TargetMode="External"/><Relationship Id="rId14" Type="http://schemas.openxmlformats.org/officeDocument/2006/relationships/hyperlink" Target="file:///D:\01%20FAT&#304;H\OKUL\Z&#220;MRE%20VEL&#304;%20Toplant&#305;lar&#305;\Z&#252;mre%20Toplant&#305;lar&#305;\1.S&#305;n&#305;f%20Z&#252;mre\Y&#246;netici_Y&#305;ll&#305;k_&#199;al&#305;&#351;ma_Plan&#305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5</Pages>
  <Words>2182</Words>
  <Characters>12439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FATİH</dc:creator>
  <cp:keywords>www.sorubak.com</cp:keywords>
  <dc:description>www.sorubak.com</dc:description>
  <cp:lastModifiedBy>edanur</cp:lastModifiedBy>
  <cp:revision>8</cp:revision>
  <cp:lastPrinted>2013-02-21T08:34:00Z</cp:lastPrinted>
  <dcterms:created xsi:type="dcterms:W3CDTF">2013-02-18T19:38:00Z</dcterms:created>
  <dcterms:modified xsi:type="dcterms:W3CDTF">2014-02-11T16:23:00Z</dcterms:modified>
  <cp:category>www.sorubak.com</cp:category>
</cp:coreProperties>
</file>