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A3" w:rsidRPr="008F2460" w:rsidRDefault="00B860A3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B860A3" w:rsidRDefault="00B860A3" w:rsidP="00443E52">
      <w:pPr>
        <w:spacing w:after="0" w:line="240" w:lineRule="auto"/>
        <w:jc w:val="center"/>
        <w:rPr>
          <w:rFonts w:ascii="Comic Sans MS" w:eastAsia="AvantGardeDemi*+IMFWCP" w:hAnsi="Comic Sans MS"/>
          <w:b/>
          <w:bCs/>
          <w:sz w:val="28"/>
          <w:szCs w:val="28"/>
        </w:rPr>
      </w:pPr>
      <w:r>
        <w:rPr>
          <w:rFonts w:ascii="Comic Sans MS" w:eastAsia="AvantGardeDemi*+IMFWCP" w:hAnsi="Comic Sans MS" w:cs="Comic Sans MS"/>
          <w:b/>
          <w:bCs/>
          <w:sz w:val="28"/>
          <w:szCs w:val="28"/>
        </w:rPr>
        <w:t>SATIR SONUNA SIĞMAYAN KELİMELER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443E52">
        <w:rPr>
          <w:rFonts w:ascii="Comic Sans MS" w:hAnsi="Comic Sans MS" w:cs="Comic Sans MS"/>
          <w:sz w:val="24"/>
          <w:szCs w:val="24"/>
        </w:rPr>
        <w:t xml:space="preserve"> </w:t>
      </w:r>
      <w:r w:rsidRPr="00560463">
        <w:rPr>
          <w:rFonts w:ascii="Comic Sans MS" w:hAnsi="Comic Sans MS" w:cs="Comic Sans MS"/>
          <w:sz w:val="24"/>
          <w:szCs w:val="24"/>
        </w:rPr>
        <w:t xml:space="preserve">Türkçede kelime içinde iki ünlü arasındaki ünsüz, kendinden sonraki ünlüyle hece kurar: 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a-ra-ba, bi-çi-mi-ne, in-sa-nın, ka-ra-ca, alt-lık, al-dı</w:t>
      </w:r>
      <w:r>
        <w:rPr>
          <w:rStyle w:val="Emphasis"/>
          <w:rFonts w:ascii="Comic Sans MS" w:hAnsi="Comic Sans MS" w:cs="Comic Sans MS"/>
          <w:sz w:val="24"/>
          <w:szCs w:val="24"/>
        </w:rPr>
        <w:t xml:space="preserve"> </w:t>
      </w:r>
      <w:r w:rsidRPr="00396486"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gibi.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560463">
        <w:rPr>
          <w:rFonts w:ascii="Comic Sans MS" w:hAnsi="Comic Sans MS" w:cs="Comic Sans MS"/>
          <w:sz w:val="24"/>
          <w:szCs w:val="24"/>
        </w:rPr>
        <w:t xml:space="preserve">Kelime içinde yan yana gelen ünsüzlerden sonuncusu kendisinden sonraki ünlüyle, diğerleri kendilerinden önceki ünlüyle hece kurar: 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 xml:space="preserve">bir-lik, sev-mek, Türk-çe, </w:t>
      </w:r>
      <w:r>
        <w:rPr>
          <w:rStyle w:val="Emphasis"/>
          <w:rFonts w:ascii="Comic Sans MS" w:hAnsi="Comic Sans MS" w:cs="Comic Sans MS"/>
          <w:sz w:val="24"/>
          <w:szCs w:val="24"/>
        </w:rPr>
        <w:t>k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ork-maz</w:t>
      </w:r>
      <w:r>
        <w:rPr>
          <w:rStyle w:val="Emphasis"/>
          <w:rFonts w:ascii="Comic Sans MS" w:hAnsi="Comic Sans MS" w:cs="Comic Sans MS"/>
          <w:sz w:val="24"/>
          <w:szCs w:val="24"/>
        </w:rPr>
        <w:t xml:space="preserve"> </w:t>
      </w:r>
      <w:r w:rsidRPr="00396486"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gibi.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560463">
        <w:rPr>
          <w:rFonts w:ascii="Comic Sans MS" w:hAnsi="Comic Sans MS" w:cs="Comic Sans MS"/>
          <w:sz w:val="24"/>
          <w:szCs w:val="24"/>
        </w:rPr>
        <w:t xml:space="preserve">Batı kökenli kelimeler, Türkçenin hece yapısına göre hecelere ayrılır: 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band-rol, kont-rol, port-re, prog-ram, sant-ral, sürp-riz, tund-ra, volf-ram</w:t>
      </w:r>
      <w:r>
        <w:rPr>
          <w:rStyle w:val="Emphasis"/>
          <w:rFonts w:ascii="Comic Sans MS" w:hAnsi="Comic Sans MS" w:cs="Comic Sans MS"/>
          <w:sz w:val="24"/>
          <w:szCs w:val="24"/>
        </w:rPr>
        <w:t xml:space="preserve"> </w:t>
      </w:r>
      <w:r w:rsidRPr="00396486"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gibi.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560463">
        <w:rPr>
          <w:rFonts w:ascii="Comic Sans MS" w:hAnsi="Comic Sans MS" w:cs="Comic Sans MS"/>
          <w:sz w:val="24"/>
          <w:szCs w:val="24"/>
        </w:rPr>
        <w:t>Türkçede satır sonunda kelimeler bölünebilir, fakat heceler bölüne</w:t>
      </w:r>
      <w:r w:rsidRPr="00560463">
        <w:rPr>
          <w:rFonts w:ascii="Comic Sans MS" w:hAnsi="Comic Sans MS" w:cs="Comic Sans MS"/>
          <w:sz w:val="24"/>
          <w:szCs w:val="24"/>
        </w:rPr>
        <w:softHyphen/>
        <w:t xml:space="preserve">mez. Satıra sığmayan kelimeler bölünürken satır sonuna </w:t>
      </w:r>
      <w:r w:rsidRPr="00560463"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kısa çizgi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 xml:space="preserve"> (-) </w:t>
      </w:r>
      <w:r w:rsidRPr="00560463">
        <w:rPr>
          <w:rFonts w:ascii="Comic Sans MS" w:hAnsi="Comic Sans MS" w:cs="Comic Sans MS"/>
          <w:sz w:val="24"/>
          <w:szCs w:val="24"/>
        </w:rPr>
        <w:t>konur.</w:t>
      </w:r>
    </w:p>
    <w:p w:rsidR="00B860A3" w:rsidRPr="00560463" w:rsidRDefault="00B860A3" w:rsidP="00560463">
      <w:pPr>
        <w:pStyle w:val="metin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a.) </w:t>
      </w:r>
      <w:r w:rsidRPr="00560463">
        <w:rPr>
          <w:rFonts w:ascii="Comic Sans MS" w:hAnsi="Comic Sans MS" w:cs="Comic Sans MS"/>
          <w:sz w:val="24"/>
          <w:szCs w:val="24"/>
        </w:rPr>
        <w:t>Ayırmada satır sonunda ve sa</w:t>
      </w:r>
      <w:r>
        <w:rPr>
          <w:rFonts w:ascii="Comic Sans MS" w:hAnsi="Comic Sans MS" w:cs="Comic Sans MS"/>
          <w:sz w:val="24"/>
          <w:szCs w:val="24"/>
        </w:rPr>
        <w:t>tır başında tek harf bırakılmaz.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560463">
        <w:rPr>
          <w:rFonts w:ascii="Comic Sans MS" w:hAnsi="Comic Sans MS" w:cs="Comic Sans MS"/>
          <w:sz w:val="24"/>
          <w:szCs w:val="24"/>
        </w:rPr>
        <w:t>...........................................................................................................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 xml:space="preserve"> u-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560463">
        <w:rPr>
          <w:rStyle w:val="Emphasis"/>
          <w:rFonts w:ascii="Comic Sans MS" w:hAnsi="Comic Sans MS" w:cs="Comic Sans MS"/>
          <w:sz w:val="24"/>
          <w:szCs w:val="24"/>
        </w:rPr>
        <w:t xml:space="preserve">çurtma </w:t>
      </w:r>
      <w:r>
        <w:rPr>
          <w:rStyle w:val="Emphasis"/>
          <w:rFonts w:ascii="Comic Sans MS" w:hAnsi="Comic Sans MS" w:cs="Comic Sans MS"/>
          <w:sz w:val="24"/>
          <w:szCs w:val="24"/>
        </w:rPr>
        <w:t xml:space="preserve"> </w:t>
      </w:r>
      <w:r w:rsidRPr="00560463"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şeklinde ayırmak yanlıştır.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560463">
        <w:rPr>
          <w:rFonts w:ascii="Comic Sans MS" w:hAnsi="Comic Sans MS" w:cs="Comic Sans MS"/>
          <w:sz w:val="24"/>
          <w:szCs w:val="24"/>
        </w:rPr>
        <w:t>......................................................................................................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uçurt-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>
        <w:rPr>
          <w:rStyle w:val="Emphasis"/>
          <w:rFonts w:ascii="Comic Sans MS" w:hAnsi="Comic Sans MS" w:cs="Comic Sans MS"/>
          <w:sz w:val="24"/>
          <w:szCs w:val="24"/>
        </w:rPr>
        <w:t>m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a</w:t>
      </w:r>
      <w:r>
        <w:rPr>
          <w:rStyle w:val="Emphasis"/>
          <w:rFonts w:ascii="Comic Sans MS" w:hAnsi="Comic Sans MS" w:cs="Comic Sans MS"/>
          <w:sz w:val="24"/>
          <w:szCs w:val="24"/>
        </w:rPr>
        <w:t xml:space="preserve">   </w:t>
      </w:r>
      <w:r w:rsidRPr="00560463"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şeklinde ayrılmalıdır.</w:t>
      </w:r>
      <w:r>
        <w:rPr>
          <w:rStyle w:val="Emphasis"/>
          <w:rFonts w:ascii="Comic Sans MS" w:hAnsi="Comic Sans MS" w:cs="Comic Sans MS"/>
          <w:sz w:val="24"/>
          <w:szCs w:val="24"/>
        </w:rPr>
        <w:t xml:space="preserve">   </w:t>
      </w:r>
    </w:p>
    <w:p w:rsidR="00B860A3" w:rsidRPr="00560463" w:rsidRDefault="00B860A3" w:rsidP="00560463">
      <w:pPr>
        <w:pStyle w:val="metin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b.) </w:t>
      </w:r>
      <w:r w:rsidRPr="00560463">
        <w:rPr>
          <w:rFonts w:ascii="Comic Sans MS" w:hAnsi="Comic Sans MS" w:cs="Comic Sans MS"/>
          <w:sz w:val="24"/>
          <w:szCs w:val="24"/>
        </w:rPr>
        <w:t>Kesme işareti satır sonuna geldiğinde yalnız kesme işareti kul</w:t>
      </w:r>
      <w:r w:rsidRPr="00560463">
        <w:rPr>
          <w:rFonts w:ascii="Comic Sans MS" w:hAnsi="Comic Sans MS" w:cs="Comic Sans MS"/>
          <w:sz w:val="24"/>
          <w:szCs w:val="24"/>
        </w:rPr>
        <w:softHyphen/>
        <w:t>lanılır; ayrıca çizgi kullanılmaz.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 w:rsidRPr="00560463">
        <w:rPr>
          <w:rFonts w:ascii="Comic Sans MS" w:hAnsi="Comic Sans MS" w:cs="Comic Sans MS"/>
          <w:sz w:val="24"/>
          <w:szCs w:val="24"/>
        </w:rPr>
        <w:t xml:space="preserve"> ................................................................................................... 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Edirne'</w:t>
      </w:r>
    </w:p>
    <w:p w:rsidR="00B860A3" w:rsidRPr="00560463" w:rsidRDefault="00B860A3" w:rsidP="000D689D">
      <w:pPr>
        <w:pStyle w:val="metin"/>
        <w:ind w:firstLine="708"/>
        <w:rPr>
          <w:rFonts w:ascii="Comic Sans MS" w:hAnsi="Comic Sans MS" w:cs="Comic Sans MS"/>
          <w:sz w:val="24"/>
          <w:szCs w:val="24"/>
        </w:rPr>
      </w:pPr>
      <w:r>
        <w:rPr>
          <w:rStyle w:val="Emphasis"/>
          <w:rFonts w:ascii="Comic Sans MS" w:hAnsi="Comic Sans MS" w:cs="Comic Sans MS"/>
          <w:sz w:val="24"/>
          <w:szCs w:val="24"/>
        </w:rPr>
        <w:t>n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in</w:t>
      </w:r>
      <w:r>
        <w:rPr>
          <w:rStyle w:val="Emphasis"/>
          <w:rFonts w:ascii="Comic Sans MS" w:hAnsi="Comic Sans MS" w:cs="Comic Sans MS"/>
          <w:sz w:val="24"/>
          <w:szCs w:val="24"/>
        </w:rPr>
        <w:t xml:space="preserve"> </w:t>
      </w:r>
      <w:r w:rsidRPr="003A1F98"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gibi</w:t>
      </w:r>
      <w:r>
        <w:rPr>
          <w:rStyle w:val="Emphasis"/>
          <w:rFonts w:ascii="Comic Sans MS" w:hAnsi="Comic Sans MS" w:cs="Comic Sans MS"/>
          <w:b w:val="0"/>
          <w:bCs w:val="0"/>
          <w:sz w:val="24"/>
          <w:szCs w:val="24"/>
        </w:rPr>
        <w:t>.</w:t>
      </w:r>
    </w:p>
    <w:p w:rsidR="00B860A3" w:rsidRPr="00560463" w:rsidRDefault="00B860A3" w:rsidP="00560463">
      <w:pPr>
        <w:pStyle w:val="metin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c.) </w:t>
      </w:r>
      <w:r w:rsidRPr="00560463">
        <w:rPr>
          <w:rFonts w:ascii="Comic Sans MS" w:hAnsi="Comic Sans MS" w:cs="Comic Sans MS"/>
          <w:sz w:val="24"/>
          <w:szCs w:val="24"/>
        </w:rPr>
        <w:t>Bi</w:t>
      </w:r>
      <w:r>
        <w:rPr>
          <w:rFonts w:ascii="Comic Sans MS" w:hAnsi="Comic Sans MS" w:cs="Comic Sans MS"/>
          <w:sz w:val="24"/>
          <w:szCs w:val="24"/>
        </w:rPr>
        <w:t>rle</w:t>
      </w:r>
      <w:r w:rsidRPr="00560463">
        <w:rPr>
          <w:rFonts w:ascii="Comic Sans MS" w:hAnsi="Comic Sans MS" w:cs="Comic Sans MS"/>
          <w:sz w:val="24"/>
          <w:szCs w:val="24"/>
        </w:rPr>
        <w:t xml:space="preserve">şik yazılan </w:t>
      </w:r>
      <w:r>
        <w:rPr>
          <w:rFonts w:ascii="Comic Sans MS" w:hAnsi="Comic Sans MS" w:cs="Comic Sans MS"/>
          <w:sz w:val="24"/>
          <w:szCs w:val="24"/>
        </w:rPr>
        <w:t>kelimelerde de bu kurala uyulur.</w:t>
      </w:r>
      <w:r w:rsidRPr="0056046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Style w:val="Emphasis"/>
          <w:rFonts w:ascii="Comic Sans MS" w:hAnsi="Comic Sans MS" w:cs="Comic Sans MS"/>
          <w:sz w:val="24"/>
          <w:szCs w:val="24"/>
        </w:rPr>
        <w:t>ba-şöğ-ret-men, </w:t>
      </w:r>
      <w:r w:rsidRPr="00560463">
        <w:rPr>
          <w:rStyle w:val="Emphasis"/>
          <w:rFonts w:ascii="Comic Sans MS" w:hAnsi="Comic Sans MS" w:cs="Comic Sans MS"/>
          <w:sz w:val="24"/>
          <w:szCs w:val="24"/>
        </w:rPr>
        <w:t>il-ko-kul, Ka-ra-os-ma-noğ-</w:t>
      </w:r>
      <w:r w:rsidRPr="00560463">
        <w:rPr>
          <w:rFonts w:ascii="Comic Sans MS" w:hAnsi="Comic Sans MS" w:cs="Comic Sans MS"/>
          <w:b/>
          <w:bCs/>
          <w:sz w:val="24"/>
          <w:szCs w:val="24"/>
        </w:rPr>
        <w:t>lu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A1F98">
        <w:rPr>
          <w:rFonts w:ascii="Comic Sans MS" w:hAnsi="Comic Sans MS" w:cs="Comic Sans MS"/>
          <w:sz w:val="24"/>
          <w:szCs w:val="24"/>
        </w:rPr>
        <w:t>gibi.</w:t>
      </w:r>
    </w:p>
    <w:p w:rsidR="00B860A3" w:rsidRDefault="00B860A3" w:rsidP="00262CF3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B860A3" w:rsidRPr="00262CF3" w:rsidRDefault="00B860A3" w:rsidP="00262C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262CF3">
        <w:rPr>
          <w:rFonts w:ascii="Comic Sans MS" w:hAnsi="Comic Sans MS" w:cs="Comic Sans MS"/>
          <w:sz w:val="24"/>
          <w:szCs w:val="24"/>
        </w:rPr>
        <w:t>1.) Aşağıda bir örnek üzerinde satır sonuna sığmayan sözcüklerin doğru bölünebileceği yerler gösterilmiştir. Diğer sözcükleri de siz düzenleyin.</w:t>
      </w:r>
    </w:p>
    <w:p w:rsidR="00B860A3" w:rsidRDefault="00B860A3" w:rsidP="000D689D">
      <w:pPr>
        <w:spacing w:after="0" w:line="360" w:lineRule="auto"/>
        <w:rPr>
          <w:rFonts w:ascii="Kayra-Regular" w:hAnsi="Kayra-Regular" w:cs="Kayra-Regular"/>
          <w:color w:val="231F20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20.6pt;width:99pt;height:54pt;z-index:251654656" strokeweight="1.25pt">
            <v:textbox style="mso-next-textbox:#_x0000_s1026">
              <w:txbxContent>
                <w:p w:rsidR="00B860A3" w:rsidRPr="008B0E26" w:rsidRDefault="00B860A3" w:rsidP="008B0E26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79pt;margin-top:20.6pt;width:99pt;height:54pt;z-index:251653632" strokeweight="1.25pt">
            <v:textbox style="mso-next-textbox:#_x0000_s1027">
              <w:txbxContent>
                <w:p w:rsidR="00B860A3" w:rsidRPr="008B0E26" w:rsidRDefault="00B860A3" w:rsidP="008B0E26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53pt;margin-top:20.6pt;width:99pt;height:54pt;z-index:251652608" strokeweight="1.25pt">
            <v:textbox>
              <w:txbxContent>
                <w:p w:rsidR="00B860A3" w:rsidRPr="008B0E26" w:rsidRDefault="00B860A3" w:rsidP="008B0E26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7.85pt;margin-top:20.6pt;width:99pt;height:54pt;z-index:251651584" strokeweight="1.25pt">
            <v:textbox>
              <w:txbxContent>
                <w:p w:rsidR="00B860A3" w:rsidRPr="008B0E26" w:rsidRDefault="00B860A3" w:rsidP="008B0E26">
                  <w:pPr>
                    <w:spacing w:after="0"/>
                    <w:rPr>
                      <w:sz w:val="28"/>
                      <w:szCs w:val="28"/>
                    </w:rPr>
                  </w:pPr>
                  <w:r w:rsidRPr="008B0E26">
                    <w:rPr>
                      <w:sz w:val="28"/>
                      <w:szCs w:val="28"/>
                    </w:rPr>
                    <w:t>seve-lim</w:t>
                  </w:r>
                </w:p>
                <w:p w:rsidR="00B860A3" w:rsidRPr="008B0E26" w:rsidRDefault="00B860A3" w:rsidP="008B0E26">
                  <w:pPr>
                    <w:spacing w:after="0"/>
                    <w:rPr>
                      <w:sz w:val="28"/>
                      <w:szCs w:val="28"/>
                    </w:rPr>
                  </w:pPr>
                  <w:r w:rsidRPr="008B0E26">
                    <w:rPr>
                      <w:sz w:val="28"/>
                      <w:szCs w:val="28"/>
                    </w:rPr>
                    <w:t>se-velim</w:t>
                  </w:r>
                </w:p>
              </w:txbxContent>
            </v:textbox>
          </v:shape>
        </w:pict>
      </w:r>
      <w:r>
        <w:rPr>
          <w:rFonts w:ascii="Kayra-Regular" w:hAnsi="Kayra-Regular" w:cs="Kayra-Regular"/>
          <w:color w:val="231F20"/>
          <w:sz w:val="28"/>
          <w:szCs w:val="28"/>
        </w:rPr>
        <w:t xml:space="preserve">          sevelim</w:t>
      </w:r>
      <w:r>
        <w:rPr>
          <w:rFonts w:ascii="Kayra-Regular" w:hAnsi="Kayra-Regular" w:cs="Kayra-Regular"/>
          <w:color w:val="231F20"/>
          <w:sz w:val="28"/>
          <w:szCs w:val="28"/>
        </w:rPr>
        <w:tab/>
      </w:r>
      <w:r>
        <w:rPr>
          <w:rFonts w:ascii="Kayra-Regular Tur" w:hAnsi="Kayra-Regular Tur" w:cs="Kayra-Regular Tur"/>
          <w:color w:val="231F20"/>
          <w:sz w:val="28"/>
          <w:szCs w:val="28"/>
        </w:rPr>
        <w:tab/>
      </w:r>
      <w:r>
        <w:rPr>
          <w:rFonts w:ascii="Kayra-Regular Tur" w:hAnsi="Kayra-Regular Tur" w:cs="Kayra-Regular Tur"/>
          <w:color w:val="231F20"/>
          <w:sz w:val="28"/>
          <w:szCs w:val="28"/>
        </w:rPr>
        <w:tab/>
        <w:t>sağlıklı</w:t>
      </w:r>
      <w:r>
        <w:rPr>
          <w:rFonts w:ascii="Kayra-Regular Tur" w:hAnsi="Kayra-Regular Tur" w:cs="Kayra-Regular Tur"/>
          <w:color w:val="231F20"/>
          <w:sz w:val="28"/>
          <w:szCs w:val="28"/>
        </w:rPr>
        <w:tab/>
      </w:r>
      <w:r>
        <w:rPr>
          <w:rFonts w:ascii="Kayra-Regular Tur" w:hAnsi="Kayra-Regular Tur" w:cs="Kayra-Regular Tur"/>
          <w:color w:val="231F20"/>
          <w:sz w:val="28"/>
          <w:szCs w:val="28"/>
        </w:rPr>
        <w:tab/>
        <w:t xml:space="preserve">     </w:t>
      </w:r>
      <w:r>
        <w:rPr>
          <w:rFonts w:ascii="Kayra-Regular" w:hAnsi="Kayra-Regular" w:cs="Kayra-Regular"/>
          <w:color w:val="231F20"/>
          <w:sz w:val="28"/>
          <w:szCs w:val="28"/>
        </w:rPr>
        <w:t xml:space="preserve">bayraktar </w:t>
      </w:r>
      <w:r>
        <w:rPr>
          <w:rFonts w:ascii="Kayra-Regular" w:hAnsi="Kayra-Regular" w:cs="Kayra-Regular"/>
          <w:color w:val="231F20"/>
          <w:sz w:val="28"/>
          <w:szCs w:val="28"/>
        </w:rPr>
        <w:tab/>
        <w:t xml:space="preserve">       </w:t>
      </w:r>
      <w:r>
        <w:rPr>
          <w:rFonts w:ascii="Kayra-Regular Tur" w:hAnsi="Kayra-Regular Tur" w:cs="Kayra-Regular Tur"/>
          <w:color w:val="231F20"/>
          <w:sz w:val="28"/>
          <w:szCs w:val="28"/>
        </w:rPr>
        <w:t>bağımsızlık</w:t>
      </w:r>
    </w:p>
    <w:p w:rsidR="00B860A3" w:rsidRDefault="00B860A3" w:rsidP="000D689D">
      <w:pPr>
        <w:spacing w:after="0" w:line="360" w:lineRule="auto"/>
        <w:rPr>
          <w:rFonts w:ascii="Kayra-Regular" w:hAnsi="Kayra-Regular" w:cs="Kayra-Regular"/>
          <w:color w:val="231F20"/>
          <w:sz w:val="28"/>
          <w:szCs w:val="28"/>
        </w:rPr>
      </w:pPr>
    </w:p>
    <w:p w:rsidR="00B860A3" w:rsidRDefault="00B860A3" w:rsidP="000D689D">
      <w:pPr>
        <w:spacing w:after="0" w:line="360" w:lineRule="auto"/>
        <w:rPr>
          <w:rFonts w:ascii="Kayra-Regular" w:hAnsi="Kayra-Regular" w:cs="Kayra-Regular"/>
          <w:color w:val="231F20"/>
          <w:sz w:val="28"/>
          <w:szCs w:val="28"/>
        </w:rPr>
      </w:pPr>
    </w:p>
    <w:p w:rsidR="00B860A3" w:rsidRPr="00D030C3" w:rsidRDefault="00B860A3" w:rsidP="000D689D">
      <w:pPr>
        <w:spacing w:after="0" w:line="360" w:lineRule="auto"/>
        <w:rPr>
          <w:rFonts w:ascii="Kayra-Regular" w:hAnsi="Kayra-Regular" w:cs="Kayra-Regular"/>
          <w:color w:val="231F20"/>
          <w:sz w:val="16"/>
          <w:szCs w:val="16"/>
        </w:rPr>
      </w:pPr>
    </w:p>
    <w:p w:rsidR="00B860A3" w:rsidRDefault="00B860A3" w:rsidP="008B0E2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B0E26">
        <w:rPr>
          <w:rFonts w:ascii="Comic Sans MS" w:hAnsi="Comic Sans MS" w:cs="Comic Sans MS"/>
          <w:color w:val="231F20"/>
          <w:sz w:val="24"/>
          <w:szCs w:val="24"/>
        </w:rPr>
        <w:t xml:space="preserve">2.) </w:t>
      </w:r>
      <w:r w:rsidRPr="008B0E26">
        <w:rPr>
          <w:rFonts w:ascii="Comic Sans MS" w:hAnsi="Comic Sans MS" w:cs="Comic Sans MS"/>
          <w:sz w:val="24"/>
          <w:szCs w:val="24"/>
        </w:rPr>
        <w:t>Aşağıda kutuların üstünde yazılı olan kelimeleri, kutuların içlerine satır sonuna sığmıyormuş gibi yazınız.</w:t>
      </w:r>
      <w:r w:rsidRPr="001D66F5">
        <w:rPr>
          <w:rFonts w:ascii="Maiandra GD" w:hAnsi="Maiandra GD"/>
          <w:sz w:val="24"/>
          <w:szCs w:val="24"/>
        </w:rPr>
        <w:t xml:space="preserve"> </w:t>
      </w:r>
      <w:hyperlink r:id="rId7" w:history="1">
        <w:r w:rsidRPr="00C85F39">
          <w:rPr>
            <w:rStyle w:val="Hyperlink"/>
            <w:rFonts w:ascii="Maiandra GD" w:hAnsi="Maiandra GD"/>
            <w:sz w:val="24"/>
            <w:szCs w:val="24"/>
          </w:rPr>
          <w:t>www.sorubak.com</w:t>
        </w:r>
      </w:hyperlink>
    </w:p>
    <w:p w:rsidR="00B860A3" w:rsidRPr="008B0E26" w:rsidRDefault="00B860A3" w:rsidP="008B0E2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</w:t>
      </w:r>
      <w:r w:rsidRPr="008B0E26">
        <w:rPr>
          <w:rFonts w:ascii="Comic Sans MS" w:hAnsi="Comic Sans MS" w:cs="Comic Sans MS"/>
          <w:sz w:val="24"/>
          <w:szCs w:val="24"/>
        </w:rPr>
        <w:t xml:space="preserve">kalabalık        </w:t>
      </w:r>
      <w:r>
        <w:rPr>
          <w:rFonts w:ascii="Comic Sans MS" w:hAnsi="Comic Sans MS" w:cs="Comic Sans MS"/>
          <w:sz w:val="24"/>
          <w:szCs w:val="24"/>
        </w:rPr>
        <w:t xml:space="preserve">                  </w:t>
      </w:r>
      <w:r w:rsidRPr="008B0E26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8B0E26">
        <w:rPr>
          <w:rFonts w:ascii="Comic Sans MS" w:hAnsi="Comic Sans MS" w:cs="Comic Sans MS"/>
          <w:sz w:val="24"/>
          <w:szCs w:val="24"/>
        </w:rPr>
        <w:t xml:space="preserve">pırasa                </w:t>
      </w:r>
      <w:r>
        <w:rPr>
          <w:rFonts w:ascii="Comic Sans MS" w:hAnsi="Comic Sans MS" w:cs="Comic Sans MS"/>
          <w:sz w:val="24"/>
          <w:szCs w:val="24"/>
        </w:rPr>
        <w:t xml:space="preserve">                       </w:t>
      </w:r>
      <w:r w:rsidRPr="008B0E26">
        <w:rPr>
          <w:rFonts w:ascii="Comic Sans MS" w:hAnsi="Comic Sans MS" w:cs="Comic Sans MS"/>
          <w:sz w:val="24"/>
          <w:szCs w:val="24"/>
        </w:rPr>
        <w:t>pazarcı</w:t>
      </w:r>
    </w:p>
    <w:p w:rsidR="00B860A3" w:rsidRDefault="00B860A3" w:rsidP="008B0E26">
      <w:pPr>
        <w:tabs>
          <w:tab w:val="left" w:pos="3615"/>
        </w:tabs>
        <w:spacing w:after="0" w:line="240" w:lineRule="auto"/>
      </w:pPr>
      <w:r>
        <w:rPr>
          <w:noProof/>
        </w:rPr>
        <w:pict>
          <v:rect id="_x0000_s1030" style="position:absolute;margin-left:342pt;margin-top:1.15pt;width:108pt;height:63pt;z-index:251655680" strokeweight="1.5pt">
            <v:textbox style="mso-next-textbox:#_x0000_s1030">
              <w:txbxContent>
                <w:p w:rsidR="00B860A3" w:rsidRDefault="00B860A3" w:rsidP="00081DA0">
                  <w:pPr>
                    <w:spacing w:after="0" w:line="240" w:lineRule="auto"/>
                  </w:pPr>
                  <w:r>
                    <w:t xml:space="preserve">                     ………......</w:t>
                  </w:r>
                </w:p>
                <w:p w:rsidR="00B860A3" w:rsidRDefault="00B860A3" w:rsidP="00081DA0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…………..…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80pt;margin-top:1.15pt;width:108pt;height:63pt;z-index:251656704" strokeweight="1.5pt">
            <v:textbox style="mso-next-textbox:#_x0000_s1031">
              <w:txbxContent>
                <w:p w:rsidR="00B860A3" w:rsidRDefault="00B860A3" w:rsidP="00081DA0">
                  <w:pPr>
                    <w:spacing w:after="0" w:line="240" w:lineRule="auto"/>
                  </w:pPr>
                  <w:r>
                    <w:t xml:space="preserve">                     ……….....</w:t>
                  </w:r>
                </w:p>
                <w:p w:rsidR="00B860A3" w:rsidRDefault="00B860A3" w:rsidP="00081DA0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……………..</w:t>
                  </w:r>
                </w:p>
              </w:txbxContent>
            </v:textbox>
          </v:rect>
        </w:pict>
      </w:r>
      <w:r>
        <w:t xml:space="preserve">      </w:t>
      </w:r>
      <w:r>
        <w:rPr>
          <w:noProof/>
        </w:rPr>
      </w:r>
      <w:r>
        <w:pict>
          <v:group id="_x0000_s1032" editas="canvas" style="width:108pt;height:1in;mso-position-horizontal-relative:char;mso-position-vertical-relative:line" coordorigin="1245,727" coordsize="1571,104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1245;top:727;width:1571;height:1047" o:preferrelative="f">
              <v:fill o:detectmouseclick="t"/>
              <v:path o:extrusionok="t" o:connecttype="none"/>
              <o:lock v:ext="edit" text="t"/>
            </v:shape>
            <v:rect id="_x0000_s1034" style="position:absolute;left:1245;top:727;width:1571;height:916" strokeweight="1.5pt">
              <v:textbox style="mso-next-textbox:#_x0000_s1034">
                <w:txbxContent>
                  <w:p w:rsidR="00B860A3" w:rsidRDefault="00B860A3" w:rsidP="008B0E26">
                    <w:pPr>
                      <w:spacing w:after="0" w:line="240" w:lineRule="auto"/>
                    </w:pPr>
                    <w:r>
                      <w:t xml:space="preserve">                     ….…kala-</w:t>
                    </w:r>
                  </w:p>
                  <w:p w:rsidR="00B860A3" w:rsidRDefault="00B860A3" w:rsidP="008B0E26">
                    <w:pPr>
                      <w:spacing w:after="0" w:line="240" w:lineRule="auto"/>
                    </w:pPr>
                  </w:p>
                  <w:p w:rsidR="00B860A3" w:rsidRDefault="00B860A3" w:rsidP="008B0E26">
                    <w:r>
                      <w:t>balık…………</w:t>
                    </w:r>
                  </w:p>
                </w:txbxContent>
              </v:textbox>
            </v:rect>
            <w10:anchorlock/>
          </v:group>
        </w:pict>
      </w:r>
    </w:p>
    <w:p w:rsidR="00B860A3" w:rsidRDefault="00B860A3" w:rsidP="008B0E2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81DA0">
        <w:rPr>
          <w:rFonts w:ascii="Comic Sans MS" w:hAnsi="Comic Sans MS" w:cs="Comic Sans MS"/>
          <w:sz w:val="24"/>
          <w:szCs w:val="24"/>
        </w:rPr>
        <w:t xml:space="preserve">           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081DA0">
        <w:rPr>
          <w:rFonts w:ascii="Comic Sans MS" w:hAnsi="Comic Sans MS" w:cs="Comic Sans MS"/>
          <w:sz w:val="24"/>
          <w:szCs w:val="24"/>
        </w:rPr>
        <w:t>sinema</w:t>
      </w:r>
      <w:r w:rsidRPr="00081DA0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081DA0">
        <w:rPr>
          <w:rFonts w:ascii="Comic Sans MS" w:hAnsi="Comic Sans MS" w:cs="Comic Sans MS"/>
          <w:sz w:val="24"/>
          <w:szCs w:val="24"/>
        </w:rPr>
        <w:t xml:space="preserve"> portakal            </w:t>
      </w:r>
      <w:r>
        <w:rPr>
          <w:rFonts w:ascii="Comic Sans MS" w:hAnsi="Comic Sans MS" w:cs="Comic Sans MS"/>
          <w:sz w:val="24"/>
          <w:szCs w:val="24"/>
        </w:rPr>
        <w:t xml:space="preserve">                   pazartesi</w:t>
      </w:r>
    </w:p>
    <w:p w:rsidR="00B860A3" w:rsidRPr="00D030C3" w:rsidRDefault="00B860A3" w:rsidP="008B0E2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rect id="_x0000_s1035" style="position:absolute;margin-left:17.85pt;margin-top:2.1pt;width:105pt;height:63pt;z-index:251657728" strokeweight="1.5pt">
            <v:textbox style="mso-next-textbox:#_x0000_s1035">
              <w:txbxContent>
                <w:p w:rsidR="00B860A3" w:rsidRDefault="00B860A3" w:rsidP="00D030C3">
                  <w:pPr>
                    <w:spacing w:after="0" w:line="240" w:lineRule="auto"/>
                  </w:pPr>
                  <w:r>
                    <w:t xml:space="preserve">                     …………</w:t>
                  </w:r>
                </w:p>
                <w:p w:rsidR="00B860A3" w:rsidRDefault="00B860A3" w:rsidP="00D030C3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342pt;margin-top:2.5pt;width:108pt;height:63pt;z-index:251659776" strokeweight="1.5pt">
            <v:textbox style="mso-next-textbox:#_x0000_s1036">
              <w:txbxContent>
                <w:p w:rsidR="00B860A3" w:rsidRDefault="00B860A3" w:rsidP="00D030C3">
                  <w:pPr>
                    <w:spacing w:after="0" w:line="240" w:lineRule="auto"/>
                  </w:pPr>
                  <w:r>
                    <w:t xml:space="preserve">                     …...........</w:t>
                  </w:r>
                </w:p>
                <w:p w:rsidR="00B860A3" w:rsidRDefault="00B860A3" w:rsidP="00D030C3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180pt;margin-top:2.5pt;width:108pt;height:63pt;z-index:251658752" strokeweight="1.5pt">
            <v:textbox style="mso-next-textbox:#_x0000_s1037">
              <w:txbxContent>
                <w:p w:rsidR="00B860A3" w:rsidRDefault="00B860A3" w:rsidP="00D030C3">
                  <w:pPr>
                    <w:spacing w:after="0" w:line="240" w:lineRule="auto"/>
                  </w:pPr>
                  <w:r>
                    <w:t xml:space="preserve">                     …...........</w:t>
                  </w:r>
                </w:p>
                <w:p w:rsidR="00B860A3" w:rsidRDefault="00B860A3" w:rsidP="00D030C3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……………..…</w:t>
                  </w:r>
                </w:p>
              </w:txbxContent>
            </v:textbox>
          </v:rect>
        </w:pict>
      </w:r>
    </w:p>
    <w:p w:rsidR="00B860A3" w:rsidRDefault="00B860A3" w:rsidP="008B0E26">
      <w:pPr>
        <w:tabs>
          <w:tab w:val="left" w:pos="4020"/>
          <w:tab w:val="left" w:pos="7395"/>
        </w:tabs>
        <w:spacing w:after="0" w:line="240" w:lineRule="auto"/>
      </w:pPr>
      <w:r>
        <w:tab/>
      </w:r>
      <w:r>
        <w:tab/>
      </w:r>
    </w:p>
    <w:p w:rsidR="00B860A3" w:rsidRPr="000E48D6" w:rsidRDefault="00B860A3" w:rsidP="008B0E26">
      <w:pPr>
        <w:spacing w:after="0" w:line="240" w:lineRule="auto"/>
      </w:pPr>
    </w:p>
    <w:p w:rsidR="00B860A3" w:rsidRPr="000E48D6" w:rsidRDefault="00B860A3" w:rsidP="008B0E26">
      <w:pPr>
        <w:spacing w:after="0" w:line="240" w:lineRule="auto"/>
      </w:pPr>
    </w:p>
    <w:p w:rsidR="00B860A3" w:rsidRPr="000E48D6" w:rsidRDefault="00B860A3" w:rsidP="008B0E26">
      <w:pPr>
        <w:spacing w:after="0" w:line="240" w:lineRule="auto"/>
      </w:pPr>
    </w:p>
    <w:p w:rsidR="00B860A3" w:rsidRPr="00D030C3" w:rsidRDefault="00B860A3" w:rsidP="008B0E2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öğretmen</w:t>
      </w:r>
      <w:r w:rsidRPr="00D030C3">
        <w:rPr>
          <w:rFonts w:ascii="Comic Sans MS" w:hAnsi="Comic Sans MS" w:cs="Comic Sans MS"/>
          <w:sz w:val="24"/>
          <w:szCs w:val="24"/>
        </w:rPr>
        <w:t xml:space="preserve">              </w:t>
      </w:r>
      <w:r>
        <w:rPr>
          <w:rFonts w:ascii="Comic Sans MS" w:hAnsi="Comic Sans MS" w:cs="Comic Sans MS"/>
          <w:sz w:val="24"/>
          <w:szCs w:val="24"/>
        </w:rPr>
        <w:t xml:space="preserve">                </w:t>
      </w:r>
      <w:r w:rsidRPr="00D030C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030C3">
        <w:rPr>
          <w:rFonts w:ascii="Comic Sans MS" w:hAnsi="Comic Sans MS" w:cs="Comic Sans MS"/>
          <w:sz w:val="24"/>
          <w:szCs w:val="24"/>
        </w:rPr>
        <w:t xml:space="preserve">kestane          </w:t>
      </w:r>
      <w:r>
        <w:rPr>
          <w:rFonts w:ascii="Comic Sans MS" w:hAnsi="Comic Sans MS" w:cs="Comic Sans MS"/>
          <w:sz w:val="24"/>
          <w:szCs w:val="24"/>
        </w:rPr>
        <w:t xml:space="preserve">                         </w:t>
      </w:r>
      <w:r w:rsidRPr="00D030C3">
        <w:rPr>
          <w:rFonts w:ascii="Comic Sans MS" w:hAnsi="Comic Sans MS" w:cs="Comic Sans MS"/>
          <w:sz w:val="24"/>
          <w:szCs w:val="24"/>
        </w:rPr>
        <w:t>çantacı</w:t>
      </w:r>
    </w:p>
    <w:p w:rsidR="00B860A3" w:rsidRDefault="00B860A3" w:rsidP="008B0E26">
      <w:pPr>
        <w:spacing w:after="0" w:line="240" w:lineRule="auto"/>
      </w:pPr>
      <w:r>
        <w:rPr>
          <w:noProof/>
        </w:rPr>
        <w:pict>
          <v:rect id="_x0000_s1038" style="position:absolute;margin-left:342pt;margin-top:4.8pt;width:108pt;height:63pt;z-index:251662848" strokeweight="1.5pt">
            <v:textbox style="mso-next-textbox:#_x0000_s1038">
              <w:txbxContent>
                <w:p w:rsidR="00B860A3" w:rsidRDefault="00B860A3" w:rsidP="00D030C3">
                  <w:pPr>
                    <w:spacing w:after="0" w:line="240" w:lineRule="auto"/>
                  </w:pPr>
                  <w:r>
                    <w:t xml:space="preserve">                     …...........</w:t>
                  </w:r>
                </w:p>
                <w:p w:rsidR="00B860A3" w:rsidRDefault="00B860A3" w:rsidP="00D030C3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180pt;margin-top:4.8pt;width:108pt;height:63pt;z-index:251661824" strokeweight="1.5pt">
            <v:textbox style="mso-next-textbox:#_x0000_s1039">
              <w:txbxContent>
                <w:p w:rsidR="00B860A3" w:rsidRDefault="00B860A3" w:rsidP="00D030C3">
                  <w:pPr>
                    <w:spacing w:after="0" w:line="240" w:lineRule="auto"/>
                  </w:pPr>
                  <w:r>
                    <w:t xml:space="preserve">                     …...........</w:t>
                  </w:r>
                </w:p>
                <w:p w:rsidR="00B860A3" w:rsidRDefault="00B860A3" w:rsidP="00D030C3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7.85pt;margin-top:4.8pt;width:108pt;height:63pt;z-index:251660800" strokeweight="1.5pt">
            <v:textbox style="mso-next-textbox:#_x0000_s1040">
              <w:txbxContent>
                <w:p w:rsidR="00B860A3" w:rsidRDefault="00B860A3" w:rsidP="00D030C3">
                  <w:pPr>
                    <w:spacing w:after="0" w:line="240" w:lineRule="auto"/>
                  </w:pPr>
                  <w:r>
                    <w:t xml:space="preserve">                     …...........</w:t>
                  </w:r>
                </w:p>
                <w:p w:rsidR="00B860A3" w:rsidRDefault="00B860A3" w:rsidP="00D030C3">
                  <w:pPr>
                    <w:spacing w:after="0" w:line="240" w:lineRule="auto"/>
                  </w:pPr>
                </w:p>
                <w:p w:rsidR="00B860A3" w:rsidRDefault="00B860A3" w:rsidP="008B0E26">
                  <w:r>
                    <w:t>………….……</w:t>
                  </w:r>
                </w:p>
              </w:txbxContent>
            </v:textbox>
          </v:rect>
        </w:pict>
      </w:r>
    </w:p>
    <w:p w:rsidR="00B860A3" w:rsidRDefault="00B860A3" w:rsidP="008B0E26">
      <w:pPr>
        <w:tabs>
          <w:tab w:val="left" w:pos="3915"/>
        </w:tabs>
        <w:spacing w:after="0" w:line="240" w:lineRule="auto"/>
      </w:pPr>
      <w:r>
        <w:tab/>
      </w:r>
    </w:p>
    <w:p w:rsidR="00B860A3" w:rsidRDefault="00B860A3" w:rsidP="008B0E26">
      <w:pPr>
        <w:tabs>
          <w:tab w:val="left" w:pos="7470"/>
        </w:tabs>
        <w:spacing w:after="0" w:line="240" w:lineRule="auto"/>
      </w:pPr>
      <w:r>
        <w:tab/>
      </w:r>
    </w:p>
    <w:p w:rsidR="00B860A3" w:rsidRPr="000E48D6" w:rsidRDefault="00B860A3" w:rsidP="008B0E26">
      <w:pPr>
        <w:spacing w:after="0" w:line="240" w:lineRule="auto"/>
      </w:pPr>
    </w:p>
    <w:p w:rsidR="00B860A3" w:rsidRPr="008B0E26" w:rsidRDefault="00B860A3" w:rsidP="008B0E26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sectPr w:rsidR="00B860A3" w:rsidRPr="008B0E26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0A3" w:rsidRDefault="00B860A3">
      <w:r>
        <w:separator/>
      </w:r>
    </w:p>
  </w:endnote>
  <w:endnote w:type="continuationSeparator" w:id="0">
    <w:p w:rsidR="00B860A3" w:rsidRDefault="00B8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Demi*+IMFWCP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yra-Regular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0A3" w:rsidRDefault="00B860A3">
      <w:r>
        <w:separator/>
      </w:r>
    </w:p>
  </w:footnote>
  <w:footnote w:type="continuationSeparator" w:id="0">
    <w:p w:rsidR="00B860A3" w:rsidRDefault="00B860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257EA"/>
    <w:multiLevelType w:val="hybridMultilevel"/>
    <w:tmpl w:val="B98840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17373"/>
    <w:rsid w:val="0002053A"/>
    <w:rsid w:val="00024F45"/>
    <w:rsid w:val="00081DA0"/>
    <w:rsid w:val="000B26CE"/>
    <w:rsid w:val="000C1B70"/>
    <w:rsid w:val="000D689D"/>
    <w:rsid w:val="000E383E"/>
    <w:rsid w:val="000E48D6"/>
    <w:rsid w:val="00146123"/>
    <w:rsid w:val="00163A7E"/>
    <w:rsid w:val="00170546"/>
    <w:rsid w:val="001714A0"/>
    <w:rsid w:val="001951D5"/>
    <w:rsid w:val="001D4545"/>
    <w:rsid w:val="001D63FF"/>
    <w:rsid w:val="001D66F5"/>
    <w:rsid w:val="001F7D64"/>
    <w:rsid w:val="002071B9"/>
    <w:rsid w:val="00262CF3"/>
    <w:rsid w:val="0028016B"/>
    <w:rsid w:val="0028665B"/>
    <w:rsid w:val="002A6430"/>
    <w:rsid w:val="002B7331"/>
    <w:rsid w:val="003026ED"/>
    <w:rsid w:val="003241C8"/>
    <w:rsid w:val="00325FED"/>
    <w:rsid w:val="003343CE"/>
    <w:rsid w:val="00387B09"/>
    <w:rsid w:val="00395C20"/>
    <w:rsid w:val="00396486"/>
    <w:rsid w:val="003A1F98"/>
    <w:rsid w:val="003A42AC"/>
    <w:rsid w:val="003B3DA0"/>
    <w:rsid w:val="003C76A7"/>
    <w:rsid w:val="003D1B82"/>
    <w:rsid w:val="003F69A1"/>
    <w:rsid w:val="004015FE"/>
    <w:rsid w:val="00443E52"/>
    <w:rsid w:val="004505F3"/>
    <w:rsid w:val="00462545"/>
    <w:rsid w:val="004859EC"/>
    <w:rsid w:val="00491856"/>
    <w:rsid w:val="004B0E3C"/>
    <w:rsid w:val="004C7275"/>
    <w:rsid w:val="004D110B"/>
    <w:rsid w:val="004D5415"/>
    <w:rsid w:val="005132F4"/>
    <w:rsid w:val="005324B2"/>
    <w:rsid w:val="00560463"/>
    <w:rsid w:val="0056697B"/>
    <w:rsid w:val="005752F6"/>
    <w:rsid w:val="005B405C"/>
    <w:rsid w:val="005F1A21"/>
    <w:rsid w:val="00615516"/>
    <w:rsid w:val="006269F2"/>
    <w:rsid w:val="006907E0"/>
    <w:rsid w:val="006A1A9D"/>
    <w:rsid w:val="006A7833"/>
    <w:rsid w:val="006B2B8C"/>
    <w:rsid w:val="006F2CAA"/>
    <w:rsid w:val="006F7262"/>
    <w:rsid w:val="00710C2C"/>
    <w:rsid w:val="0073631E"/>
    <w:rsid w:val="007516D9"/>
    <w:rsid w:val="00760463"/>
    <w:rsid w:val="00783A53"/>
    <w:rsid w:val="007953F4"/>
    <w:rsid w:val="007970E5"/>
    <w:rsid w:val="007F5668"/>
    <w:rsid w:val="00837C6E"/>
    <w:rsid w:val="008606ED"/>
    <w:rsid w:val="008674B2"/>
    <w:rsid w:val="008738AF"/>
    <w:rsid w:val="00887115"/>
    <w:rsid w:val="008B0E26"/>
    <w:rsid w:val="008F2460"/>
    <w:rsid w:val="00917E8A"/>
    <w:rsid w:val="009365B9"/>
    <w:rsid w:val="00962282"/>
    <w:rsid w:val="00985658"/>
    <w:rsid w:val="00992C31"/>
    <w:rsid w:val="00995C4D"/>
    <w:rsid w:val="009A39B2"/>
    <w:rsid w:val="009C205C"/>
    <w:rsid w:val="009D5171"/>
    <w:rsid w:val="009F4104"/>
    <w:rsid w:val="00A06030"/>
    <w:rsid w:val="00A0793F"/>
    <w:rsid w:val="00A313A7"/>
    <w:rsid w:val="00A31EDF"/>
    <w:rsid w:val="00A44DF6"/>
    <w:rsid w:val="00A55F40"/>
    <w:rsid w:val="00A70FBA"/>
    <w:rsid w:val="00A848EC"/>
    <w:rsid w:val="00AB7ABF"/>
    <w:rsid w:val="00AF1F50"/>
    <w:rsid w:val="00AF2185"/>
    <w:rsid w:val="00B13355"/>
    <w:rsid w:val="00B17C5D"/>
    <w:rsid w:val="00B452DD"/>
    <w:rsid w:val="00B55F75"/>
    <w:rsid w:val="00B84D9A"/>
    <w:rsid w:val="00B860A3"/>
    <w:rsid w:val="00B97D4C"/>
    <w:rsid w:val="00BD3B57"/>
    <w:rsid w:val="00BE7B66"/>
    <w:rsid w:val="00BF5F91"/>
    <w:rsid w:val="00C338D3"/>
    <w:rsid w:val="00C378E1"/>
    <w:rsid w:val="00C557E2"/>
    <w:rsid w:val="00C62516"/>
    <w:rsid w:val="00C7108F"/>
    <w:rsid w:val="00C840B2"/>
    <w:rsid w:val="00C85F39"/>
    <w:rsid w:val="00CC0992"/>
    <w:rsid w:val="00D030C3"/>
    <w:rsid w:val="00D41660"/>
    <w:rsid w:val="00D81607"/>
    <w:rsid w:val="00D96B06"/>
    <w:rsid w:val="00DC0F77"/>
    <w:rsid w:val="00DD6C25"/>
    <w:rsid w:val="00DF1279"/>
    <w:rsid w:val="00E27C35"/>
    <w:rsid w:val="00E43CDD"/>
    <w:rsid w:val="00E465D2"/>
    <w:rsid w:val="00E600C2"/>
    <w:rsid w:val="00E66EE0"/>
    <w:rsid w:val="00E70165"/>
    <w:rsid w:val="00E81043"/>
    <w:rsid w:val="00EC73F0"/>
    <w:rsid w:val="00EE0022"/>
    <w:rsid w:val="00EE0DB7"/>
    <w:rsid w:val="00EE4059"/>
    <w:rsid w:val="00EF77FD"/>
    <w:rsid w:val="00F03B23"/>
    <w:rsid w:val="00F13E36"/>
    <w:rsid w:val="00F17F4A"/>
    <w:rsid w:val="00F23BAB"/>
    <w:rsid w:val="00F23CC9"/>
    <w:rsid w:val="00F34C99"/>
    <w:rsid w:val="00F370BC"/>
    <w:rsid w:val="00F51B63"/>
    <w:rsid w:val="00F51F5C"/>
    <w:rsid w:val="00F558FA"/>
    <w:rsid w:val="00FC3228"/>
    <w:rsid w:val="00FD716A"/>
    <w:rsid w:val="00FF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  <w:bCs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metin">
    <w:name w:val="metin"/>
    <w:basedOn w:val="Normal"/>
    <w:uiPriority w:val="99"/>
    <w:rsid w:val="000D689D"/>
    <w:pPr>
      <w:spacing w:after="0" w:line="240" w:lineRule="auto"/>
    </w:pPr>
    <w:rPr>
      <w:rFonts w:ascii="Verdana" w:hAnsi="Verdana" w:cs="Verdana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09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09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09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9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09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9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09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09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9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1</Pages>
  <Words>321</Words>
  <Characters>1833</Characters>
  <Application>Microsoft Office Outlook</Application>
  <DocSecurity>0</DocSecurity>
  <Lines>0</Lines>
  <Paragraphs>0</Paragraphs>
  <ScaleCrop>false</ScaleCrop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edanur</cp:lastModifiedBy>
  <cp:revision>www.sorubak.com</cp:revision>
  <dcterms:created xsi:type="dcterms:W3CDTF">2013-11-08T16:08:00Z</dcterms:created>
  <dcterms:modified xsi:type="dcterms:W3CDTF">2013-12-09T19:21:00Z</dcterms:modified>
  <cp:category>www.sorubak.com</cp:category>
  <cp:version>www.sorubak.com</cp:version>
</cp:coreProperties>
</file>