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55A" w:rsidRDefault="008B355A" w:rsidP="00F23ED9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756490">
        <w:rPr>
          <w:rFonts w:ascii="Comic Sans MS" w:hAnsi="Comic Sans MS"/>
          <w:sz w:val="20"/>
          <w:szCs w:val="20"/>
        </w:rPr>
        <w:t>NURETTİN TEPE İLKOKULU 3/B SINIFI</w:t>
      </w:r>
    </w:p>
    <w:p w:rsidR="008B355A" w:rsidRDefault="008B355A" w:rsidP="00F23ED9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8B355A" w:rsidRPr="004108D0" w:rsidRDefault="008B355A" w:rsidP="00844493">
      <w:pPr>
        <w:spacing w:before="120" w:after="0" w:line="240" w:lineRule="auto"/>
        <w:jc w:val="both"/>
        <w:rPr>
          <w:rFonts w:ascii="Comic Sans MS" w:hAnsi="Comic Sans MS"/>
          <w:i/>
          <w:sz w:val="24"/>
          <w:szCs w:val="24"/>
        </w:rPr>
      </w:pPr>
      <w:r w:rsidRPr="004108D0">
        <w:rPr>
          <w:rFonts w:ascii="Comic Sans MS" w:hAnsi="Comic Sans MS"/>
          <w:i/>
          <w:sz w:val="24"/>
          <w:szCs w:val="24"/>
        </w:rPr>
        <w:t>60 dakika = …………… saat …………….. dakika</w:t>
      </w:r>
      <w:r w:rsidRPr="004108D0">
        <w:rPr>
          <w:rFonts w:ascii="Comic Sans MS" w:hAnsi="Comic Sans MS"/>
          <w:i/>
          <w:sz w:val="24"/>
          <w:szCs w:val="24"/>
        </w:rPr>
        <w:tab/>
      </w:r>
      <w:r w:rsidRPr="004108D0">
        <w:rPr>
          <w:rFonts w:ascii="Comic Sans MS" w:hAnsi="Comic Sans MS"/>
          <w:i/>
          <w:sz w:val="24"/>
          <w:szCs w:val="24"/>
        </w:rPr>
        <w:tab/>
      </w:r>
      <w:r w:rsidRPr="004108D0">
        <w:rPr>
          <w:rFonts w:ascii="Comic Sans MS" w:hAnsi="Comic Sans MS"/>
          <w:i/>
          <w:sz w:val="24"/>
          <w:szCs w:val="24"/>
        </w:rPr>
        <w:tab/>
        <w:t>2 saat = ……………….. dakika</w:t>
      </w:r>
    </w:p>
    <w:p w:rsidR="008B355A" w:rsidRPr="004108D0" w:rsidRDefault="008B355A" w:rsidP="00844493">
      <w:pPr>
        <w:spacing w:before="120" w:after="0" w:line="240" w:lineRule="auto"/>
        <w:jc w:val="both"/>
        <w:rPr>
          <w:rFonts w:ascii="Comic Sans MS" w:hAnsi="Comic Sans MS"/>
          <w:i/>
          <w:sz w:val="24"/>
          <w:szCs w:val="24"/>
        </w:rPr>
      </w:pPr>
      <w:r w:rsidRPr="004108D0">
        <w:rPr>
          <w:rFonts w:ascii="Comic Sans MS" w:hAnsi="Comic Sans MS"/>
          <w:i/>
          <w:sz w:val="24"/>
          <w:szCs w:val="24"/>
        </w:rPr>
        <w:t>85 dakika = ……………. Saat …………….. dakika</w:t>
      </w:r>
      <w:r w:rsidRPr="004108D0">
        <w:rPr>
          <w:rFonts w:ascii="Comic Sans MS" w:hAnsi="Comic Sans MS"/>
          <w:i/>
          <w:sz w:val="24"/>
          <w:szCs w:val="24"/>
        </w:rPr>
        <w:tab/>
      </w:r>
      <w:r w:rsidRPr="004108D0">
        <w:rPr>
          <w:rFonts w:ascii="Comic Sans MS" w:hAnsi="Comic Sans MS"/>
          <w:i/>
          <w:sz w:val="24"/>
          <w:szCs w:val="24"/>
        </w:rPr>
        <w:tab/>
      </w:r>
      <w:r w:rsidRPr="004108D0">
        <w:rPr>
          <w:rFonts w:ascii="Comic Sans MS" w:hAnsi="Comic Sans MS"/>
          <w:i/>
          <w:sz w:val="24"/>
          <w:szCs w:val="24"/>
        </w:rPr>
        <w:tab/>
        <w:t>3 saat = …………………. dakika</w:t>
      </w:r>
    </w:p>
    <w:p w:rsidR="008B355A" w:rsidRPr="004108D0" w:rsidRDefault="008B355A" w:rsidP="00844493">
      <w:pPr>
        <w:spacing w:before="120" w:after="0" w:line="240" w:lineRule="auto"/>
        <w:jc w:val="both"/>
        <w:rPr>
          <w:rFonts w:ascii="Comic Sans MS" w:hAnsi="Comic Sans MS"/>
          <w:i/>
          <w:sz w:val="24"/>
          <w:szCs w:val="24"/>
        </w:rPr>
      </w:pPr>
      <w:r w:rsidRPr="004108D0">
        <w:rPr>
          <w:rFonts w:ascii="Comic Sans MS" w:hAnsi="Comic Sans MS"/>
          <w:i/>
          <w:sz w:val="24"/>
          <w:szCs w:val="24"/>
        </w:rPr>
        <w:t>100 dakika = ……………. Saat ……………… dakika</w:t>
      </w:r>
      <w:r w:rsidRPr="004108D0">
        <w:rPr>
          <w:rFonts w:ascii="Comic Sans MS" w:hAnsi="Comic Sans MS"/>
          <w:i/>
          <w:sz w:val="24"/>
          <w:szCs w:val="24"/>
        </w:rPr>
        <w:tab/>
      </w:r>
      <w:r w:rsidRPr="004108D0">
        <w:rPr>
          <w:rFonts w:ascii="Comic Sans MS" w:hAnsi="Comic Sans MS"/>
          <w:i/>
          <w:sz w:val="24"/>
          <w:szCs w:val="24"/>
        </w:rPr>
        <w:tab/>
      </w:r>
      <w:r w:rsidRPr="004108D0">
        <w:rPr>
          <w:rFonts w:ascii="Comic Sans MS" w:hAnsi="Comic Sans MS"/>
          <w:i/>
          <w:sz w:val="24"/>
          <w:szCs w:val="24"/>
        </w:rPr>
        <w:tab/>
        <w:t>5 saat = ………………….. dakika</w:t>
      </w:r>
    </w:p>
    <w:p w:rsidR="008B355A" w:rsidRDefault="008B355A" w:rsidP="00844493">
      <w:pPr>
        <w:spacing w:before="120"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Pr="00F23ED9" w:rsidRDefault="008B355A" w:rsidP="00F23ED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Pr="00756490" w:rsidRDefault="008B355A" w:rsidP="00F23ED9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Comic Sans MS" w:hAnsi="Comic Sans MS"/>
          <w:sz w:val="24"/>
          <w:szCs w:val="24"/>
        </w:rPr>
      </w:pPr>
      <w:r w:rsidRPr="00756490">
        <w:rPr>
          <w:rFonts w:ascii="Comic Sans MS" w:hAnsi="Comic Sans MS"/>
          <w:sz w:val="24"/>
          <w:szCs w:val="24"/>
        </w:rPr>
        <w:t>Nazmi</w:t>
      </w:r>
      <w:r>
        <w:rPr>
          <w:rFonts w:ascii="Comic Sans MS" w:hAnsi="Comic Sans MS"/>
          <w:sz w:val="24"/>
          <w:szCs w:val="24"/>
        </w:rPr>
        <w:t>,</w:t>
      </w:r>
      <w:r w:rsidRPr="00756490">
        <w:rPr>
          <w:rFonts w:ascii="Comic Sans MS" w:hAnsi="Comic Sans MS"/>
          <w:sz w:val="24"/>
          <w:szCs w:val="24"/>
        </w:rPr>
        <w:t xml:space="preserve"> saat 11:55’ te evden çık</w:t>
      </w:r>
      <w:r>
        <w:rPr>
          <w:rFonts w:ascii="Comic Sans MS" w:hAnsi="Comic Sans MS"/>
          <w:sz w:val="24"/>
          <w:szCs w:val="24"/>
        </w:rPr>
        <w:t>tı</w:t>
      </w:r>
      <w:r w:rsidRPr="00756490">
        <w:rPr>
          <w:rFonts w:ascii="Comic Sans MS" w:hAnsi="Comic Sans MS"/>
          <w:sz w:val="24"/>
          <w:szCs w:val="24"/>
        </w:rPr>
        <w:t>. Saat 12:15’ te okula var</w:t>
      </w:r>
      <w:r>
        <w:rPr>
          <w:rFonts w:ascii="Comic Sans MS" w:hAnsi="Comic Sans MS"/>
          <w:sz w:val="24"/>
          <w:szCs w:val="24"/>
        </w:rPr>
        <w:t>dı</w:t>
      </w:r>
      <w:r w:rsidRPr="00756490">
        <w:rPr>
          <w:rFonts w:ascii="Comic Sans MS" w:hAnsi="Comic Sans MS"/>
          <w:sz w:val="24"/>
          <w:szCs w:val="24"/>
        </w:rPr>
        <w:t>. Nazmi evden okula kaç dakikada gitmiştir?</w:t>
      </w:r>
    </w:p>
    <w:p w:rsidR="008B355A" w:rsidRDefault="008B355A" w:rsidP="00F23ED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F23ED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Pr="004F3E73" w:rsidRDefault="008B355A" w:rsidP="009B05BE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hyperlink r:id="rId5" w:history="1">
        <w:r w:rsidRPr="009B4985">
          <w:rPr>
            <w:rStyle w:val="Hyperlink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8B355A" w:rsidRDefault="008B355A" w:rsidP="00F23ED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Pr="00756490" w:rsidRDefault="008B355A" w:rsidP="00F23ED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F23ED9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Zerda, saat 18:30’da ödev yapmaya başladı. Saat 19:25’te ödevlerini bitirdi. Zerda ödevlerini kaç dakikada bitirmiştir?</w:t>
      </w:r>
    </w:p>
    <w:p w:rsidR="008B355A" w:rsidRDefault="008B355A" w:rsidP="00F23ED9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F23ED9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F23ED9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8B355A" w:rsidRPr="00756490" w:rsidRDefault="008B355A" w:rsidP="00F23ED9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F23ED9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Melisa, Cumartesi günü 1 saat 25 dakika, pazar günü 1 saat 40 dakika kitap okudu. Melisa iki günde kaç saat kitap okumuştur?</w:t>
      </w:r>
    </w:p>
    <w:p w:rsidR="008B355A" w:rsidRDefault="008B355A" w:rsidP="0084449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84449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Pr="00844493" w:rsidRDefault="008B355A" w:rsidP="0084449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F23ED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Pr="00F23ED9" w:rsidRDefault="008B355A" w:rsidP="00F23ED9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Muhammed, Cumartesi günü 35 dakika, Pazar günü 45 dakika koşu yapmıştır. Muhammed iki günde kaç saat koşu yapmıştır?</w:t>
      </w:r>
    </w:p>
    <w:p w:rsidR="008B355A" w:rsidRDefault="008B355A" w:rsidP="00F23ED9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F23ED9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F23ED9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84449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Nazar, saat 10:30’da parka gitti. Saat 11:10’da eve döndü. Nazar parkta kaç saat oynamıştır?</w:t>
      </w:r>
    </w:p>
    <w:p w:rsidR="008B355A" w:rsidRDefault="008B355A" w:rsidP="0084449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84449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84449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84449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Tülin, saat 9:45’te Çarşamba pazarına gitti. Saat 10:35’te eve döndü. Tülin’in pazara gidip gelmesi kaç dakika sürmüştür?</w:t>
      </w:r>
    </w:p>
    <w:p w:rsidR="008B355A" w:rsidRDefault="008B355A" w:rsidP="00A64CAE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A64CAE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A64CAE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Default="008B355A" w:rsidP="00A64CA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Oğuz, pazartesi günü 1 saat 10 dakika, Perşembe günü 50 dakika futbol antrenmanı yaptı. Oğuz iki günde kaç saat antrenman yapmıştır?</w:t>
      </w:r>
    </w:p>
    <w:p w:rsidR="008B355A" w:rsidRPr="00A64CAE" w:rsidRDefault="008B355A" w:rsidP="004108D0">
      <w:pPr>
        <w:pStyle w:val="ListParagraph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B355A" w:rsidRPr="00F23ED9" w:rsidRDefault="008B355A" w:rsidP="00F23ED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sectPr w:rsidR="008B355A" w:rsidRPr="00F23ED9" w:rsidSect="0075649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55F77"/>
    <w:multiLevelType w:val="hybridMultilevel"/>
    <w:tmpl w:val="BCF80B22"/>
    <w:lvl w:ilvl="0" w:tplc="6A640EE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6490"/>
    <w:rsid w:val="002A1735"/>
    <w:rsid w:val="004108D0"/>
    <w:rsid w:val="004F3E73"/>
    <w:rsid w:val="00543557"/>
    <w:rsid w:val="00697535"/>
    <w:rsid w:val="00756490"/>
    <w:rsid w:val="00844493"/>
    <w:rsid w:val="008B355A"/>
    <w:rsid w:val="009B05BE"/>
    <w:rsid w:val="009B4985"/>
    <w:rsid w:val="00A64CAE"/>
    <w:rsid w:val="00F161B9"/>
    <w:rsid w:val="00F23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53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5649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B05B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168</Words>
  <Characters>962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7</dc:creator>
  <cp:keywords>www.sorubak.com</cp:keywords>
  <dc:description>www.sorubak.com</dc:description>
  <cp:lastModifiedBy>edanur</cp:lastModifiedBy>
  <cp:revision>5</cp:revision>
  <dcterms:created xsi:type="dcterms:W3CDTF">2012-11-14T05:48:00Z</dcterms:created>
  <dcterms:modified xsi:type="dcterms:W3CDTF">2013-12-09T19:14:00Z</dcterms:modified>
  <cp:category>www.sorubak.com</cp:category>
</cp:coreProperties>
</file>