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27" w:rsidRPr="00155F59" w:rsidRDefault="003F2127" w:rsidP="00155F59">
      <w:pPr>
        <w:jc w:val="center"/>
        <w:rPr>
          <w:rFonts w:ascii="Comic Sans MS" w:hAnsi="Comic Sans MS"/>
          <w:sz w:val="56"/>
          <w:szCs w:val="56"/>
        </w:rPr>
      </w:pPr>
      <w:r w:rsidRPr="00155F59">
        <w:rPr>
          <w:rFonts w:ascii="Comic Sans MS" w:hAnsi="Comic Sans MS"/>
          <w:sz w:val="56"/>
          <w:szCs w:val="56"/>
        </w:rPr>
        <w:t>Romen  Rakamları</w:t>
      </w:r>
    </w:p>
    <w:tbl>
      <w:tblPr>
        <w:tblW w:w="0" w:type="auto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971"/>
        <w:gridCol w:w="236"/>
        <w:gridCol w:w="1296"/>
        <w:gridCol w:w="236"/>
        <w:gridCol w:w="1621"/>
        <w:gridCol w:w="236"/>
        <w:gridCol w:w="1358"/>
        <w:gridCol w:w="236"/>
        <w:gridCol w:w="1034"/>
        <w:gridCol w:w="236"/>
        <w:gridCol w:w="1358"/>
        <w:gridCol w:w="236"/>
        <w:gridCol w:w="1683"/>
        <w:gridCol w:w="236"/>
        <w:gridCol w:w="2008"/>
        <w:gridCol w:w="236"/>
        <w:gridCol w:w="1402"/>
        <w:gridCol w:w="236"/>
        <w:gridCol w:w="1077"/>
      </w:tblGrid>
      <w:tr w:rsidR="003F2127" w:rsidRPr="00755F1A" w:rsidTr="00C67F15">
        <w:trPr>
          <w:trHeight w:val="664"/>
        </w:trPr>
        <w:tc>
          <w:tcPr>
            <w:tcW w:w="744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1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993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2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242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3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40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4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792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5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40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6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289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7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538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8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74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9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825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10</w:t>
            </w:r>
          </w:p>
        </w:tc>
      </w:tr>
      <w:tr w:rsidR="003F2127" w:rsidRPr="00755F1A" w:rsidTr="00C67F15">
        <w:trPr>
          <w:trHeight w:val="680"/>
        </w:trPr>
        <w:tc>
          <w:tcPr>
            <w:tcW w:w="744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I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993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II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242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III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40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IV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792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V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40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VI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289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VII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538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VIII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74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IX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825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X</w:t>
            </w:r>
          </w:p>
        </w:tc>
      </w:tr>
      <w:tr w:rsidR="003F2127" w:rsidRPr="00755F1A" w:rsidTr="00C67F15">
        <w:trPr>
          <w:trHeight w:val="547"/>
        </w:trPr>
        <w:tc>
          <w:tcPr>
            <w:tcW w:w="744" w:type="dxa"/>
            <w:tcBorders>
              <w:left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538" w:type="dxa"/>
            <w:tcBorders>
              <w:left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</w:tr>
      <w:tr w:rsidR="003F2127" w:rsidRPr="00755F1A" w:rsidTr="00C67F15">
        <w:trPr>
          <w:trHeight w:val="664"/>
        </w:trPr>
        <w:tc>
          <w:tcPr>
            <w:tcW w:w="744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11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993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12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242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13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40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14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792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15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40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16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289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17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538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18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74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19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825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20</w:t>
            </w:r>
          </w:p>
        </w:tc>
      </w:tr>
      <w:tr w:rsidR="003F2127" w:rsidRPr="00755F1A" w:rsidTr="00C67F15">
        <w:trPr>
          <w:trHeight w:val="1360"/>
        </w:trPr>
        <w:tc>
          <w:tcPr>
            <w:tcW w:w="744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XI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993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XII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242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XIII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40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XIV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792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XV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40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XVI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289" w:type="dxa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XVII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538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XVIII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1074" w:type="dxa"/>
          </w:tcPr>
          <w:p w:rsidR="003F2127" w:rsidRPr="00755F1A" w:rsidRDefault="003F2127" w:rsidP="00755F1A">
            <w:pPr>
              <w:spacing w:after="0" w:line="240" w:lineRule="auto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XIX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</w:p>
        </w:tc>
        <w:tc>
          <w:tcPr>
            <w:tcW w:w="825" w:type="dxa"/>
            <w:shd w:val="clear" w:color="auto" w:fill="FDE9D9"/>
          </w:tcPr>
          <w:p w:rsidR="003F2127" w:rsidRPr="00755F1A" w:rsidRDefault="003F2127" w:rsidP="00755F1A">
            <w:pPr>
              <w:spacing w:after="0" w:line="240" w:lineRule="auto"/>
              <w:jc w:val="center"/>
              <w:rPr>
                <w:rFonts w:ascii="Comic Sans MS" w:hAnsi="Comic Sans MS"/>
                <w:sz w:val="60"/>
                <w:szCs w:val="60"/>
              </w:rPr>
            </w:pPr>
            <w:r w:rsidRPr="00755F1A">
              <w:rPr>
                <w:rFonts w:ascii="Comic Sans MS" w:hAnsi="Comic Sans MS"/>
                <w:sz w:val="60"/>
                <w:szCs w:val="60"/>
              </w:rPr>
              <w:t>XX</w:t>
            </w:r>
          </w:p>
        </w:tc>
      </w:tr>
    </w:tbl>
    <w:p w:rsidR="003F2127" w:rsidRPr="009750A3" w:rsidRDefault="003F2127">
      <w:pPr>
        <w:rPr>
          <w:rFonts w:ascii="Comic Sans MS" w:hAnsi="Comic Sans MS"/>
          <w:sz w:val="16"/>
          <w:szCs w:val="16"/>
        </w:rPr>
      </w:pPr>
    </w:p>
    <w:p w:rsidR="003F2127" w:rsidRDefault="003F2127" w:rsidP="009750A3">
      <w:pPr>
        <w:pStyle w:val="ListParagraph"/>
        <w:numPr>
          <w:ilvl w:val="0"/>
          <w:numId w:val="2"/>
        </w:numPr>
        <w:ind w:left="284" w:hanging="142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Romen rakamlarını tarih, levha, saat ve başlık yazımında kullanırız</w:t>
      </w:r>
    </w:p>
    <w:p w:rsidR="003F2127" w:rsidRDefault="003F2127" w:rsidP="009750A3">
      <w:pPr>
        <w:pStyle w:val="ListParagraph"/>
        <w:numPr>
          <w:ilvl w:val="0"/>
          <w:numId w:val="2"/>
        </w:numPr>
        <w:ind w:hanging="57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Bir romen rakamını yan yana üç defadan fazla yazamayız</w:t>
      </w:r>
    </w:p>
    <w:p w:rsidR="003F2127" w:rsidRDefault="003F2127" w:rsidP="009750A3">
      <w:pPr>
        <w:pStyle w:val="ListParagraph"/>
        <w:numPr>
          <w:ilvl w:val="0"/>
          <w:numId w:val="2"/>
        </w:numPr>
        <w:ind w:hanging="57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V ve X rakamlarının sağına gelen  I  rakamı sayıyı bir arttırır </w:t>
      </w:r>
    </w:p>
    <w:p w:rsidR="003F2127" w:rsidRDefault="003F2127" w:rsidP="009750A3">
      <w:pPr>
        <w:pStyle w:val="ListParagraph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VI = V + I = 6                              XIII = X + III = 13</w:t>
      </w:r>
    </w:p>
    <w:p w:rsidR="003F2127" w:rsidRDefault="003F2127" w:rsidP="00155F59">
      <w:pPr>
        <w:pStyle w:val="ListParagraph"/>
        <w:numPr>
          <w:ilvl w:val="0"/>
          <w:numId w:val="2"/>
        </w:numPr>
        <w:ind w:hanging="57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V ve X rakamlarının soluna  gelen  I  rakamı sayıyı bir azaltır</w:t>
      </w:r>
    </w:p>
    <w:p w:rsidR="003F2127" w:rsidRDefault="003F2127" w:rsidP="00155F59">
      <w:pPr>
        <w:pStyle w:val="ListParagraph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IV = V - I = 4                               IX = X - I = 9                  </w:t>
      </w:r>
    </w:p>
    <w:p w:rsidR="003F2127" w:rsidRDefault="003F2127" w:rsidP="00C67F15">
      <w:hyperlink r:id="rId5" w:history="1">
        <w:r w:rsidRPr="00C94D46">
          <w:rPr>
            <w:rStyle w:val="Hyperlink"/>
          </w:rPr>
          <w:t>www.sorubak.com</w:t>
        </w:r>
      </w:hyperlink>
      <w:r>
        <w:t xml:space="preserve"> </w:t>
      </w:r>
    </w:p>
    <w:p w:rsidR="003F2127" w:rsidRPr="009750A3" w:rsidRDefault="003F2127" w:rsidP="00155F59">
      <w:pPr>
        <w:pStyle w:val="ListParagraph"/>
        <w:rPr>
          <w:rFonts w:ascii="Comic Sans MS" w:hAnsi="Comic Sans MS"/>
          <w:sz w:val="44"/>
          <w:szCs w:val="44"/>
        </w:rPr>
      </w:pPr>
    </w:p>
    <w:sectPr w:rsidR="003F2127" w:rsidRPr="009750A3" w:rsidSect="00057C6E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F61A4"/>
    <w:multiLevelType w:val="hybridMultilevel"/>
    <w:tmpl w:val="3B5C8EC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C63077C"/>
    <w:multiLevelType w:val="hybridMultilevel"/>
    <w:tmpl w:val="F0989F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397813"/>
    <w:multiLevelType w:val="hybridMultilevel"/>
    <w:tmpl w:val="8EA83CF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5546F31"/>
    <w:multiLevelType w:val="hybridMultilevel"/>
    <w:tmpl w:val="D2D25D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C6E"/>
    <w:rsid w:val="00057C6E"/>
    <w:rsid w:val="000F0849"/>
    <w:rsid w:val="0012422A"/>
    <w:rsid w:val="00155F59"/>
    <w:rsid w:val="0018624D"/>
    <w:rsid w:val="003F2127"/>
    <w:rsid w:val="00755F1A"/>
    <w:rsid w:val="009750A3"/>
    <w:rsid w:val="00C67F15"/>
    <w:rsid w:val="00C94D46"/>
    <w:rsid w:val="00CC158C"/>
    <w:rsid w:val="00D021BB"/>
    <w:rsid w:val="00E36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1B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57C6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750A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67F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97</Words>
  <Characters>557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3-B</dc:creator>
  <cp:keywords>www.sorubak.com</cp:keywords>
  <dc:description>www.sorubak.com</dc:description>
  <cp:lastModifiedBy>edanur</cp:lastModifiedBy>
  <cp:revision>2</cp:revision>
  <dcterms:created xsi:type="dcterms:W3CDTF">2013-03-11T09:01:00Z</dcterms:created>
  <dcterms:modified xsi:type="dcterms:W3CDTF">2014-02-16T21:59:00Z</dcterms:modified>
  <cp:category>www.sorubak.com</cp:category>
</cp:coreProperties>
</file>