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6FE" w:rsidRPr="008F2460" w:rsidRDefault="004756FE" w:rsidP="008F2460">
      <w:pPr>
        <w:rPr>
          <w:rFonts w:ascii="Comic Sans MS" w:hAnsi="Comic Sans MS" w:cs="Comic Sans MS"/>
          <w:sz w:val="24"/>
          <w:szCs w:val="24"/>
        </w:rPr>
      </w:pPr>
      <w:r w:rsidRPr="008F2460">
        <w:rPr>
          <w:rFonts w:ascii="Comic Sans MS" w:hAnsi="Comic Sans MS" w:cs="Comic Sans MS"/>
          <w:sz w:val="24"/>
          <w:szCs w:val="24"/>
        </w:rPr>
        <w:t>Adı Soyadı: ……………………………………………………………………………….                             Numarası : ………………..</w:t>
      </w:r>
    </w:p>
    <w:p w:rsidR="004756FE" w:rsidRPr="0007033B" w:rsidRDefault="004756FE" w:rsidP="0007033B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     </w:t>
      </w:r>
      <w:r w:rsidRPr="0007033B">
        <w:rPr>
          <w:rFonts w:ascii="Comic Sans MS" w:hAnsi="Comic Sans MS" w:cs="Comic Sans MS"/>
          <w:sz w:val="24"/>
          <w:szCs w:val="24"/>
        </w:rPr>
        <w:t>……………………………………………..</w:t>
      </w:r>
    </w:p>
    <w:p w:rsidR="004756FE" w:rsidRPr="0007033B" w:rsidRDefault="004756FE" w:rsidP="0007033B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 xml:space="preserve">        </w:t>
      </w:r>
      <w:r w:rsidRPr="0007033B">
        <w:rPr>
          <w:rFonts w:ascii="Comic Sans MS" w:hAnsi="Comic Sans MS" w:cs="Comic Sans MS"/>
          <w:sz w:val="24"/>
          <w:szCs w:val="24"/>
        </w:rPr>
        <w:t>Her yağmurdan sonra,</w:t>
      </w:r>
      <w:r w:rsidRPr="0007033B">
        <w:rPr>
          <w:rFonts w:ascii="Comic Sans MS" w:hAnsi="Comic Sans MS" w:cs="Comic Sans MS"/>
          <w:sz w:val="24"/>
          <w:szCs w:val="24"/>
        </w:rPr>
        <w:tab/>
        <w:t>Renk renk gülümsersin,</w:t>
      </w: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     </w:t>
      </w:r>
      <w:r w:rsidRPr="0007033B">
        <w:rPr>
          <w:rFonts w:ascii="Comic Sans MS" w:hAnsi="Comic Sans MS" w:cs="Comic Sans MS"/>
          <w:sz w:val="24"/>
          <w:szCs w:val="24"/>
        </w:rPr>
        <w:t>Gözüm çevrilir havaya,</w:t>
      </w:r>
      <w:r w:rsidRPr="0007033B">
        <w:rPr>
          <w:rFonts w:ascii="Comic Sans MS" w:hAnsi="Comic Sans MS" w:cs="Comic Sans MS"/>
          <w:sz w:val="24"/>
          <w:szCs w:val="24"/>
        </w:rPr>
        <w:tab/>
        <w:t>Renklerden bir çiçeksin,</w:t>
      </w: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 xml:space="preserve">        </w:t>
      </w:r>
      <w:r w:rsidRPr="0007033B">
        <w:rPr>
          <w:rFonts w:ascii="Comic Sans MS" w:hAnsi="Comic Sans MS" w:cs="Comic Sans MS"/>
          <w:sz w:val="24"/>
          <w:szCs w:val="24"/>
        </w:rPr>
        <w:t>Ne olur gökkuşağı gel,</w:t>
      </w:r>
      <w:r w:rsidRPr="0007033B">
        <w:rPr>
          <w:rFonts w:ascii="Comic Sans MS" w:hAnsi="Comic Sans MS" w:cs="Comic Sans MS"/>
          <w:sz w:val="24"/>
          <w:szCs w:val="24"/>
        </w:rPr>
        <w:tab/>
        <w:t>Ne olur gökkuşağı gel,</w:t>
      </w: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 xml:space="preserve">  </w:t>
      </w:r>
      <w:r>
        <w:rPr>
          <w:rFonts w:ascii="Comic Sans MS" w:hAnsi="Comic Sans MS" w:cs="Comic Sans MS"/>
          <w:sz w:val="24"/>
          <w:szCs w:val="24"/>
        </w:rPr>
        <w:t xml:space="preserve">        </w:t>
      </w:r>
      <w:r w:rsidRPr="0007033B">
        <w:rPr>
          <w:rFonts w:ascii="Comic Sans MS" w:hAnsi="Comic Sans MS" w:cs="Comic Sans MS"/>
          <w:sz w:val="24"/>
          <w:szCs w:val="24"/>
        </w:rPr>
        <w:t xml:space="preserve">Evimizin üstünde kal.       </w:t>
      </w:r>
      <w:r w:rsidRPr="0007033B">
        <w:rPr>
          <w:rFonts w:ascii="Comic Sans MS" w:hAnsi="Comic Sans MS" w:cs="Comic Sans MS"/>
          <w:sz w:val="24"/>
          <w:szCs w:val="24"/>
        </w:rPr>
        <w:tab/>
        <w:t>Evimizin üstünde kal.</w:t>
      </w:r>
    </w:p>
    <w:p w:rsidR="004756FE" w:rsidRPr="0007033B" w:rsidRDefault="004756FE" w:rsidP="0007033B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     </w:t>
      </w:r>
      <w:r w:rsidRPr="0007033B">
        <w:rPr>
          <w:rFonts w:ascii="Comic Sans MS" w:hAnsi="Comic Sans MS" w:cs="Comic Sans MS"/>
          <w:sz w:val="24"/>
          <w:szCs w:val="24"/>
        </w:rPr>
        <w:t>Bak yine gördüm seni,</w:t>
      </w:r>
      <w:r w:rsidRPr="0007033B">
        <w:rPr>
          <w:rFonts w:ascii="Comic Sans MS" w:hAnsi="Comic Sans MS" w:cs="Comic Sans MS"/>
          <w:sz w:val="24"/>
          <w:szCs w:val="24"/>
        </w:rPr>
        <w:tab/>
        <w:t>Sana salıncak kurayım,</w:t>
      </w: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     </w:t>
      </w:r>
      <w:r w:rsidRPr="0007033B">
        <w:rPr>
          <w:rFonts w:ascii="Comic Sans MS" w:hAnsi="Comic Sans MS" w:cs="Comic Sans MS"/>
          <w:sz w:val="24"/>
          <w:szCs w:val="24"/>
        </w:rPr>
        <w:t>Lütfen hadi kırma beni,</w:t>
      </w:r>
      <w:r w:rsidRPr="0007033B">
        <w:rPr>
          <w:rFonts w:ascii="Comic Sans MS" w:hAnsi="Comic Sans MS" w:cs="Comic Sans MS"/>
          <w:sz w:val="24"/>
          <w:szCs w:val="24"/>
        </w:rPr>
        <w:tab/>
        <w:t>Hiç durmadan sallanayım,</w:t>
      </w: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     </w:t>
      </w:r>
      <w:r w:rsidRPr="0007033B">
        <w:rPr>
          <w:rFonts w:ascii="Comic Sans MS" w:hAnsi="Comic Sans MS" w:cs="Comic Sans MS"/>
          <w:sz w:val="24"/>
          <w:szCs w:val="24"/>
        </w:rPr>
        <w:t>Ne olur gökkuşağı gel,</w:t>
      </w:r>
      <w:r w:rsidRPr="0007033B">
        <w:rPr>
          <w:rFonts w:ascii="Comic Sans MS" w:hAnsi="Comic Sans MS" w:cs="Comic Sans MS"/>
          <w:sz w:val="24"/>
          <w:szCs w:val="24"/>
        </w:rPr>
        <w:tab/>
        <w:t>Ne olur gökkuşağı gel,</w:t>
      </w: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     </w:t>
      </w:r>
      <w:r w:rsidRPr="0007033B">
        <w:rPr>
          <w:rFonts w:ascii="Comic Sans MS" w:hAnsi="Comic Sans MS" w:cs="Comic Sans MS"/>
          <w:sz w:val="24"/>
          <w:szCs w:val="24"/>
        </w:rPr>
        <w:t xml:space="preserve">Evimizin üstünde kal.                                </w:t>
      </w:r>
      <w:r w:rsidRPr="0007033B">
        <w:rPr>
          <w:rFonts w:ascii="Comic Sans MS" w:hAnsi="Comic Sans MS" w:cs="Comic Sans MS"/>
          <w:sz w:val="24"/>
          <w:szCs w:val="24"/>
        </w:rPr>
        <w:tab/>
        <w:t>Evimizin üstünde kal.</w:t>
      </w: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4756FE" w:rsidRPr="0007033B" w:rsidRDefault="004756FE" w:rsidP="00A82E4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 xml:space="preserve">Aşağıdaki soruları okuduğumuz şiire göre cevaplayalım. </w:t>
      </w:r>
    </w:p>
    <w:p w:rsidR="004756FE" w:rsidRPr="0007033B" w:rsidRDefault="004756FE" w:rsidP="0007033B">
      <w:pPr>
        <w:tabs>
          <w:tab w:val="left" w:pos="5655"/>
        </w:tabs>
        <w:spacing w:after="0" w:line="240" w:lineRule="auto"/>
        <w:ind w:firstLine="708"/>
        <w:rPr>
          <w:rFonts w:ascii="Comic Sans MS" w:hAnsi="Comic Sans MS" w:cs="Comic Sans MS"/>
          <w:sz w:val="24"/>
          <w:szCs w:val="24"/>
        </w:rPr>
      </w:pP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1-Şiirin başlığı ne olabilir?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2"/>
          <w:szCs w:val="12"/>
        </w:rPr>
      </w:pP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………………………………………………………………………………..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0"/>
          <w:szCs w:val="10"/>
        </w:rPr>
      </w:pP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2-Şair</w:t>
      </w:r>
      <w:r>
        <w:rPr>
          <w:rFonts w:ascii="Comic Sans MS" w:hAnsi="Comic Sans MS" w:cs="Comic Sans MS"/>
          <w:sz w:val="24"/>
          <w:szCs w:val="24"/>
        </w:rPr>
        <w:t>,</w:t>
      </w:r>
      <w:r w:rsidRPr="0007033B">
        <w:rPr>
          <w:rFonts w:ascii="Comic Sans MS" w:hAnsi="Comic Sans MS" w:cs="Comic Sans MS"/>
          <w:sz w:val="24"/>
          <w:szCs w:val="24"/>
        </w:rPr>
        <w:t xml:space="preserve"> ne zaman gökkuşağını arıyormuş?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2"/>
          <w:szCs w:val="12"/>
        </w:rPr>
      </w:pPr>
    </w:p>
    <w:p w:rsidR="004756FE" w:rsidRPr="0007033B" w:rsidRDefault="004756FE" w:rsidP="00A82E4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………………………………………………………………………………..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0"/>
          <w:szCs w:val="10"/>
        </w:rPr>
      </w:pP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3-Şair,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07033B">
        <w:rPr>
          <w:rFonts w:ascii="Comic Sans MS" w:hAnsi="Comic Sans MS" w:cs="Comic Sans MS"/>
          <w:sz w:val="24"/>
          <w:szCs w:val="24"/>
        </w:rPr>
        <w:t>gökkuşağından ne istiyor?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2"/>
          <w:szCs w:val="12"/>
        </w:rPr>
      </w:pPr>
    </w:p>
    <w:p w:rsidR="004756FE" w:rsidRPr="0007033B" w:rsidRDefault="004756FE" w:rsidP="00A82E4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………………………………………………………………………………..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0"/>
          <w:szCs w:val="10"/>
        </w:rPr>
      </w:pP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4-Şair,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07033B">
        <w:rPr>
          <w:rFonts w:ascii="Comic Sans MS" w:hAnsi="Comic Sans MS" w:cs="Comic Sans MS"/>
          <w:sz w:val="24"/>
          <w:szCs w:val="24"/>
        </w:rPr>
        <w:t>gökkuşağını neye benzetiyor?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2"/>
          <w:szCs w:val="12"/>
        </w:rPr>
      </w:pPr>
    </w:p>
    <w:p w:rsidR="004756FE" w:rsidRPr="0007033B" w:rsidRDefault="004756FE" w:rsidP="00A82E4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………………………………………………………………………………..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0"/>
          <w:szCs w:val="10"/>
        </w:rPr>
      </w:pP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5-Şair,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07033B">
        <w:rPr>
          <w:rFonts w:ascii="Comic Sans MS" w:hAnsi="Comic Sans MS" w:cs="Comic Sans MS"/>
          <w:sz w:val="24"/>
          <w:szCs w:val="24"/>
        </w:rPr>
        <w:t>nereye salıncak kurmak istiyormuş?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2"/>
          <w:szCs w:val="12"/>
        </w:rPr>
      </w:pPr>
    </w:p>
    <w:p w:rsidR="004756FE" w:rsidRPr="0007033B" w:rsidRDefault="004756FE" w:rsidP="00A82E4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………………………………………………………………………………..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0"/>
          <w:szCs w:val="10"/>
        </w:rPr>
      </w:pPr>
    </w:p>
    <w:p w:rsidR="004756FE" w:rsidRPr="0007033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6-Şair, nasıl sallanmak istiyormuş?</w:t>
      </w:r>
    </w:p>
    <w:p w:rsidR="004756FE" w:rsidRPr="00A82E4B" w:rsidRDefault="004756FE" w:rsidP="0007033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12"/>
          <w:szCs w:val="12"/>
        </w:rPr>
      </w:pPr>
    </w:p>
    <w:p w:rsidR="004756FE" w:rsidRPr="0007033B" w:rsidRDefault="004756FE" w:rsidP="00A82E4B">
      <w:pPr>
        <w:tabs>
          <w:tab w:val="left" w:pos="5655"/>
        </w:tabs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07033B"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</w:t>
      </w: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………………………………………………………………………………..</w:t>
      </w:r>
    </w:p>
    <w:p w:rsidR="004756FE" w:rsidRDefault="004756FE" w:rsidP="0007033B">
      <w:pPr>
        <w:tabs>
          <w:tab w:val="left" w:pos="5655"/>
        </w:tabs>
        <w:spacing w:after="0" w:line="240" w:lineRule="auto"/>
      </w:pPr>
    </w:p>
    <w:p w:rsidR="004756FE" w:rsidRPr="00A547A3" w:rsidRDefault="004756FE" w:rsidP="00A547A3">
      <w:pPr>
        <w:spacing w:after="0"/>
        <w:rPr>
          <w:rFonts w:ascii="Comic Sans MS" w:hAnsi="Comic Sans MS" w:cs="Comic Sans MS"/>
          <w:sz w:val="24"/>
          <w:szCs w:val="24"/>
        </w:rPr>
      </w:pPr>
      <w:r w:rsidRPr="00A547A3">
        <w:rPr>
          <w:rFonts w:ascii="Comic Sans MS" w:hAnsi="Comic Sans MS" w:cs="Comic Sans MS"/>
          <w:sz w:val="24"/>
          <w:szCs w:val="24"/>
        </w:rPr>
        <w:t xml:space="preserve"> Aşağıdaki sözcüklerin sonuna uygun ekler getirerek sözcükler türetiniz.</w:t>
      </w:r>
    </w:p>
    <w:tbl>
      <w:tblPr>
        <w:tblW w:w="7128" w:type="dxa"/>
        <w:tblInd w:w="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92"/>
        <w:gridCol w:w="1976"/>
        <w:gridCol w:w="240"/>
        <w:gridCol w:w="1745"/>
        <w:gridCol w:w="1975"/>
      </w:tblGrid>
      <w:tr w:rsidR="004756FE" w:rsidRPr="00A547A3">
        <w:trPr>
          <w:cantSplit/>
        </w:trPr>
        <w:tc>
          <w:tcPr>
            <w:tcW w:w="1192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A547A3">
              <w:rPr>
                <w:rFonts w:ascii="Comic Sans MS" w:hAnsi="Comic Sans MS" w:cs="Comic Sans MS"/>
                <w:sz w:val="24"/>
                <w:szCs w:val="24"/>
              </w:rPr>
              <w:t>boya</w:t>
            </w:r>
          </w:p>
        </w:tc>
        <w:tc>
          <w:tcPr>
            <w:tcW w:w="1976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40" w:type="dxa"/>
            <w:vMerge w:val="restart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745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A547A3">
              <w:rPr>
                <w:rFonts w:ascii="Comic Sans MS" w:hAnsi="Comic Sans MS" w:cs="Comic Sans MS"/>
                <w:sz w:val="24"/>
                <w:szCs w:val="24"/>
              </w:rPr>
              <w:t>kömür</w:t>
            </w:r>
          </w:p>
        </w:tc>
        <w:tc>
          <w:tcPr>
            <w:tcW w:w="1975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4756FE" w:rsidRPr="00A547A3">
        <w:trPr>
          <w:cantSplit/>
        </w:trPr>
        <w:tc>
          <w:tcPr>
            <w:tcW w:w="1192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A547A3">
              <w:rPr>
                <w:rFonts w:ascii="Comic Sans MS" w:hAnsi="Comic Sans MS" w:cs="Comic Sans MS"/>
                <w:sz w:val="24"/>
                <w:szCs w:val="24"/>
              </w:rPr>
              <w:t>göz</w:t>
            </w:r>
          </w:p>
        </w:tc>
        <w:tc>
          <w:tcPr>
            <w:tcW w:w="1976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40" w:type="dxa"/>
            <w:vMerge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745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A547A3">
              <w:rPr>
                <w:rFonts w:ascii="Comic Sans MS" w:hAnsi="Comic Sans MS" w:cs="Comic Sans MS"/>
                <w:sz w:val="24"/>
                <w:szCs w:val="24"/>
              </w:rPr>
              <w:t>çiçek</w:t>
            </w:r>
          </w:p>
        </w:tc>
        <w:tc>
          <w:tcPr>
            <w:tcW w:w="1975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4756FE" w:rsidRPr="00A547A3">
        <w:trPr>
          <w:cantSplit/>
        </w:trPr>
        <w:tc>
          <w:tcPr>
            <w:tcW w:w="1192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A547A3">
              <w:rPr>
                <w:rFonts w:ascii="Comic Sans MS" w:hAnsi="Comic Sans MS" w:cs="Comic Sans MS"/>
                <w:sz w:val="24"/>
                <w:szCs w:val="24"/>
              </w:rPr>
              <w:t>su</w:t>
            </w:r>
          </w:p>
        </w:tc>
        <w:tc>
          <w:tcPr>
            <w:tcW w:w="1976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40" w:type="dxa"/>
            <w:vMerge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745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A547A3">
              <w:rPr>
                <w:rFonts w:ascii="Comic Sans MS" w:hAnsi="Comic Sans MS" w:cs="Comic Sans MS"/>
                <w:sz w:val="24"/>
                <w:szCs w:val="24"/>
              </w:rPr>
              <w:t>çalış</w:t>
            </w:r>
          </w:p>
        </w:tc>
        <w:tc>
          <w:tcPr>
            <w:tcW w:w="1975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4756FE" w:rsidRPr="00A547A3">
        <w:trPr>
          <w:cantSplit/>
        </w:trPr>
        <w:tc>
          <w:tcPr>
            <w:tcW w:w="1192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A547A3">
              <w:rPr>
                <w:rFonts w:ascii="Comic Sans MS" w:hAnsi="Comic Sans MS" w:cs="Comic Sans MS"/>
                <w:sz w:val="24"/>
                <w:szCs w:val="24"/>
              </w:rPr>
              <w:t>nöbet</w:t>
            </w:r>
          </w:p>
        </w:tc>
        <w:tc>
          <w:tcPr>
            <w:tcW w:w="1976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40" w:type="dxa"/>
            <w:vMerge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745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  <w:r w:rsidRPr="00A547A3">
              <w:rPr>
                <w:rFonts w:ascii="Comic Sans MS" w:hAnsi="Comic Sans MS" w:cs="Comic Sans MS"/>
                <w:sz w:val="24"/>
                <w:szCs w:val="24"/>
              </w:rPr>
              <w:t>çöp</w:t>
            </w:r>
          </w:p>
        </w:tc>
        <w:tc>
          <w:tcPr>
            <w:tcW w:w="1975" w:type="dxa"/>
          </w:tcPr>
          <w:p w:rsidR="004756FE" w:rsidRPr="00A547A3" w:rsidRDefault="004756FE" w:rsidP="00A547A3">
            <w:pPr>
              <w:spacing w:after="0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4756FE" w:rsidRDefault="004756FE" w:rsidP="0007033B">
      <w:pPr>
        <w:tabs>
          <w:tab w:val="left" w:pos="5655"/>
        </w:tabs>
        <w:spacing w:after="0" w:line="240" w:lineRule="auto"/>
      </w:pPr>
      <w:hyperlink r:id="rId7" w:history="1">
        <w:r w:rsidRPr="00C85F39">
          <w:rPr>
            <w:rStyle w:val="Hyperlink"/>
            <w:rFonts w:ascii="Maiandra GD" w:hAnsi="Maiandra GD"/>
            <w:sz w:val="24"/>
            <w:szCs w:val="24"/>
          </w:rPr>
          <w:t>www.sorubak.com</w:t>
        </w:r>
      </w:hyperlink>
    </w:p>
    <w:p w:rsidR="004756FE" w:rsidRDefault="004756FE" w:rsidP="00A547A3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Aşağıdaki noktalı yerlere ismin yerine kullanılan sözcükleri (zamir) yazarak tümceleri tamamlayın.</w:t>
      </w:r>
    </w:p>
    <w:p w:rsidR="004756FE" w:rsidRDefault="004756FE" w:rsidP="00A547A3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Benim yerimde ……………… olsan, ne yapardın?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Öğretmenim ……………………………… çağırdı.</w:t>
      </w:r>
    </w:p>
    <w:p w:rsidR="004756FE" w:rsidRDefault="004756FE" w:rsidP="00A547A3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Bu akşam ……………………………..geleceğiz.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Arkadaşlara söyle, ………………….da  gelsinler.</w:t>
      </w:r>
    </w:p>
    <w:p w:rsidR="004756FE" w:rsidRPr="00A547A3" w:rsidRDefault="004756FE" w:rsidP="00A547A3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Elbisen güzelmiş, ……………………….nereden aldın?</w:t>
      </w:r>
      <w:r>
        <w:rPr>
          <w:rFonts w:ascii="Comic Sans MS" w:hAnsi="Comic Sans MS" w:cs="Comic Sans MS"/>
          <w:sz w:val="24"/>
          <w:szCs w:val="24"/>
        </w:rPr>
        <w:tab/>
        <w:t>Bu çocuğu tanıyorum ama,…………tanımadım.</w:t>
      </w:r>
    </w:p>
    <w:sectPr w:rsidR="004756FE" w:rsidRPr="00A547A3" w:rsidSect="008F2460">
      <w:pgSz w:w="11906" w:h="16838"/>
      <w:pgMar w:top="539" w:right="386" w:bottom="540" w:left="5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6FE" w:rsidRDefault="004756FE">
      <w:r>
        <w:separator/>
      </w:r>
    </w:p>
  </w:endnote>
  <w:endnote w:type="continuationSeparator" w:id="0">
    <w:p w:rsidR="004756FE" w:rsidRDefault="00475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6FE" w:rsidRDefault="004756FE">
      <w:r>
        <w:separator/>
      </w:r>
    </w:p>
  </w:footnote>
  <w:footnote w:type="continuationSeparator" w:id="0">
    <w:p w:rsidR="004756FE" w:rsidRDefault="004756F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E56F52"/>
    <w:multiLevelType w:val="hybridMultilevel"/>
    <w:tmpl w:val="B3DA2E84"/>
    <w:lvl w:ilvl="0" w:tplc="CF928C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257EA"/>
    <w:multiLevelType w:val="hybridMultilevel"/>
    <w:tmpl w:val="B988404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4059"/>
    <w:rsid w:val="00017373"/>
    <w:rsid w:val="0002053A"/>
    <w:rsid w:val="00024F45"/>
    <w:rsid w:val="0007033B"/>
    <w:rsid w:val="00081DA0"/>
    <w:rsid w:val="000B26CE"/>
    <w:rsid w:val="000C1B70"/>
    <w:rsid w:val="000D689D"/>
    <w:rsid w:val="000E383E"/>
    <w:rsid w:val="000E48D6"/>
    <w:rsid w:val="00146123"/>
    <w:rsid w:val="00163A7E"/>
    <w:rsid w:val="00170546"/>
    <w:rsid w:val="001714A0"/>
    <w:rsid w:val="001951D5"/>
    <w:rsid w:val="001C0875"/>
    <w:rsid w:val="001D4545"/>
    <w:rsid w:val="001D5891"/>
    <w:rsid w:val="001D63FF"/>
    <w:rsid w:val="001F7D64"/>
    <w:rsid w:val="002071B9"/>
    <w:rsid w:val="00262CF3"/>
    <w:rsid w:val="0028016B"/>
    <w:rsid w:val="0028665B"/>
    <w:rsid w:val="002A6430"/>
    <w:rsid w:val="002B7331"/>
    <w:rsid w:val="003026ED"/>
    <w:rsid w:val="003241C8"/>
    <w:rsid w:val="00325FED"/>
    <w:rsid w:val="00354BFA"/>
    <w:rsid w:val="00387B09"/>
    <w:rsid w:val="00395C20"/>
    <w:rsid w:val="00396486"/>
    <w:rsid w:val="003A1F98"/>
    <w:rsid w:val="003A42AC"/>
    <w:rsid w:val="003B3DA0"/>
    <w:rsid w:val="003C76A7"/>
    <w:rsid w:val="003D1B82"/>
    <w:rsid w:val="003F69A1"/>
    <w:rsid w:val="004015FE"/>
    <w:rsid w:val="00443E52"/>
    <w:rsid w:val="004505F3"/>
    <w:rsid w:val="00462545"/>
    <w:rsid w:val="004756FE"/>
    <w:rsid w:val="004859EC"/>
    <w:rsid w:val="00485D3C"/>
    <w:rsid w:val="00491856"/>
    <w:rsid w:val="004B0E3C"/>
    <w:rsid w:val="004C7275"/>
    <w:rsid w:val="004D110B"/>
    <w:rsid w:val="004D5415"/>
    <w:rsid w:val="00505FAF"/>
    <w:rsid w:val="005132F4"/>
    <w:rsid w:val="005324B2"/>
    <w:rsid w:val="00560463"/>
    <w:rsid w:val="0056697B"/>
    <w:rsid w:val="005752F6"/>
    <w:rsid w:val="005B405C"/>
    <w:rsid w:val="005D015F"/>
    <w:rsid w:val="005F1A21"/>
    <w:rsid w:val="00615516"/>
    <w:rsid w:val="006269F2"/>
    <w:rsid w:val="006907E0"/>
    <w:rsid w:val="006A1A9D"/>
    <w:rsid w:val="006A7833"/>
    <w:rsid w:val="006B2B8C"/>
    <w:rsid w:val="006F2CAA"/>
    <w:rsid w:val="006F7262"/>
    <w:rsid w:val="00710C2C"/>
    <w:rsid w:val="0073631E"/>
    <w:rsid w:val="007516D9"/>
    <w:rsid w:val="00760463"/>
    <w:rsid w:val="00783A53"/>
    <w:rsid w:val="007953F4"/>
    <w:rsid w:val="007970E5"/>
    <w:rsid w:val="007F5668"/>
    <w:rsid w:val="0082071F"/>
    <w:rsid w:val="00837C6E"/>
    <w:rsid w:val="008674B2"/>
    <w:rsid w:val="008738AF"/>
    <w:rsid w:val="00887115"/>
    <w:rsid w:val="008B0E26"/>
    <w:rsid w:val="008F2460"/>
    <w:rsid w:val="00917E8A"/>
    <w:rsid w:val="009365B9"/>
    <w:rsid w:val="00962282"/>
    <w:rsid w:val="00985658"/>
    <w:rsid w:val="00992C31"/>
    <w:rsid w:val="00995C4D"/>
    <w:rsid w:val="009A39B2"/>
    <w:rsid w:val="009C205C"/>
    <w:rsid w:val="009D5171"/>
    <w:rsid w:val="009F4104"/>
    <w:rsid w:val="00A06030"/>
    <w:rsid w:val="00A0793F"/>
    <w:rsid w:val="00A313A7"/>
    <w:rsid w:val="00A31EDF"/>
    <w:rsid w:val="00A44DF6"/>
    <w:rsid w:val="00A547A3"/>
    <w:rsid w:val="00A55F40"/>
    <w:rsid w:val="00A70FBA"/>
    <w:rsid w:val="00A82E4B"/>
    <w:rsid w:val="00A848EC"/>
    <w:rsid w:val="00A948F4"/>
    <w:rsid w:val="00AB7ABF"/>
    <w:rsid w:val="00AF1F50"/>
    <w:rsid w:val="00AF2185"/>
    <w:rsid w:val="00AF558B"/>
    <w:rsid w:val="00B13355"/>
    <w:rsid w:val="00B17C5D"/>
    <w:rsid w:val="00B452DD"/>
    <w:rsid w:val="00B55F75"/>
    <w:rsid w:val="00B84D9A"/>
    <w:rsid w:val="00B97D4C"/>
    <w:rsid w:val="00BD3B57"/>
    <w:rsid w:val="00BE7B66"/>
    <w:rsid w:val="00BF5F91"/>
    <w:rsid w:val="00C338D3"/>
    <w:rsid w:val="00C378E1"/>
    <w:rsid w:val="00C557E2"/>
    <w:rsid w:val="00C62516"/>
    <w:rsid w:val="00C7108F"/>
    <w:rsid w:val="00C840B2"/>
    <w:rsid w:val="00C85F39"/>
    <w:rsid w:val="00CC0992"/>
    <w:rsid w:val="00D030C3"/>
    <w:rsid w:val="00D41660"/>
    <w:rsid w:val="00D77699"/>
    <w:rsid w:val="00D81607"/>
    <w:rsid w:val="00D96B06"/>
    <w:rsid w:val="00DC0F77"/>
    <w:rsid w:val="00DD6C25"/>
    <w:rsid w:val="00DF1279"/>
    <w:rsid w:val="00E27C35"/>
    <w:rsid w:val="00E35B35"/>
    <w:rsid w:val="00E43CDD"/>
    <w:rsid w:val="00E465D2"/>
    <w:rsid w:val="00E600C2"/>
    <w:rsid w:val="00E66EE0"/>
    <w:rsid w:val="00E70165"/>
    <w:rsid w:val="00E80A32"/>
    <w:rsid w:val="00E81043"/>
    <w:rsid w:val="00EC73F0"/>
    <w:rsid w:val="00EE0022"/>
    <w:rsid w:val="00EE0DB7"/>
    <w:rsid w:val="00EE4059"/>
    <w:rsid w:val="00EF77FD"/>
    <w:rsid w:val="00F03B23"/>
    <w:rsid w:val="00F13E36"/>
    <w:rsid w:val="00F17F4A"/>
    <w:rsid w:val="00F23BAB"/>
    <w:rsid w:val="00F23CC9"/>
    <w:rsid w:val="00F34C99"/>
    <w:rsid w:val="00F370BC"/>
    <w:rsid w:val="00F51B63"/>
    <w:rsid w:val="00F51F5C"/>
    <w:rsid w:val="00F541C6"/>
    <w:rsid w:val="00F558FA"/>
    <w:rsid w:val="00F75425"/>
    <w:rsid w:val="00FA6BE7"/>
    <w:rsid w:val="00FC3228"/>
    <w:rsid w:val="00FD716A"/>
    <w:rsid w:val="00FF5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93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EE4059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E4059"/>
    <w:rPr>
      <w:rFonts w:ascii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rsid w:val="00EE4059"/>
    <w:rPr>
      <w:rFonts w:cs="Times New Roman"/>
      <w:color w:val="0000FF"/>
      <w:u w:val="single"/>
    </w:rPr>
  </w:style>
  <w:style w:type="paragraph" w:customStyle="1" w:styleId="grilink14">
    <w:name w:val="grilink14"/>
    <w:basedOn w:val="Normal"/>
    <w:uiPriority w:val="99"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skypepnhmark">
    <w:name w:val="skype_pnh_mark"/>
    <w:basedOn w:val="DefaultParagraphFont"/>
    <w:uiPriority w:val="99"/>
    <w:rsid w:val="00EE4059"/>
    <w:rPr>
      <w:rFonts w:cs="Times New Roman"/>
    </w:rPr>
  </w:style>
  <w:style w:type="character" w:customStyle="1" w:styleId="skypepnhprintcontainer1383926830">
    <w:name w:val="skype_pnh_print_container_1383926830"/>
    <w:basedOn w:val="DefaultParagraphFont"/>
    <w:uiPriority w:val="99"/>
    <w:rsid w:val="00EE4059"/>
    <w:rPr>
      <w:rFonts w:cs="Times New Roman"/>
    </w:rPr>
  </w:style>
  <w:style w:type="character" w:customStyle="1" w:styleId="skypepnhcontainer">
    <w:name w:val="skype_pnh_container"/>
    <w:basedOn w:val="DefaultParagraphFont"/>
    <w:uiPriority w:val="99"/>
    <w:rsid w:val="00EE4059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EE4059"/>
    <w:rPr>
      <w:rFonts w:cs="Times New Roman"/>
    </w:rPr>
  </w:style>
  <w:style w:type="character" w:customStyle="1" w:styleId="skypepnhfreetextspan">
    <w:name w:val="skype_pnh_free_text_span"/>
    <w:basedOn w:val="DefaultParagraphFont"/>
    <w:uiPriority w:val="99"/>
    <w:rsid w:val="00EE4059"/>
    <w:rPr>
      <w:rFonts w:cs="Times New Roman"/>
    </w:rPr>
  </w:style>
  <w:style w:type="paragraph" w:styleId="NormalWeb">
    <w:name w:val="Normal (Web)"/>
    <w:basedOn w:val="Normal"/>
    <w:uiPriority w:val="99"/>
    <w:semiHidden/>
    <w:rsid w:val="00EE4059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25F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FE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BE7B66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4D11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F2185"/>
    <w:rPr>
      <w:rFonts w:cs="Times New Roman"/>
    </w:rPr>
  </w:style>
  <w:style w:type="character" w:styleId="PageNumber">
    <w:name w:val="page number"/>
    <w:basedOn w:val="DefaultParagraphFont"/>
    <w:uiPriority w:val="99"/>
    <w:rsid w:val="004D110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F246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34C99"/>
    <w:rPr>
      <w:rFonts w:cs="Times New Roman"/>
    </w:rPr>
  </w:style>
  <w:style w:type="character" w:styleId="Emphasis">
    <w:name w:val="Emphasis"/>
    <w:basedOn w:val="DefaultParagraphFont"/>
    <w:uiPriority w:val="99"/>
    <w:qFormat/>
    <w:locked/>
    <w:rsid w:val="00E465D2"/>
    <w:rPr>
      <w:rFonts w:cs="Times New Roman"/>
      <w:b/>
      <w:bCs/>
    </w:rPr>
  </w:style>
  <w:style w:type="character" w:customStyle="1" w:styleId="ft">
    <w:name w:val="ft"/>
    <w:basedOn w:val="DefaultParagraphFont"/>
    <w:uiPriority w:val="99"/>
    <w:rsid w:val="00E465D2"/>
    <w:rPr>
      <w:rFonts w:cs="Times New Roman"/>
    </w:rPr>
  </w:style>
  <w:style w:type="paragraph" w:customStyle="1" w:styleId="metin">
    <w:name w:val="metin"/>
    <w:basedOn w:val="Normal"/>
    <w:uiPriority w:val="99"/>
    <w:rsid w:val="000D689D"/>
    <w:pPr>
      <w:spacing w:after="0" w:line="240" w:lineRule="auto"/>
    </w:pPr>
    <w:rPr>
      <w:rFonts w:ascii="Verdana" w:hAnsi="Verdana" w:cs="Verdana"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4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4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84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84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84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84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84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84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84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84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84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984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226</TotalTime>
  <Pages>1</Pages>
  <Words>278</Words>
  <Characters>1589</Characters>
  <Application>Microsoft Office Outlook</Application>
  <DocSecurity>0</DocSecurity>
  <Lines>0</Lines>
  <Paragraphs>0</Paragraphs>
  <ScaleCrop>false</ScaleCrop>
  <Company>FEVZİ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</dc:creator>
  <cp:keywords>www.sorubak.com</cp:keywords>
  <dc:description/>
  <cp:lastModifiedBy>edanur</cp:lastModifiedBy>
  <cp:revision>www.sorubak.com</cp:revision>
  <dcterms:created xsi:type="dcterms:W3CDTF">2013-11-08T16:08:00Z</dcterms:created>
  <dcterms:modified xsi:type="dcterms:W3CDTF">2013-12-09T19:28:00Z</dcterms:modified>
  <cp:category>www.sorubak.com</cp:category>
  <cp:version>www.sorubak.com</cp:version>
</cp:coreProperties>
</file>