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66C" w:rsidRDefault="0006666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25.85pt;margin-top:-1.35pt;width:518.95pt;height:120.7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" fillcolor="#eaf1dd" strokecolor="#4f81bd" strokeweight="2pt">
            <v:textbox>
              <w:txbxContent>
                <w:p w:rsidR="0006666C" w:rsidRPr="00B006E2" w:rsidRDefault="0006666C" w:rsidP="00062073">
                  <w:pPr>
                    <w:jc w:val="center"/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</w:pPr>
                  <w:r w:rsidRPr="00B006E2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  <w:t>NOKTALAMA İŞARETLERİ</w:t>
                  </w:r>
                </w:p>
                <w:p w:rsidR="0006666C" w:rsidRPr="00A46A4E" w:rsidRDefault="0006666C" w:rsidP="00062073">
                  <w:pPr>
                    <w:jc w:val="center"/>
                    <w:rPr>
                      <w:rFonts w:ascii="ALFABET98" w:hAnsi="ALFABET98"/>
                      <w:b/>
                      <w:color w:val="244061"/>
                      <w:sz w:val="28"/>
                      <w:szCs w:val="28"/>
                    </w:rPr>
                  </w:pPr>
                  <w:r w:rsidRPr="00A46A4E">
                    <w:rPr>
                      <w:rFonts w:ascii="ALFABET98" w:hAnsi="ALFABET98"/>
                      <w:b/>
                      <w:color w:val="244061"/>
                      <w:sz w:val="28"/>
                      <w:szCs w:val="28"/>
                    </w:rPr>
                    <w:t xml:space="preserve">*Yazıda okumayı kolaylaştırmak için kullanılan işaretlere  </w:t>
                  </w:r>
                  <w:r w:rsidRPr="00260278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  <w:u w:val="single"/>
                    </w:rPr>
                    <w:t>noktalama işaretleri</w:t>
                  </w:r>
                  <w:r w:rsidRPr="00260278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  <w:t xml:space="preserve"> </w:t>
                  </w:r>
                  <w:r w:rsidRPr="00A46A4E">
                    <w:rPr>
                      <w:rFonts w:ascii="ALFABET98" w:hAnsi="ALFABET98"/>
                      <w:b/>
                      <w:color w:val="244061"/>
                      <w:sz w:val="28"/>
                      <w:szCs w:val="28"/>
                    </w:rPr>
                    <w:t>denir.</w:t>
                  </w:r>
                </w:p>
                <w:p w:rsidR="0006666C" w:rsidRPr="00A46A4E" w:rsidRDefault="0006666C" w:rsidP="00062073">
                  <w:pPr>
                    <w:jc w:val="center"/>
                    <w:rPr>
                      <w:rFonts w:ascii="ALFABET98" w:hAnsi="ALFABET98"/>
                      <w:b/>
                      <w:color w:val="000000"/>
                      <w:sz w:val="28"/>
                      <w:szCs w:val="28"/>
                    </w:rPr>
                  </w:pPr>
                  <w:r w:rsidRPr="00A46A4E">
                    <w:rPr>
                      <w:rFonts w:ascii="ALFABET98" w:hAnsi="ALFABET98"/>
                      <w:b/>
                      <w:color w:val="943634"/>
                      <w:sz w:val="28"/>
                      <w:szCs w:val="28"/>
                    </w:rPr>
                    <w:t>*</w:t>
                  </w:r>
                  <w:r w:rsidRPr="00A46A4E">
                    <w:rPr>
                      <w:rFonts w:ascii="ALFABET98" w:hAnsi="ALFABET98"/>
                      <w:b/>
                      <w:color w:val="000000"/>
                      <w:sz w:val="28"/>
                      <w:szCs w:val="28"/>
                    </w:rPr>
                    <w:t>Özel adlara  eklenen “ -</w:t>
                  </w:r>
                  <w:r w:rsidRPr="00A46A4E">
                    <w:rPr>
                      <w:rFonts w:ascii="ALFABET98" w:hAnsi="ALFABET98"/>
                      <w:b/>
                      <w:color w:val="632423"/>
                      <w:sz w:val="28"/>
                      <w:szCs w:val="28"/>
                    </w:rPr>
                    <w:t xml:space="preserve">ci , -li, -lik,-siz,-ler,- lar “ </w:t>
                  </w:r>
                  <w:r w:rsidRPr="00A46A4E">
                    <w:rPr>
                      <w:rFonts w:ascii="ALFABET98" w:hAnsi="ALFABET98"/>
                      <w:b/>
                      <w:color w:val="000000"/>
                      <w:sz w:val="28"/>
                      <w:szCs w:val="28"/>
                    </w:rPr>
                    <w:t>ekleri  kesme işareti ile ayrılmaz.</w:t>
                  </w:r>
                </w:p>
                <w:p w:rsidR="0006666C" w:rsidRPr="00A46A4E" w:rsidRDefault="0006666C" w:rsidP="00062073">
                  <w:pPr>
                    <w:jc w:val="center"/>
                    <w:rPr>
                      <w:rFonts w:ascii="ALFABET98" w:hAnsi="ALFABET98"/>
                      <w:b/>
                      <w:color w:val="000000"/>
                      <w:spacing w:val="10"/>
                      <w:sz w:val="28"/>
                      <w:szCs w:val="28"/>
                    </w:rPr>
                  </w:pPr>
                  <w:r w:rsidRPr="00A46A4E">
                    <w:rPr>
                      <w:rFonts w:ascii="ALFABET98" w:hAnsi="ALFABET98"/>
                      <w:b/>
                      <w:color w:val="632423"/>
                      <w:sz w:val="28"/>
                      <w:szCs w:val="28"/>
                    </w:rPr>
                    <w:t>Örnek</w:t>
                  </w:r>
                  <w:r w:rsidRPr="00A46A4E">
                    <w:rPr>
                      <w:rFonts w:ascii="ALFABET98" w:hAnsi="ALFABET98"/>
                      <w:b/>
                      <w:color w:val="000000"/>
                      <w:sz w:val="28"/>
                      <w:szCs w:val="28"/>
                    </w:rPr>
                    <w:t>: Ömerler , Ankaralı , Ahmetsiz</w:t>
                  </w:r>
                  <w:r w:rsidRPr="00A46A4E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</w:p>
    <w:p w:rsidR="0006666C" w:rsidRDefault="0006666C"/>
    <w:p w:rsidR="0006666C" w:rsidRDefault="0006666C"/>
    <w:p w:rsidR="0006666C" w:rsidRDefault="0006666C">
      <w:r>
        <w:t>..</w:t>
      </w:r>
    </w:p>
    <w:p w:rsidR="0006666C" w:rsidRDefault="0006666C"/>
    <w:p w:rsidR="0006666C" w:rsidRDefault="0006666C">
      <w:r>
        <w:rPr>
          <w:noProof/>
          <w:lang w:eastAsia="tr-TR"/>
        </w:rPr>
        <w:pict>
          <v:shape id="Metin Kutusu 2" o:spid="_x0000_s1027" type="#_x0000_t202" style="position:absolute;margin-left:-32.6pt;margin-top:1.2pt;width:525.7pt;height:665.2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" strokeweight="2pt">
            <v:textbox>
              <w:txbxContent>
                <w:p w:rsidR="0006666C" w:rsidRPr="009731BD" w:rsidRDefault="0006666C" w:rsidP="00B006E2">
                  <w:pPr>
                    <w:ind w:left="360"/>
                    <w:jc w:val="center"/>
                    <w:rPr>
                      <w:rFonts w:ascii="ALFABET98" w:hAnsi="ALFABET98"/>
                      <w:b/>
                      <w:color w:val="C00000"/>
                      <w:sz w:val="32"/>
                      <w:szCs w:val="32"/>
                    </w:rPr>
                  </w:pPr>
                  <w:r w:rsidRPr="009731BD">
                    <w:rPr>
                      <w:rFonts w:ascii="ALFABET98" w:hAnsi="ALFABET98"/>
                      <w:b/>
                      <w:color w:val="C00000"/>
                      <w:sz w:val="32"/>
                      <w:szCs w:val="32"/>
                    </w:rPr>
                    <w:t>UYGUN NOKTALAMA İŞARETLERİNİ  KOYALIM</w:t>
                  </w:r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>Seni tanıdı mı    (      )</w:t>
                  </w:r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>Yaşasın(     )  babam geliyor(     )</w:t>
                  </w:r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Yaşasın (     ) Babam geliyor(     )</w:t>
                  </w:r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Fidanlara zarar vermemeliyiz(     )</w:t>
                  </w:r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Bize gelecek misiniz  (     )   </w:t>
                  </w:r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Atatürk  (     ) Dolmabahçe Sarayı (     ) nda öldü (     )</w:t>
                  </w:r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Güzel mi güzel bir evi var  (     )   </w:t>
                  </w:r>
                  <w:bookmarkStart w:id="0" w:name="_GoBack"/>
                  <w:bookmarkEnd w:id="0"/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Dayım Ankara (     )  dan geldi (     ) </w:t>
                  </w:r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28"/>
                      <w:szCs w:val="28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28"/>
                      <w:szCs w:val="28"/>
                    </w:rPr>
                    <w:t xml:space="preserve"> Nasrettin Hoca(     ) mahkemeye biraz geç gelir (     )  </w:t>
                  </w:r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Gördüğümü görüyor  musun (     )</w:t>
                  </w:r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Göktürk (     )    ün  gözleri  çok güzel  (     )</w:t>
                  </w:r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>Güller (     )  nasıl kokarmış (     )</w:t>
                  </w:r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Hangi okula  gidiyorsun (     )</w:t>
                  </w:r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>Annem(     ) babam (     ) kardeşim ve ben bir aileyiz (     )</w:t>
                  </w:r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Atatürk  cad (     )  Palamut    sok (     )  </w:t>
                  </w:r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Ömerler  Ordu (     ) dan geldi   mi(     )</w:t>
                  </w:r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>Tühh  (     )    otobüs  kaçtı (      )</w:t>
                  </w:r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Tühh (     )  Otobüs kaçtı (     )</w:t>
                  </w:r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29 Ekim 1923  (     )    te cumhuriyet ilan edildi (     )</w:t>
                  </w:r>
                </w:p>
                <w:p w:rsidR="0006666C" w:rsidRPr="00A46A4E" w:rsidRDefault="0006666C" w:rsidP="003A2E5F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29 (     ) Ekim  (     ) 2013 Salı günü törende görüşürüz (     ) </w:t>
                  </w:r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Canım Arkadaşım (     )</w:t>
                  </w:r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IV  (     )  Murat</w:t>
                  </w:r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>17 (     ) Sokak</w:t>
                  </w:r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>Ayşe (     )  bana  su verir  misin(     )</w:t>
                  </w:r>
                </w:p>
                <w:p w:rsidR="0006666C" w:rsidRPr="00A46A4E" w:rsidRDefault="0006666C" w:rsidP="00C27B3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Kimi getirdiniz (     )</w:t>
                  </w:r>
                </w:p>
                <w:p w:rsidR="0006666C" w:rsidRPr="00A46A4E" w:rsidRDefault="0006666C" w:rsidP="00C27B38">
                  <w:p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</w:p>
                <w:p w:rsidR="0006666C" w:rsidRPr="00A46A4E" w:rsidRDefault="0006666C" w:rsidP="00C27B38">
                  <w:p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</w:p>
                <w:p w:rsidR="0006666C" w:rsidRPr="00A46A4E" w:rsidRDefault="0006666C" w:rsidP="00C27B38">
                  <w:p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</w:p>
                <w:p w:rsidR="0006666C" w:rsidRPr="00A46A4E" w:rsidRDefault="0006666C" w:rsidP="00C27B38">
                  <w:p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06666C" w:rsidRDefault="0006666C"/>
    <w:p w:rsidR="0006666C" w:rsidRDefault="0006666C">
      <w:r>
        <w:rPr>
          <w:noProof/>
          <w:lang w:eastAsia="tr-TR"/>
        </w:rPr>
        <w:pict>
          <v:rect id="Dikdörtgen 18" o:spid="_x0000_s1028" style="position:absolute;margin-left:287.65pt;margin-top:5.05pt;width:190.5pt;height:99.7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" stroked="f" strokeweight="2pt">
            <v:textbox>
              <w:txbxContent>
                <w:p w:rsidR="0006666C" w:rsidRDefault="0006666C" w:rsidP="00AF7230">
                  <w:pPr>
                    <w:jc w:val="center"/>
                  </w:pPr>
                  <w:hyperlink r:id="rId5" w:history="1">
                    <w:r w:rsidRPr="00A46A4E">
                      <w:rPr>
                        <w:noProof/>
                        <w:color w:val="0000FF"/>
                        <w:lang w:eastAsia="tr-TR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irc_mi" o:spid="_x0000_i1026" type="#_x0000_t75" alt="http://4.bp.blogspot.com/-d5CY1Im0Id0/TuDy3znXT7I/AAAAAAAABdA/s3vBDm_5Omc/s1600/noktalama.jpg" href="http://www.google.com.tr/url?sa=i&amp;rct=j&amp;q=&amp;esrc=s&amp;source=images&amp;cd=&amp;cad=rja&amp;docid=ze-YjZRv5Q0lAM&amp;tbnid=HJtO4yvdScAxZM:&amp;ved=0CAUQjRw&amp;url=http://www.odevkalemi.com/2011/12/5-snf-turkce-dersi-noktalama-isaretleri.html&amp;ei=mHCrUs34H8WOtAbjsYGoAQ&amp;bvm=bv.57967247,d.ZG4&amp;psig=AFQjCNGucbTNKs3wv26BARIl24nshihEEA&amp;ust=13870526346265" style="width:139.5pt;height:84pt;visibility:visible" o:button="t">
                          <v:fill o:detectmouseclick="t"/>
                          <v:imagedata r:id="rId6" o:title=""/>
                        </v:shape>
                      </w:pict>
                    </w:r>
                  </w:hyperlink>
                </w:p>
              </w:txbxContent>
            </v:textbox>
          </v:rect>
        </w:pict>
      </w:r>
    </w:p>
    <w:p w:rsidR="0006666C" w:rsidRDefault="0006666C"/>
    <w:p w:rsidR="0006666C" w:rsidRDefault="0006666C"/>
    <w:p w:rsidR="0006666C" w:rsidRDefault="0006666C"/>
    <w:p w:rsidR="0006666C" w:rsidRDefault="0006666C"/>
    <w:p w:rsidR="0006666C" w:rsidRDefault="0006666C"/>
    <w:p w:rsidR="0006666C" w:rsidRDefault="0006666C"/>
    <w:p w:rsidR="0006666C" w:rsidRDefault="0006666C">
      <w:r>
        <w:rPr>
          <w:noProof/>
          <w:lang w:eastAsia="tr-TR"/>
        </w:rPr>
        <w:pict>
          <v:rect id="Dikdörtgen 17" o:spid="_x0000_s1029" style="position:absolute;margin-left:395.65pt;margin-top:15.95pt;width:87.75pt;height:10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" stroked="f" strokeweight="2pt">
            <v:textbox>
              <w:txbxContent>
                <w:p w:rsidR="0006666C" w:rsidRDefault="0006666C" w:rsidP="00AF7230">
                  <w:pPr>
                    <w:jc w:val="center"/>
                  </w:pPr>
                  <w:r w:rsidRPr="00BF7301">
                    <w:rPr>
                      <w:noProof/>
                      <w:lang w:eastAsia="tr-TR"/>
                    </w:rPr>
                    <w:pict>
                      <v:shape id="Resim 20" o:spid="_x0000_i1028" type="#_x0000_t75" style="width:1in;height:91.5pt;visibility:visible">
                        <v:imagedata r:id="rId7" o:title=""/>
                      </v:shape>
                    </w:pict>
                  </w:r>
                </w:p>
              </w:txbxContent>
            </v:textbox>
          </v:rect>
        </w:pict>
      </w:r>
    </w:p>
    <w:p w:rsidR="0006666C" w:rsidRDefault="0006666C"/>
    <w:p w:rsidR="0006666C" w:rsidRDefault="0006666C"/>
    <w:p w:rsidR="0006666C" w:rsidRDefault="0006666C"/>
    <w:p w:rsidR="0006666C" w:rsidRDefault="0006666C"/>
    <w:p w:rsidR="0006666C" w:rsidRDefault="0006666C"/>
    <w:p w:rsidR="0006666C" w:rsidRDefault="0006666C"/>
    <w:p w:rsidR="0006666C" w:rsidRDefault="0006666C"/>
    <w:p w:rsidR="0006666C" w:rsidRDefault="0006666C"/>
    <w:p w:rsidR="0006666C" w:rsidRDefault="0006666C"/>
    <w:p w:rsidR="0006666C" w:rsidRDefault="0006666C"/>
    <w:p w:rsidR="0006666C" w:rsidRDefault="0006666C">
      <w:r>
        <w:rPr>
          <w:noProof/>
          <w:lang w:eastAsia="tr-TR"/>
        </w:rPr>
        <w:pict>
          <v:rect id="Dikdörtgen 12" o:spid="_x0000_s1030" style="position:absolute;margin-left:328.15pt;margin-top:5.35pt;width:150pt;height:107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" stroked="f" strokeweight="2pt">
            <v:textbox>
              <w:txbxContent>
                <w:p w:rsidR="0006666C" w:rsidRDefault="0006666C" w:rsidP="00C43B22">
                  <w:pPr>
                    <w:jc w:val="center"/>
                  </w:pPr>
                  <w:hyperlink r:id="rId8" w:history="1">
                    <w:r w:rsidRPr="00A46A4E">
                      <w:rPr>
                        <w:noProof/>
                        <w:color w:val="0000FF"/>
                        <w:lang w:eastAsia="tr-TR"/>
                      </w:rPr>
                      <w:pict>
                        <v:shape id="_x0000_i1030" type="#_x0000_t75" alt="http://photos-g.ak.fbcdn.net/hphotos-ak-prn2/6921_148699489867_475728_a.jpg" href="http://www.google.com.tr/url?sa=i&amp;rct=j&amp;q=&amp;esrc=s&amp;source=images&amp;cd=&amp;cad=rja&amp;docid=ck-yPESd3pdbeM&amp;tbnid=8LxnXvAwQYcnVM:&amp;ved=0CAUQjRw&amp;url=http://www.facebook.com/notes/edebiyat-kul%C3%BCb%C3%BC/noktalama-%C4%B0%C5%9Earetler%C4%B0/173593811487&amp;ei=Q2yrUuC1N4jJsgbRh4CgBQ&amp;bvm=bv.57967247,d.ZGU&amp;psig=AFQjCNEYTbv0KpAXUUKtmtZDiEVx4Ve4cw&amp;ust=13870521975765" style="width:111.75pt;height:102.75pt;visibility:visible" o:button="t">
                          <v:fill o:detectmouseclick="t"/>
                          <v:imagedata r:id="rId9" o:title=""/>
                        </v:shape>
                      </w:pict>
                    </w:r>
                  </w:hyperlink>
                </w:p>
              </w:txbxContent>
            </v:textbox>
          </v:rect>
        </w:pict>
      </w:r>
    </w:p>
    <w:p w:rsidR="0006666C" w:rsidRDefault="0006666C"/>
    <w:p w:rsidR="0006666C" w:rsidRDefault="0006666C"/>
    <w:p w:rsidR="0006666C" w:rsidRDefault="0006666C"/>
    <w:p w:rsidR="0006666C" w:rsidRDefault="0006666C">
      <w:r>
        <w:rPr>
          <w:noProof/>
          <w:lang w:eastAsia="tr-TR"/>
        </w:rPr>
        <w:pict>
          <v:shape id="Metin Kutusu 22" o:spid="_x0000_s1031" type="#_x0000_t202" style="position:absolute;margin-left:39.4pt;margin-top:-14.85pt;width:373.5pt;height:3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" fillcolor="#fde9d9" strokecolor="windowText" strokeweight="2pt">
            <v:textbox>
              <w:txbxContent>
                <w:p w:rsidR="0006666C" w:rsidRPr="009B5CF3" w:rsidRDefault="0006666C" w:rsidP="009B5CF3">
                  <w:pPr>
                    <w:jc w:val="center"/>
                    <w:rPr>
                      <w:b/>
                      <w:caps/>
                      <w:noProof/>
                      <w:sz w:val="40"/>
                      <w:szCs w:val="40"/>
                    </w:rPr>
                  </w:pPr>
                  <w:r w:rsidRPr="009B5CF3">
                    <w:rPr>
                      <w:b/>
                      <w:caps/>
                      <w:noProof/>
                      <w:sz w:val="40"/>
                      <w:szCs w:val="40"/>
                    </w:rPr>
                    <w:t>NOKTALAMA İŞARETLERİ</w:t>
                  </w:r>
                </w:p>
              </w:txbxContent>
            </v:textbox>
          </v:shape>
        </w:pict>
      </w:r>
    </w:p>
    <w:p w:rsidR="0006666C" w:rsidRDefault="0006666C">
      <w:r>
        <w:rPr>
          <w:noProof/>
          <w:lang w:eastAsia="tr-TR"/>
        </w:rPr>
        <w:pict>
          <v:shape id="Metin Kutusu 1" o:spid="_x0000_s1032" type="#_x0000_t202" style="position:absolute;margin-left:-30.35pt;margin-top:7.65pt;width:525.7pt;height:766.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" strokeweight="2pt">
            <v:textbox>
              <w:txbxContent>
                <w:p w:rsidR="0006666C" w:rsidRPr="00A46A4E" w:rsidRDefault="0006666C" w:rsidP="00AA5C69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>Canım Anneciğim (     )</w:t>
                  </w:r>
                </w:p>
                <w:p w:rsidR="0006666C" w:rsidRPr="00A46A4E" w:rsidRDefault="0006666C" w:rsidP="00AA5C69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Hırsız  (     )   çocuğu kaçırdı(     )  </w:t>
                  </w:r>
                </w:p>
                <w:p w:rsidR="0006666C" w:rsidRPr="00A46A4E" w:rsidRDefault="0006666C" w:rsidP="00AA5C69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Yağmur (     )   kar (     )    dolu en çok kış aylarında görülür(     )</w:t>
                  </w:r>
                </w:p>
                <w:p w:rsidR="0006666C" w:rsidRPr="00A46A4E" w:rsidRDefault="0006666C" w:rsidP="00AA5C69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Bize gelecek misiniz  (     )   </w:t>
                  </w:r>
                </w:p>
                <w:p w:rsidR="0006666C" w:rsidRPr="00A46A4E" w:rsidRDefault="0006666C" w:rsidP="00AA5C69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Çocuklar alanda toplanır(     )    oynar(     )    coşar(     )    sonra da dağılırlardı(     )  </w:t>
                  </w:r>
                </w:p>
                <w:p w:rsidR="0006666C" w:rsidRPr="00A46A4E" w:rsidRDefault="0006666C" w:rsidP="00AA5C69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Aman  (     )   </w:t>
                  </w:r>
                </w:p>
                <w:p w:rsidR="0006666C" w:rsidRPr="00A46A4E" w:rsidRDefault="0006666C" w:rsidP="00AA5C69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Ayakkabını  kaça aldın (     )   </w:t>
                  </w:r>
                </w:p>
                <w:p w:rsidR="0006666C" w:rsidRPr="00A46A4E" w:rsidRDefault="0006666C" w:rsidP="00AA5C69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Süleyman (     )     pek memnun oldu(     )   </w:t>
                  </w:r>
                </w:p>
                <w:p w:rsidR="0006666C" w:rsidRPr="00A46A4E" w:rsidRDefault="0006666C" w:rsidP="00AA5C69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Yurdumun(     )    en büyük armağanı bugün(     ) </w:t>
                  </w:r>
                </w:p>
                <w:p w:rsidR="0006666C" w:rsidRPr="00A46A4E" w:rsidRDefault="0006666C" w:rsidP="00AA5C69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Ay  Ay  (     )   Düştü (     )   </w:t>
                  </w:r>
                </w:p>
                <w:p w:rsidR="0006666C" w:rsidRPr="00A46A4E" w:rsidRDefault="0006666C" w:rsidP="00AA5C69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Cumhuriyetimizin  90   (     )   yılını  coşkuyla kutladık (     )  </w:t>
                  </w:r>
                </w:p>
                <w:p w:rsidR="0006666C" w:rsidRPr="00A46A4E" w:rsidRDefault="0006666C" w:rsidP="00AA5C69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Defol başımdan (     )   </w:t>
                  </w:r>
                </w:p>
                <w:p w:rsidR="0006666C" w:rsidRPr="00A46A4E" w:rsidRDefault="0006666C" w:rsidP="00AA5C69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Dr  (     )  Ahmet  Bey  henüz gelmedi (     )  </w:t>
                  </w:r>
                </w:p>
                <w:p w:rsidR="0006666C" w:rsidRPr="00A46A4E" w:rsidRDefault="0006666C" w:rsidP="00AA5C69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Bahçede kaç öğrenci var  (     )   </w:t>
                  </w:r>
                </w:p>
                <w:p w:rsidR="0006666C" w:rsidRPr="00A46A4E" w:rsidRDefault="0006666C" w:rsidP="00AA5C69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>Vayy (     )    yaramaz vay (      )</w:t>
                  </w:r>
                </w:p>
                <w:p w:rsidR="0006666C" w:rsidRPr="00A46A4E" w:rsidRDefault="0006666C" w:rsidP="00AA5C69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Yozgat (     )ın   arabaşısı   ünlüdür(     )   </w:t>
                  </w:r>
                </w:p>
                <w:p w:rsidR="0006666C" w:rsidRPr="00A46A4E" w:rsidRDefault="0006666C" w:rsidP="00AA5C69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O (     )   voleybola  çok düşkündür (     )   </w:t>
                  </w:r>
                </w:p>
                <w:p w:rsidR="0006666C" w:rsidRPr="00A46A4E" w:rsidRDefault="0006666C" w:rsidP="00AA5C69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Babam (     )    Zongudak  (     )  a   gitti (     )   </w:t>
                  </w:r>
                </w:p>
                <w:p w:rsidR="0006666C" w:rsidRPr="00A46A4E" w:rsidRDefault="0006666C" w:rsidP="00AA5C69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Maç  (     )   14. 00 (     )    de başlıyor (     )   </w:t>
                  </w:r>
                </w:p>
                <w:p w:rsidR="0006666C" w:rsidRPr="00A46A4E" w:rsidRDefault="0006666C" w:rsidP="00AA5C69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Atatürk (     )    1881 (     )  de dünyaya  geldi  (     )   </w:t>
                  </w:r>
                </w:p>
                <w:p w:rsidR="0006666C" w:rsidRPr="00A46A4E" w:rsidRDefault="0006666C" w:rsidP="005B4583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TRT  (     )  de güzel programlar var (     )   </w:t>
                  </w:r>
                </w:p>
                <w:p w:rsidR="0006666C" w:rsidRPr="00A46A4E" w:rsidRDefault="0006666C" w:rsidP="005B4583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Haberin yok mu Maviş (     )   </w:t>
                  </w:r>
                </w:p>
                <w:p w:rsidR="0006666C" w:rsidRPr="00A46A4E" w:rsidRDefault="0006666C" w:rsidP="005B4583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Sahi (     )   sen nereye gidiyordun (     )   </w:t>
                  </w:r>
                </w:p>
                <w:p w:rsidR="0006666C" w:rsidRPr="00A46A4E" w:rsidRDefault="0006666C" w:rsidP="005B4583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Üff (     )   çok sıcak (     )   </w:t>
                  </w:r>
                </w:p>
                <w:p w:rsidR="0006666C" w:rsidRPr="00A46A4E" w:rsidRDefault="0006666C" w:rsidP="005B4583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 xml:space="preserve"> Üff (     )   Çok sıcak (     )   </w:t>
                  </w:r>
                </w:p>
                <w:p w:rsidR="0006666C" w:rsidRPr="00A46A4E" w:rsidRDefault="0006666C" w:rsidP="005B4583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>Ali    3(    )  sınıfa gidiyor.</w:t>
                  </w:r>
                </w:p>
                <w:p w:rsidR="0006666C" w:rsidRPr="00A46A4E" w:rsidRDefault="0006666C" w:rsidP="00C43B22">
                  <w:pPr>
                    <w:pStyle w:val="ListParagraph"/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hyperlink r:id="rId10" w:history="1">
                    <w:r w:rsidRPr="000F02E8">
                      <w:rPr>
                        <w:rStyle w:val="Hyperlink"/>
                        <w:rFonts w:ascii="Comic Sans MS" w:hAnsi="Comic Sans MS"/>
                      </w:rPr>
                      <w:t>www.sorubak.com</w:t>
                    </w:r>
                  </w:hyperlink>
                </w:p>
                <w:p w:rsidR="0006666C" w:rsidRPr="00A46A4E" w:rsidRDefault="0006666C" w:rsidP="005B4583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  <w:t>10 (    ) 11(   ) 1938 (     )  de Atatürk(   ) ü  kaybettik.</w:t>
                  </w:r>
                </w:p>
                <w:p w:rsidR="0006666C" w:rsidRPr="00A46A4E" w:rsidRDefault="0006666C" w:rsidP="009731BD">
                  <w:pPr>
                    <w:jc w:val="right"/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</w:pPr>
                  <w:r w:rsidRPr="00A46A4E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>ÖMER USLU</w:t>
                  </w:r>
                </w:p>
                <w:p w:rsidR="0006666C" w:rsidRPr="00A46A4E" w:rsidRDefault="0006666C" w:rsidP="00C27B38">
                  <w:p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</w:p>
                <w:p w:rsidR="0006666C" w:rsidRPr="00A46A4E" w:rsidRDefault="0006666C" w:rsidP="00C27B38">
                  <w:p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</w:p>
                <w:p w:rsidR="0006666C" w:rsidRPr="00A46A4E" w:rsidRDefault="0006666C" w:rsidP="00C27B38">
                  <w:p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</w:p>
                <w:p w:rsidR="0006666C" w:rsidRPr="00A46A4E" w:rsidRDefault="0006666C" w:rsidP="00C27B38">
                  <w:pPr>
                    <w:jc w:val="both"/>
                    <w:rPr>
                      <w:rFonts w:ascii="ALFABET98" w:hAnsi="ALFABET98"/>
                      <w:b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06666C" w:rsidRDefault="0006666C"/>
    <w:p w:rsidR="0006666C" w:rsidRDefault="0006666C"/>
    <w:p w:rsidR="0006666C" w:rsidRDefault="0006666C"/>
    <w:p w:rsidR="0006666C" w:rsidRDefault="0006666C"/>
    <w:p w:rsidR="0006666C" w:rsidRDefault="0006666C">
      <w:r>
        <w:rPr>
          <w:noProof/>
          <w:lang w:eastAsia="tr-TR"/>
        </w:rPr>
        <w:pict>
          <v:rect id="Dikdörtgen 4" o:spid="_x0000_s1033" style="position:absolute;margin-left:355.15pt;margin-top:20.75pt;width:114pt;height:81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" stroked="f" strokeweight="2pt">
            <v:textbox>
              <w:txbxContent>
                <w:p w:rsidR="0006666C" w:rsidRPr="00605536" w:rsidRDefault="0006666C" w:rsidP="00605536">
                  <w:pPr>
                    <w:shd w:val="clear" w:color="auto" w:fill="F1F1F1"/>
                    <w:spacing w:after="180" w:line="240" w:lineRule="auto"/>
                    <w:rPr>
                      <w:rFonts w:ascii="Arial" w:hAnsi="Arial" w:cs="Arial"/>
                      <w:color w:val="222222"/>
                      <w:sz w:val="24"/>
                      <w:szCs w:val="24"/>
                      <w:lang w:eastAsia="tr-TR"/>
                    </w:rPr>
                  </w:pPr>
                  <w:hyperlink r:id="rId11" w:history="1">
                    <w:r w:rsidRPr="00A46A4E">
                      <w:rPr>
                        <w:rFonts w:ascii="Arial" w:hAnsi="Arial" w:cs="Arial"/>
                        <w:noProof/>
                        <w:color w:val="0000FF"/>
                        <w:sz w:val="24"/>
                        <w:szCs w:val="24"/>
                        <w:lang w:eastAsia="tr-TR"/>
                      </w:rPr>
                      <w:pict>
                        <v:shape id="Resim 5" o:spid="_x0000_i1032" type="#_x0000_t75" alt="https://encrypted-tbn3.gstatic.com/images?q=tbn:ANd9GcQh4_HY4AdUnHHBMBY_EpJqSYqOqiUrMoOcHGSBGJvygVK5MSKoTA" href="http://www.google.com.tr/url?sa=i&amp;rct=j&amp;q=&amp;esrc=s&amp;source=images&amp;cd=&amp;cad=rja&amp;docid=Ra7IMxXfh24eLM&amp;tbnid=_drbCBMCJ_ATIM:&amp;ved=0CAUQjRw&amp;url=http://emelulku.weebly.com/noktalama-304351aretleri.html&amp;ei=NWurUs3ZJsaxtAaxxoD4Dg&amp;bvm=bv.57967247,d.ZGU&amp;psig=AFQjCNEYTbv0KpAXUUKtmtZDiEVx4Ve4cw&amp;ust=13870521975765" style="width:108pt;height:1in;visibility:visible" o:button="t">
                          <v:fill o:detectmouseclick="t"/>
                          <v:imagedata r:id="rId12" o:title=""/>
                        </v:shape>
                      </w:pict>
                    </w:r>
                  </w:hyperlink>
                </w:p>
                <w:p w:rsidR="0006666C" w:rsidRDefault="0006666C" w:rsidP="00605536">
                  <w:pPr>
                    <w:jc w:val="center"/>
                  </w:pPr>
                </w:p>
              </w:txbxContent>
            </v:textbox>
          </v:rect>
        </w:pict>
      </w:r>
    </w:p>
    <w:p w:rsidR="0006666C" w:rsidRDefault="0006666C"/>
    <w:p w:rsidR="0006666C" w:rsidRDefault="0006666C">
      <w:r>
        <w:rPr>
          <w:noProof/>
          <w:lang w:eastAsia="tr-TR"/>
        </w:rPr>
        <w:pict>
          <v:rect id="Dikdörtgen 10" o:spid="_x0000_s1034" style="position:absolute;margin-left:355.15pt;margin-top:401.85pt;width:134.25pt;height:117.7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" stroked="f" strokeweight="2pt">
            <v:textbox>
              <w:txbxContent>
                <w:p w:rsidR="0006666C" w:rsidRPr="00C43B22" w:rsidRDefault="0006666C" w:rsidP="00C43B22">
                  <w:pPr>
                    <w:shd w:val="clear" w:color="auto" w:fill="F1F1F1"/>
                    <w:spacing w:after="180" w:line="240" w:lineRule="auto"/>
                    <w:rPr>
                      <w:rFonts w:ascii="Arial" w:hAnsi="Arial" w:cs="Arial"/>
                      <w:color w:val="222222"/>
                      <w:sz w:val="24"/>
                      <w:szCs w:val="24"/>
                      <w:lang w:eastAsia="tr-TR"/>
                    </w:rPr>
                  </w:pPr>
                  <w:hyperlink r:id="rId13" w:history="1">
                    <w:r w:rsidRPr="00A46A4E">
                      <w:rPr>
                        <w:rFonts w:ascii="Arial" w:hAnsi="Arial" w:cs="Arial"/>
                        <w:noProof/>
                        <w:color w:val="0000FF"/>
                        <w:sz w:val="24"/>
                        <w:szCs w:val="24"/>
                        <w:lang w:eastAsia="tr-TR"/>
                      </w:rPr>
                      <w:pict>
                        <v:shape id="Resim 16" o:spid="_x0000_i1034" type="#_x0000_t75" alt="https://encrypted-tbn0.gstatic.com/images?q=tbn:ANd9GcQPhA7wGH1L3l_lAB6s8RJgOEWB109pJAY0W0AHBDZFc1wgGUZDvQ" href="http://www.google.com.tr/url?sa=i&amp;rct=j&amp;q=&amp;esrc=s&amp;source=images&amp;cd=&amp;cad=rja&amp;docid=xbL35sHoByD1nM&amp;tbnid=NTHsA2ku_lNPTM:&amp;ved=0CAUQjRw&amp;url=http://www.on5yirmi5.com/galeri/egitim/106796/noktalama-isaretleri/16&amp;ei=42yrUqOdCcKltAbVp4H4Bg&amp;bvm=bv.57967247,d.ZG4&amp;psig=AFQjCNGucbTNKs3wv26BARIl24nshihEEA&amp;ust=13870526346265" style="width:120pt;height:89.25pt;visibility:visible" o:button="t">
                          <v:fill o:detectmouseclick="t"/>
                          <v:imagedata r:id="rId14" o:title=""/>
                        </v:shape>
                      </w:pict>
                    </w:r>
                  </w:hyperlink>
                </w:p>
                <w:p w:rsidR="0006666C" w:rsidRDefault="0006666C" w:rsidP="004979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" o:spid="_x0000_s1035" style="position:absolute;margin-left:370.15pt;margin-top:167.1pt;width:105pt;height:128.2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" stroked="f" strokeweight="2pt">
            <v:textbox>
              <w:txbxContent>
                <w:p w:rsidR="0006666C" w:rsidRDefault="0006666C" w:rsidP="00605536">
                  <w:pPr>
                    <w:jc w:val="center"/>
                  </w:pPr>
                  <w:hyperlink r:id="rId15" w:history="1">
                    <w:r w:rsidRPr="00A46A4E">
                      <w:rPr>
                        <w:noProof/>
                        <w:color w:val="0000FF"/>
                        <w:lang w:eastAsia="tr-TR"/>
                      </w:rPr>
                      <w:pict>
                        <v:shape id="_x0000_i1036" type="#_x0000_t75" alt="http://katipler.net/wp-content/uploads/soru.jpeg" href="http://www.google.com.tr/url?sa=i&amp;rct=j&amp;q=&amp;esrc=s&amp;source=images&amp;cd=&amp;cad=rja&amp;docid=da3oWOgFFipi2M&amp;tbnid=ZnL23MtDEG9KgM:&amp;ved=0CAUQjRw&amp;url=http://katipler.net/on-parmak-metinleri-noktalama-yorumlariniz.html&amp;ei=tGurUpPbD8jZswbY04DAAQ&amp;bvm=bv.57967247,d.ZGU&amp;psig=AFQjCNEYTbv0KpAXUUKtmtZDiEVx4Ve4cw&amp;ust=13870521975765" style="width:96pt;height:117.75pt;visibility:visible" o:button="t">
                          <v:fill o:detectmouseclick="t"/>
                          <v:imagedata r:id="rId16" o:title=""/>
                        </v:shape>
                      </w:pict>
                    </w:r>
                  </w:hyperlink>
                </w:p>
              </w:txbxContent>
            </v:textbox>
          </v:rect>
        </w:pict>
      </w:r>
    </w:p>
    <w:sectPr w:rsidR="0006666C" w:rsidSect="00AA5C6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ALFABE T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7A329A"/>
    <w:multiLevelType w:val="hybridMultilevel"/>
    <w:tmpl w:val="3A7890A4"/>
    <w:lvl w:ilvl="0" w:tplc="508ED1F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E36C0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5C69"/>
    <w:rsid w:val="00062073"/>
    <w:rsid w:val="0006666C"/>
    <w:rsid w:val="00087201"/>
    <w:rsid w:val="000B26AF"/>
    <w:rsid w:val="000B2B42"/>
    <w:rsid w:val="000B3CDF"/>
    <w:rsid w:val="000F02E8"/>
    <w:rsid w:val="001266D8"/>
    <w:rsid w:val="00132A0B"/>
    <w:rsid w:val="00194F16"/>
    <w:rsid w:val="00260278"/>
    <w:rsid w:val="00363D12"/>
    <w:rsid w:val="003A2E5F"/>
    <w:rsid w:val="003C35D4"/>
    <w:rsid w:val="0049796D"/>
    <w:rsid w:val="004A056E"/>
    <w:rsid w:val="0050708D"/>
    <w:rsid w:val="005A302D"/>
    <w:rsid w:val="005B4583"/>
    <w:rsid w:val="00605536"/>
    <w:rsid w:val="00695975"/>
    <w:rsid w:val="0091451D"/>
    <w:rsid w:val="00945AFE"/>
    <w:rsid w:val="009731BD"/>
    <w:rsid w:val="009B5CF3"/>
    <w:rsid w:val="009C4077"/>
    <w:rsid w:val="00A11EED"/>
    <w:rsid w:val="00A139E3"/>
    <w:rsid w:val="00A46A4E"/>
    <w:rsid w:val="00A81532"/>
    <w:rsid w:val="00AA5C69"/>
    <w:rsid w:val="00AF7230"/>
    <w:rsid w:val="00B006E2"/>
    <w:rsid w:val="00BE3209"/>
    <w:rsid w:val="00BF7301"/>
    <w:rsid w:val="00C27B38"/>
    <w:rsid w:val="00C43B22"/>
    <w:rsid w:val="00C77C09"/>
    <w:rsid w:val="00C85255"/>
    <w:rsid w:val="00D5386C"/>
    <w:rsid w:val="00F57279"/>
    <w:rsid w:val="00FE67EB"/>
    <w:rsid w:val="00FF2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20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5C6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27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7B3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63D1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15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15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744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157443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15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157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157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157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157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9157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15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15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743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157447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157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7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157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157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157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157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91574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docid=ck-yPESd3pdbeM&amp;tbnid=8LxnXvAwQYcnVM:&amp;ved=0CAUQjRw&amp;url=http://www.facebook.com/notes/edebiyat-kul%C3%BCb%C3%BC/noktalama-%C4%B0%C5%9Earetler%C4%B0/173593811487&amp;ei=Q2yrUuC1N4jJsgbRh4CgBQ&amp;bvm=bv.57967247,d.ZGU&amp;psig=AFQjCNEYTbv0KpAXUUKtmtZDiEVx4Ve4cw&amp;ust=1387052197576539" TargetMode="External"/><Relationship Id="rId13" Type="http://schemas.openxmlformats.org/officeDocument/2006/relationships/hyperlink" Target="http://www.google.com.tr/url?sa=i&amp;rct=j&amp;q=&amp;esrc=s&amp;source=images&amp;cd=&amp;cad=rja&amp;docid=xbL35sHoByD1nM&amp;tbnid=NTHsA2ku_lNPTM:&amp;ved=0CAUQjRw&amp;url=http://www.on5yirmi5.com/galeri/egitim/106796/noktalama-isaretleri/16&amp;ei=42yrUqOdCcKltAbVp4H4Bg&amp;bvm=bv.57967247,d.ZG4&amp;psig=AFQjCNGucbTNKs3wv26BARIl24nshihEEA&amp;ust=138705263462651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sa=i&amp;rct=j&amp;q=&amp;esrc=s&amp;source=images&amp;cd=&amp;cad=rja&amp;docid=Ra7IMxXfh24eLM&amp;tbnid=_drbCBMCJ_ATIM:&amp;ved=0CAUQjRw&amp;url=http://emelulku.weebly.com/noktalama-304351aretleri.html&amp;ei=NWurUs3ZJsaxtAaxxoD4Dg&amp;bvm=bv.57967247,d.ZGU&amp;psig=AFQjCNEYTbv0KpAXUUKtmtZDiEVx4Ve4cw&amp;ust=1387052197576539" TargetMode="External"/><Relationship Id="rId5" Type="http://schemas.openxmlformats.org/officeDocument/2006/relationships/hyperlink" Target="http://www.google.com.tr/url?sa=i&amp;rct=j&amp;q=&amp;esrc=s&amp;source=images&amp;cd=&amp;cad=rja&amp;docid=ze-YjZRv5Q0lAM&amp;tbnid=HJtO4yvdScAxZM:&amp;ved=0CAUQjRw&amp;url=http://www.odevkalemi.com/2011/12/5-snf-turkce-dersi-noktalama-isaretleri.html&amp;ei=mHCrUs34H8WOtAbjsYGoAQ&amp;bvm=bv.57967247,d.ZG4&amp;psig=AFQjCNGucbTNKs3wv26BARIl24nshihEEA&amp;ust=1387052634626510" TargetMode="External"/><Relationship Id="rId15" Type="http://schemas.openxmlformats.org/officeDocument/2006/relationships/hyperlink" Target="http://www.google.com.tr/url?sa=i&amp;rct=j&amp;q=&amp;esrc=s&amp;source=images&amp;cd=&amp;cad=rja&amp;docid=da3oWOgFFipi2M&amp;tbnid=ZnL23MtDEG9KgM:&amp;ved=0CAUQjRw&amp;url=http://katipler.net/on-parmak-metinleri-noktalama-yorumlariniz.html&amp;ei=tGurUpPbD8jZswbY04DAAQ&amp;bvm=bv.57967247,d.ZGU&amp;psig=AFQjCNEYTbv0KpAXUUKtmtZDiEVx4Ve4cw&amp;ust=1387052197576539" TargetMode="Externa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2</Pages>
  <Words>7</Words>
  <Characters>43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2013-10-28T20:37:00Z</dcterms:created>
  <dcterms:modified xsi:type="dcterms:W3CDTF">2013-12-22T19:23:00Z</dcterms:modified>
  <cp:category>www.sorubak.com</cp:category>
</cp:coreProperties>
</file>