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771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"/>
        <w:gridCol w:w="983"/>
      </w:tblGrid>
      <w:tr w:rsidR="00362D47" w:rsidRPr="00FD6F68" w:rsidTr="00D30ABD">
        <w:trPr>
          <w:trHeight w:val="732"/>
        </w:trPr>
        <w:tc>
          <w:tcPr>
            <w:tcW w:w="988" w:type="dxa"/>
          </w:tcPr>
          <w:p w:rsidR="00362D47" w:rsidRPr="00FD6F68" w:rsidRDefault="00362D47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D:</w:t>
            </w:r>
          </w:p>
        </w:tc>
        <w:tc>
          <w:tcPr>
            <w:tcW w:w="983" w:type="dxa"/>
          </w:tcPr>
          <w:p w:rsidR="00362D47" w:rsidRPr="00FD6F68" w:rsidRDefault="00362D47" w:rsidP="00231A26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Y:</w:t>
            </w:r>
          </w:p>
        </w:tc>
      </w:tr>
    </w:tbl>
    <w:p w:rsidR="00362D47" w:rsidRPr="00DC1BC3" w:rsidRDefault="00362D47" w:rsidP="00D11D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3.SINIFLAR MATEMATİK  8.DEĞERLENDİRME    YEDİKULE İLKOKULU FATİH </w:t>
      </w:r>
    </w:p>
    <w:p w:rsidR="00362D47" w:rsidRPr="00DC1BC3" w:rsidRDefault="00362D47" w:rsidP="0089571D">
      <w:pPr>
        <w:rPr>
          <w:sz w:val="28"/>
          <w:szCs w:val="28"/>
          <w:u w:val="single"/>
        </w:rPr>
      </w:pPr>
      <w:r w:rsidRPr="00CE6A5B">
        <w:rPr>
          <w:sz w:val="28"/>
          <w:szCs w:val="28"/>
        </w:rPr>
        <w:t>ADI SOYADI:……………………………………………</w:t>
      </w:r>
      <w:r>
        <w:rPr>
          <w:sz w:val="28"/>
          <w:szCs w:val="28"/>
        </w:rPr>
        <w:t>….</w:t>
      </w:r>
      <w:r w:rsidRPr="00CE6A5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          </w:t>
      </w:r>
      <w:r w:rsidRPr="00CE6A5B">
        <w:rPr>
          <w:sz w:val="28"/>
          <w:szCs w:val="28"/>
        </w:rPr>
        <w:t xml:space="preserve"> </w:t>
      </w:r>
      <w:r w:rsidRPr="008221B8">
        <w:rPr>
          <w:rFonts w:cs="Arial"/>
          <w:b/>
          <w:sz w:val="28"/>
          <w:szCs w:val="28"/>
          <w:u w:val="single"/>
        </w:rPr>
        <w:t>02 Aralık 2013</w:t>
      </w:r>
      <w:r w:rsidRPr="00DC1BC3">
        <w:rPr>
          <w:sz w:val="28"/>
          <w:szCs w:val="28"/>
          <w:u w:val="single"/>
        </w:rPr>
        <w:t xml:space="preserve"> </w:t>
      </w:r>
    </w:p>
    <w:p w:rsidR="00362D47" w:rsidRPr="00C164BE" w:rsidRDefault="00362D47" w:rsidP="00C164BE">
      <w:pPr>
        <w:pStyle w:val="ListParagraph"/>
        <w:numPr>
          <w:ilvl w:val="0"/>
          <w:numId w:val="23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</w:t>
      </w:r>
      <w:r w:rsidRPr="00C164BE">
        <w:rPr>
          <w:rFonts w:cs="Arial"/>
          <w:b/>
          <w:sz w:val="32"/>
          <w:szCs w:val="32"/>
        </w:rPr>
        <w:t>859</w:t>
      </w:r>
      <w:r>
        <w:rPr>
          <w:rFonts w:cs="Arial"/>
          <w:sz w:val="32"/>
          <w:szCs w:val="32"/>
        </w:rPr>
        <w:t xml:space="preserve"> sayısının yüzler ve onlar basamağındaki rakamların basamak değerleri </w:t>
      </w:r>
      <w:r w:rsidRPr="002B1932">
        <w:rPr>
          <w:rFonts w:cs="Arial"/>
          <w:b/>
          <w:sz w:val="32"/>
          <w:szCs w:val="32"/>
          <w:u w:val="single"/>
        </w:rPr>
        <w:t>farkı kaçtır</w:t>
      </w:r>
      <w:r w:rsidRPr="00C164BE">
        <w:rPr>
          <w:rFonts w:cs="Arial"/>
          <w:sz w:val="32"/>
          <w:szCs w:val="32"/>
        </w:rPr>
        <w:t>?</w:t>
      </w:r>
    </w:p>
    <w:p w:rsidR="00362D47" w:rsidRPr="00803359" w:rsidRDefault="00362D47" w:rsidP="007D0779">
      <w:pPr>
        <w:pStyle w:val="ListParagraph"/>
        <w:numPr>
          <w:ilvl w:val="0"/>
          <w:numId w:val="14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850</w:t>
      </w:r>
      <w:r w:rsidRPr="00803359"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 xml:space="preserve">   </w:t>
      </w:r>
      <w:r w:rsidRPr="00803359">
        <w:rPr>
          <w:rFonts w:cs="Arial"/>
          <w:sz w:val="32"/>
          <w:szCs w:val="32"/>
        </w:rPr>
        <w:t xml:space="preserve">B) </w:t>
      </w:r>
      <w:r>
        <w:rPr>
          <w:rFonts w:cs="Arial"/>
          <w:sz w:val="32"/>
          <w:szCs w:val="32"/>
        </w:rPr>
        <w:t>750</w:t>
      </w:r>
      <w:r>
        <w:rPr>
          <w:rFonts w:cs="Arial"/>
          <w:sz w:val="32"/>
          <w:szCs w:val="32"/>
        </w:rPr>
        <w:tab/>
        <w:t xml:space="preserve">      C) 3</w:t>
      </w:r>
    </w:p>
    <w:p w:rsidR="00362D47" w:rsidRDefault="00362D47" w:rsidP="00456537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b/>
          <w:sz w:val="32"/>
          <w:szCs w:val="32"/>
        </w:rPr>
      </w:pPr>
      <w:r>
        <w:rPr>
          <w:noProof/>
          <w:lang w:eastAsia="tr-TR"/>
        </w:rPr>
        <w:pict>
          <v:roundrect id="Yuvarlatılmış Dikdörtgen 2" o:spid="_x0000_s1026" style="position:absolute;left:0;text-align:left;margin-left:143.25pt;margin-top:1.75pt;width:88.5pt;height:30pt;z-index:251624448;visibility:visibl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BB02DA" w:rsidRDefault="00362D47" w:rsidP="008767BE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190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27" style="position:absolute;left:0;text-align:left;margin-left:354pt;margin-top:2.75pt;width:87.75pt;height:29.25pt;z-index:251626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BB02DA" w:rsidRDefault="00362D47" w:rsidP="00BB02DA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8" style="position:absolute;left:0;text-align:left;margin-left:243.75pt;margin-top:2pt;width:96pt;height:30pt;z-index:251625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BB02DA" w:rsidRDefault="00362D47" w:rsidP="00BB02DA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311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9" style="position:absolute;left:0;text-align:left;margin-left:32.25pt;margin-top:2pt;width:101.25pt;height:30pt;z-index:251623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FA0E64" w:rsidRDefault="00362D47" w:rsidP="00FA0E64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209</w:t>
                  </w:r>
                </w:p>
              </w:txbxContent>
            </v:textbox>
          </v:roundrect>
        </w:pict>
      </w:r>
      <w:r>
        <w:rPr>
          <w:rFonts w:cs="Arial"/>
          <w:b/>
          <w:sz w:val="32"/>
          <w:szCs w:val="32"/>
        </w:rPr>
        <w:t>2</w:t>
      </w:r>
      <w:r w:rsidRPr="000F52E7">
        <w:rPr>
          <w:rFonts w:cs="Arial"/>
          <w:b/>
          <w:sz w:val="32"/>
          <w:szCs w:val="32"/>
        </w:rPr>
        <w:t>-</w:t>
      </w:r>
      <w:r>
        <w:rPr>
          <w:rFonts w:cs="Arial"/>
          <w:b/>
          <w:sz w:val="32"/>
          <w:szCs w:val="32"/>
        </w:rPr>
        <w:t xml:space="preserve">)    </w:t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  <w:r>
        <w:rPr>
          <w:rFonts w:cs="Arial"/>
          <w:b/>
          <w:sz w:val="32"/>
          <w:szCs w:val="32"/>
        </w:rPr>
        <w:tab/>
      </w:r>
    </w:p>
    <w:p w:rsidR="00362D47" w:rsidRPr="00456537" w:rsidRDefault="00362D47" w:rsidP="00456537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 xml:space="preserve"> Y</w:t>
      </w:r>
      <w:r w:rsidRPr="0039098F">
        <w:rPr>
          <w:rFonts w:cs="Arial"/>
          <w:sz w:val="32"/>
          <w:szCs w:val="32"/>
        </w:rPr>
        <w:t>ukarıdaki</w:t>
      </w:r>
      <w:r>
        <w:rPr>
          <w:rFonts w:cs="Arial"/>
          <w:b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sayıların </w:t>
      </w:r>
      <w:r w:rsidRPr="00456537">
        <w:rPr>
          <w:rFonts w:cs="Arial"/>
          <w:b/>
          <w:sz w:val="32"/>
          <w:szCs w:val="32"/>
          <w:u w:val="single"/>
        </w:rPr>
        <w:t>küçükten büyüğe</w:t>
      </w:r>
      <w:r>
        <w:rPr>
          <w:rFonts w:cs="Arial"/>
          <w:sz w:val="32"/>
          <w:szCs w:val="32"/>
        </w:rPr>
        <w:t xml:space="preserve"> doğru sıralaması hangisidir</w:t>
      </w:r>
      <w:r w:rsidRPr="00922A73">
        <w:rPr>
          <w:rFonts w:cs="Arial"/>
          <w:b/>
          <w:sz w:val="32"/>
          <w:szCs w:val="32"/>
          <w:u w:val="single"/>
        </w:rPr>
        <w:t>?</w:t>
      </w:r>
    </w:p>
    <w:p w:rsidR="00362D47" w:rsidRDefault="00362D47" w:rsidP="00584726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</w:t>
      </w:r>
      <w:r w:rsidRPr="00165369">
        <w:rPr>
          <w:rFonts w:cs="Arial"/>
          <w:sz w:val="32"/>
          <w:szCs w:val="32"/>
        </w:rPr>
        <w:t xml:space="preserve">A) </w:t>
      </w:r>
      <w:r>
        <w:rPr>
          <w:rFonts w:cs="Arial"/>
          <w:sz w:val="32"/>
          <w:szCs w:val="32"/>
        </w:rPr>
        <w:t>109 &lt; 190 &lt; 209 &lt; 311         B) 109 &lt; 209 &lt; 190 &lt; 311</w:t>
      </w:r>
    </w:p>
    <w:p w:rsidR="00362D47" w:rsidRDefault="00362D47" w:rsidP="00584726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Tek Köşesi Yuvarlatılmış Dikdörtgen 9" o:spid="_x0000_s1030" style="position:absolute;left:0;text-align:left;margin-left:108.75pt;margin-top:30.6pt;width:46.5pt;height:29.25pt;z-index:251632640;visibility:visible;v-text-anchor:middle" coordsize="59055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" adj="-11796480,,5400" path="m,l528636,v34194,,61914,27720,61914,61914l590550,371475,,371475,,xe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528636,0;590550,61914;590550,371475;0,371475;0,0" o:connectangles="0,0,0,0,0,0" textboxrect="0,0,590550,371475"/>
            <v:handles>
              <v:h position="@3,#0" polar="10800,10800"/>
              <v:h position="#2,#1" polar="10800,10800" radiusrange="0,10800"/>
            </v:handles>
            <v:textbox>
              <w:txbxContent>
                <w:p w:rsidR="00362D47" w:rsidRPr="00AA37AE" w:rsidRDefault="00362D47" w:rsidP="00AA37A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Yuvarlatılmış Dikdörtgen 8" o:spid="_x0000_s1031" style="position:absolute;left:0;text-align:left;margin-left:26.25pt;margin-top:30.6pt;width:45pt;height:29.25pt;z-index:251631616;visibility:visible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" adj="-11796480,,5400" path="m,l509586,v34194,,61914,27720,61914,61914l571500,371475,,371475,,xe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509586,0;571500,61914;571500,371475;0,371475;0,0" o:connectangles="0,0,0,0,0,0" textboxrect="0,0,571500,371475"/>
            <v:handles>
              <v:h position="@3,#0" polar="10800,10800"/>
              <v:h position="#2,#1" polar="10800,10800" radiusrange="0,10800"/>
            </v:handles>
            <v:textbox>
              <w:txbxContent>
                <w:p w:rsidR="00362D47" w:rsidRPr="00624E58" w:rsidRDefault="00362D47" w:rsidP="0064310B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XX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           C) 109 &lt; 311 &lt; 209 &lt; 190</w:t>
      </w:r>
    </w:p>
    <w:p w:rsidR="00362D47" w:rsidRDefault="00362D47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3</w:t>
      </w:r>
      <w:r w:rsidRPr="000E0FEE">
        <w:rPr>
          <w:rFonts w:cs="Arial"/>
          <w:b/>
          <w:sz w:val="32"/>
          <w:szCs w:val="32"/>
        </w:rPr>
        <w:t>-</w:t>
      </w:r>
      <w:r>
        <w:rPr>
          <w:rFonts w:cs="Arial"/>
          <w:sz w:val="32"/>
          <w:szCs w:val="32"/>
        </w:rPr>
        <w:t xml:space="preserve">)                  </w:t>
      </w:r>
      <w:r w:rsidRPr="0021484D">
        <w:rPr>
          <w:rFonts w:cs="Arial"/>
          <w:b/>
          <w:sz w:val="40"/>
          <w:szCs w:val="40"/>
        </w:rPr>
        <w:t>-</w:t>
      </w:r>
      <w:r>
        <w:rPr>
          <w:rFonts w:cs="Arial"/>
          <w:sz w:val="32"/>
          <w:szCs w:val="32"/>
        </w:rPr>
        <w:t xml:space="preserve">                    çıkarma  işlemin sonucu aşağıdakilerden hangisidir ?</w:t>
      </w:r>
    </w:p>
    <w:p w:rsidR="00362D47" w:rsidRDefault="00362D47" w:rsidP="00723C63">
      <w:pPr>
        <w:pStyle w:val="ListParagraph"/>
        <w:numPr>
          <w:ilvl w:val="0"/>
          <w:numId w:val="1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XV</w:t>
      </w:r>
      <w:r>
        <w:rPr>
          <w:rFonts w:cs="Arial"/>
          <w:sz w:val="32"/>
          <w:szCs w:val="32"/>
        </w:rPr>
        <w:tab/>
        <w:t xml:space="preserve">           </w:t>
      </w:r>
      <w:r w:rsidRPr="008B05E6">
        <w:rPr>
          <w:rFonts w:cs="Arial"/>
          <w:sz w:val="32"/>
          <w:szCs w:val="32"/>
        </w:rPr>
        <w:tab/>
        <w:t xml:space="preserve">B) </w:t>
      </w:r>
      <w:r>
        <w:rPr>
          <w:rFonts w:cs="Arial"/>
          <w:sz w:val="32"/>
          <w:szCs w:val="32"/>
        </w:rPr>
        <w:t xml:space="preserve"> XIV             </w:t>
      </w:r>
      <w:r>
        <w:rPr>
          <w:rFonts w:cs="Arial"/>
          <w:sz w:val="32"/>
          <w:szCs w:val="32"/>
        </w:rPr>
        <w:tab/>
        <w:t>C)   XIII</w:t>
      </w:r>
    </w:p>
    <w:p w:rsidR="00362D47" w:rsidRDefault="00362D47" w:rsidP="00127646">
      <w:pPr>
        <w:pStyle w:val="ListParagraph"/>
        <w:jc w:val="both"/>
        <w:rPr>
          <w:rFonts w:cs="Arial"/>
          <w:sz w:val="32"/>
          <w:szCs w:val="32"/>
        </w:rPr>
      </w:pPr>
    </w:p>
    <w:p w:rsidR="00362D47" w:rsidRDefault="00362D47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3" o:spid="_x0000_s1032" type="#_x0000_t122" style="position:absolute;left:0;text-align:left;margin-left:314.25pt;margin-top:-.05pt;width:59.25pt;height:40.5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337DE2" w:rsidRDefault="00362D47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 w:rsidRPr="00337DE2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elikli Teyp 22" o:spid="_x0000_s1033" type="#_x0000_t122" style="position:absolute;left:0;text-align:left;margin-left:239.25pt;margin-top:-.05pt;width:63pt;height:40.5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337DE2" w:rsidRDefault="00362D47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elikli Teyp 21" o:spid="_x0000_s1034" type="#_x0000_t122" style="position:absolute;left:0;text-align:left;margin-left:171.75pt;margin-top:-.05pt;width:60pt;height:40.5pt;z-index: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337DE2" w:rsidRDefault="00362D47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elikli Teyp 20" o:spid="_x0000_s1035" type="#_x0000_t122" style="position:absolute;left:0;text-align:left;margin-left:99.75pt;margin-top:-.05pt;width:55.5pt;height:40.5pt;z-index: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337DE2" w:rsidRDefault="00362D47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Delikli Teyp 14" o:spid="_x0000_s1036" type="#_x0000_t122" style="position:absolute;left:0;text-align:left;margin-left:32.25pt;margin-top:-.05pt;width:57pt;height:40.5pt;z-index: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337DE2" w:rsidRDefault="00362D47" w:rsidP="00337DE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 xml:space="preserve">4-)   </w:t>
      </w:r>
      <w:r>
        <w:rPr>
          <w:rFonts w:cs="Arial"/>
          <w:sz w:val="32"/>
          <w:szCs w:val="32"/>
        </w:rPr>
        <w:t xml:space="preserve">                                                                                                ritmik saymada </w:t>
      </w:r>
    </w:p>
    <w:p w:rsidR="00362D47" w:rsidRDefault="00362D47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</w:p>
    <w:p w:rsidR="00362D47" w:rsidRDefault="00362D47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noktalı yere hangi sayı gelmelidir?  </w:t>
      </w:r>
    </w:p>
    <w:p w:rsidR="00362D47" w:rsidRPr="00B41892" w:rsidRDefault="00362D47" w:rsidP="00B41892">
      <w:pPr>
        <w:pStyle w:val="ListParagraph"/>
        <w:numPr>
          <w:ilvl w:val="0"/>
          <w:numId w:val="16"/>
        </w:num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68" o:spid="_x0000_s1037" type="#_x0000_t94" style="position:absolute;left:0;text-align:left;margin-left:32.25pt;margin-top:24.15pt;width:67.5pt;height:52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" adj="13200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BB5476" w:rsidRDefault="00362D47" w:rsidP="00BB54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ntikli Sağ Ok 69" o:spid="_x0000_s1038" type="#_x0000_t94" style="position:absolute;left:0;text-align:left;margin-left:120.75pt;margin-top:27.9pt;width:77pt;height:48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" adj="14762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BB5476" w:rsidRDefault="00362D47" w:rsidP="00BB54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ntikli Sağ Ok 70" o:spid="_x0000_s1039" type="#_x0000_t94" style="position:absolute;left:0;text-align:left;margin-left:231.75pt;margin-top:27.85pt;width:77pt;height:48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" adj="14762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BB5476" w:rsidRDefault="00362D47" w:rsidP="00BB54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Çentikli Sağ Ok 71" o:spid="_x0000_s1040" type="#_x0000_t94" style="position:absolute;left:0;text-align:left;margin-left:339.75pt;margin-top:24.15pt;width:77pt;height:52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" adj="14236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BB5476" w:rsidRDefault="00362D47" w:rsidP="00BB54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509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45              </w:t>
      </w:r>
      <w:r>
        <w:rPr>
          <w:rFonts w:cs="Arial"/>
          <w:sz w:val="32"/>
          <w:szCs w:val="32"/>
        </w:rPr>
        <w:tab/>
        <w:t>B) 44                    C) 43</w:t>
      </w:r>
    </w:p>
    <w:p w:rsidR="00362D47" w:rsidRDefault="00362D47" w:rsidP="000E0FEE">
      <w:pPr>
        <w:jc w:val="both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5-)  </w:t>
      </w:r>
    </w:p>
    <w:p w:rsidR="00362D47" w:rsidRDefault="00362D47" w:rsidP="000E0FEE">
      <w:pPr>
        <w:jc w:val="both"/>
        <w:rPr>
          <w:rFonts w:cs="Arial"/>
          <w:sz w:val="32"/>
          <w:szCs w:val="32"/>
        </w:rPr>
      </w:pPr>
    </w:p>
    <w:p w:rsidR="00362D47" w:rsidRDefault="00362D47" w:rsidP="000E0FEE">
      <w:pPr>
        <w:jc w:val="both"/>
        <w:rPr>
          <w:rFonts w:cs="Arial"/>
          <w:sz w:val="32"/>
          <w:szCs w:val="32"/>
        </w:rPr>
      </w:pPr>
      <w:r w:rsidRPr="00BB5476">
        <w:rPr>
          <w:rFonts w:cs="Arial"/>
          <w:sz w:val="32"/>
          <w:szCs w:val="32"/>
        </w:rPr>
        <w:t xml:space="preserve">Yukarıdaki sayıların kaç tanesi </w:t>
      </w:r>
      <w:smartTag w:uri="urn:schemas-microsoft-com:office:smarttags" w:element="metricconverter">
        <w:smartTagPr>
          <w:attr w:name="ProductID" w:val="510 ’"/>
        </w:smartTagPr>
        <w:r>
          <w:rPr>
            <w:rFonts w:cs="Arial"/>
            <w:b/>
            <w:sz w:val="32"/>
            <w:szCs w:val="32"/>
          </w:rPr>
          <w:t>510</w:t>
        </w:r>
        <w:r>
          <w:rPr>
            <w:rFonts w:cs="Arial"/>
            <w:sz w:val="32"/>
            <w:szCs w:val="32"/>
          </w:rPr>
          <w:t xml:space="preserve"> ’</w:t>
        </w:r>
      </w:smartTag>
      <w:r>
        <w:rPr>
          <w:rFonts w:cs="Arial"/>
          <w:sz w:val="32"/>
          <w:szCs w:val="32"/>
        </w:rPr>
        <w:t xml:space="preserve"> a</w:t>
      </w:r>
      <w:r w:rsidRPr="00BB5476">
        <w:rPr>
          <w:rFonts w:cs="Arial"/>
          <w:sz w:val="32"/>
          <w:szCs w:val="32"/>
        </w:rPr>
        <w:t xml:space="preserve"> yuvarlanır?</w:t>
      </w:r>
    </w:p>
    <w:p w:rsidR="00362D47" w:rsidRPr="00402017" w:rsidRDefault="00362D47" w:rsidP="00D00F8A">
      <w:pPr>
        <w:pStyle w:val="ListParagraph"/>
        <w:numPr>
          <w:ilvl w:val="0"/>
          <w:numId w:val="22"/>
        </w:numPr>
        <w:jc w:val="both"/>
        <w:rPr>
          <w:rFonts w:cs="Arial"/>
          <w:sz w:val="32"/>
          <w:szCs w:val="32"/>
        </w:rPr>
      </w:pPr>
      <w:r w:rsidRPr="00402017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4          </w:t>
      </w:r>
      <w:r w:rsidRPr="00402017">
        <w:rPr>
          <w:rFonts w:cs="Arial"/>
          <w:sz w:val="32"/>
          <w:szCs w:val="32"/>
        </w:rPr>
        <w:t xml:space="preserve">              B)  </w:t>
      </w:r>
      <w:r>
        <w:rPr>
          <w:rFonts w:cs="Arial"/>
          <w:sz w:val="32"/>
          <w:szCs w:val="32"/>
        </w:rPr>
        <w:t xml:space="preserve">3                     </w:t>
      </w:r>
      <w:r w:rsidRPr="00402017">
        <w:rPr>
          <w:rFonts w:cs="Arial"/>
          <w:sz w:val="32"/>
          <w:szCs w:val="32"/>
        </w:rPr>
        <w:t xml:space="preserve">       C) </w:t>
      </w:r>
      <w:r w:rsidRPr="00402017">
        <w:rPr>
          <w:rFonts w:cs="Arial"/>
          <w:b/>
          <w:sz w:val="32"/>
          <w:szCs w:val="32"/>
        </w:rPr>
        <w:t xml:space="preserve"> </w:t>
      </w:r>
      <w:r w:rsidRPr="006D30B5">
        <w:rPr>
          <w:rFonts w:cs="Arial"/>
          <w:sz w:val="32"/>
          <w:szCs w:val="32"/>
        </w:rPr>
        <w:t xml:space="preserve">2 </w:t>
      </w:r>
      <w:r w:rsidRPr="00402017">
        <w:rPr>
          <w:rFonts w:cs="Arial"/>
          <w:b/>
          <w:sz w:val="32"/>
          <w:szCs w:val="32"/>
        </w:rPr>
        <w:t xml:space="preserve">      </w:t>
      </w:r>
    </w:p>
    <w:p w:rsidR="00362D47" w:rsidRPr="00567B25" w:rsidRDefault="00362D47" w:rsidP="00567B25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4" o:spid="_x0000_s1041" type="#_x0000_t21" style="position:absolute;left:0;text-align:left;margin-left:210pt;margin-top:75.25pt;width:1in;height:36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9E3A33" w:rsidRDefault="00362D47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lem 55" o:spid="_x0000_s1042" type="#_x0000_t21" style="position:absolute;left:0;text-align:left;margin-left:401.25pt;margin-top:76pt;width:1in;height:36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9E3A33" w:rsidRDefault="00362D47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lem 50" o:spid="_x0000_s1043" type="#_x0000_t21" style="position:absolute;left:0;text-align:left;margin-left:55.5pt;margin-top:76pt;width:1in;height:36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9E3A33" w:rsidRDefault="00362D47" w:rsidP="009E3A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>6</w:t>
      </w:r>
      <w:r w:rsidRPr="00567B25">
        <w:rPr>
          <w:rFonts w:cs="Arial"/>
          <w:b/>
          <w:sz w:val="32"/>
          <w:szCs w:val="32"/>
        </w:rPr>
        <w:t>-)</w:t>
      </w:r>
      <w:r>
        <w:rPr>
          <w:rFonts w:cs="Arial"/>
          <w:sz w:val="32"/>
          <w:szCs w:val="32"/>
        </w:rPr>
        <w:t xml:space="preserve"> </w:t>
      </w:r>
      <w:r>
        <w:rPr>
          <w:rFonts w:cs="Arial"/>
          <w:b/>
          <w:sz w:val="32"/>
          <w:szCs w:val="32"/>
        </w:rPr>
        <w:t xml:space="preserve">Aslı </w:t>
      </w:r>
      <w:r>
        <w:rPr>
          <w:rFonts w:cs="Arial"/>
          <w:sz w:val="32"/>
          <w:szCs w:val="32"/>
        </w:rPr>
        <w:t>, 269 ile  384 ‘ ü önce en yakın onluğa yuvarlayıp topluyor ve toplamı tahmin ediyor.Daha sonra 269 ile 384 ‘ü  toplayıp gerçek sonuca ulaşıyor.Aslı’nın bulduğu gerçek sonuçla tahmini arasındaki fark kaçtır ?</w:t>
      </w:r>
      <w:r w:rsidRPr="00567B25">
        <w:rPr>
          <w:rFonts w:cs="Arial"/>
          <w:sz w:val="32"/>
          <w:szCs w:val="32"/>
        </w:rPr>
        <w:tab/>
      </w:r>
    </w:p>
    <w:p w:rsidR="00362D47" w:rsidRDefault="00362D47" w:rsidP="00723C63">
      <w:pPr>
        <w:numPr>
          <w:ilvl w:val="0"/>
          <w:numId w:val="5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B)                                          C) </w:t>
      </w:r>
    </w:p>
    <w:p w:rsidR="00362D47" w:rsidRDefault="00362D47" w:rsidP="00B41892">
      <w:pPr>
        <w:jc w:val="both"/>
        <w:rPr>
          <w:rFonts w:cs="Arial"/>
          <w:sz w:val="32"/>
          <w:szCs w:val="32"/>
        </w:rPr>
      </w:pPr>
    </w:p>
    <w:p w:rsidR="00362D47" w:rsidRDefault="00362D47" w:rsidP="00B41892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0" o:spid="_x0000_s1044" type="#_x0000_t15" style="position:absolute;left:0;text-align:left;margin-left:322.5pt;margin-top:24.15pt;width:66pt;height:29.1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" adj="16830" strokecolor="#c0504d" strokeweight="2pt">
            <v:textbox>
              <w:txbxContent>
                <w:p w:rsidR="00362D47" w:rsidRPr="00F93008" w:rsidRDefault="00362D47" w:rsidP="00FC78DA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9" o:spid="_x0000_s1045" type="#_x0000_t15" style="position:absolute;left:0;text-align:left;margin-left:267pt;margin-top:24.15pt;width:49.5pt;height:29.2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" adj="15218" strokecolor="#c0504d" strokeweight="2pt">
            <v:textbox>
              <w:txbxContent>
                <w:p w:rsidR="00362D47" w:rsidRPr="00F93008" w:rsidRDefault="00362D47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 w:rsidRPr="00F93008">
                    <w:rPr>
                      <w:sz w:val="32"/>
                      <w:szCs w:val="32"/>
                    </w:rPr>
                    <w:t>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8" o:spid="_x0000_s1046" type="#_x0000_t15" style="position:absolute;left:0;text-align:left;margin-left:207.75pt;margin-top:24.15pt;width:55.5pt;height:29.1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" adj="15928" strokecolor="#c0504d" strokeweight="2pt">
            <v:textbox>
              <w:txbxContent>
                <w:p w:rsidR="00362D47" w:rsidRPr="00F93008" w:rsidRDefault="00362D47" w:rsidP="002E3E7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7" o:spid="_x0000_s1047" type="#_x0000_t15" style="position:absolute;left:0;text-align:left;margin-left:145.5pt;margin-top:24.15pt;width:57.75pt;height:29.25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" adj="16130" strokecolor="#c0504d" strokeweight="2pt">
            <v:textbox>
              <w:txbxContent>
                <w:p w:rsidR="00362D47" w:rsidRPr="00F93008" w:rsidRDefault="00362D47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6" o:spid="_x0000_s1048" type="#_x0000_t15" style="position:absolute;left:0;text-align:left;margin-left:88.5pt;margin-top:24.15pt;width:53.25pt;height:29.2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" adj="15668" strokecolor="#c0504d" strokeweight="2pt">
            <v:textbox>
              <w:txbxContent>
                <w:p w:rsidR="00362D47" w:rsidRPr="00F93008" w:rsidRDefault="00362D47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5" o:spid="_x0000_s1049" type="#_x0000_t15" style="position:absolute;left:0;text-align:left;margin-left:29.25pt;margin-top:24.15pt;width:55.5pt;height:29.25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" adj="15908" strokecolor="#c0504d" strokeweight="2pt">
            <v:textbox>
              <w:txbxContent>
                <w:p w:rsidR="00362D47" w:rsidRPr="00F93008" w:rsidRDefault="00362D47" w:rsidP="00F9300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23</w:t>
                  </w:r>
                </w:p>
              </w:txbxContent>
            </v:textbox>
          </v:shape>
        </w:pict>
      </w:r>
    </w:p>
    <w:p w:rsidR="00362D47" w:rsidRDefault="00362D47" w:rsidP="00F51175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7-</w:t>
      </w:r>
      <w:r>
        <w:rPr>
          <w:rFonts w:cs="Arial"/>
          <w:sz w:val="32"/>
          <w:szCs w:val="32"/>
        </w:rPr>
        <w:t>)                                                                                                      ritmik saymada noktalı yere hangi sayı gelmelidir ?</w:t>
      </w:r>
    </w:p>
    <w:p w:rsidR="00362D47" w:rsidRDefault="00362D47" w:rsidP="00723C63">
      <w:pPr>
        <w:pStyle w:val="ListParagraph"/>
        <w:numPr>
          <w:ilvl w:val="0"/>
          <w:numId w:val="3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46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47                   C) 48</w:t>
      </w:r>
    </w:p>
    <w:p w:rsidR="00362D47" w:rsidRDefault="00362D47" w:rsidP="00567B25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24" o:spid="_x0000_s1050" type="#_x0000_t58" style="position:absolute;left:0;text-align:left;margin-left:174pt;margin-top:23.55pt;width:82.5pt;height:63.7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" adj="2700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132DB8" w:rsidRDefault="00362D47" w:rsidP="00132D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156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15" o:spid="_x0000_s1051" type="#_x0000_t58" style="position:absolute;left:0;text-align:left;margin-left:50.95pt;margin-top:23.55pt;width:86.25pt;height:63.7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" adj="2700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132DB8" w:rsidRDefault="00362D47" w:rsidP="00132D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31" o:spid="_x0000_s1052" type="#_x0000_t58" style="position:absolute;left:0;text-align:left;margin-left:295.5pt;margin-top:23.55pt;width:73.5pt;height:63.7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" adj="2700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132DB8" w:rsidRDefault="00362D47" w:rsidP="00132DB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153</w:t>
                  </w:r>
                </w:p>
              </w:txbxContent>
            </v:textbox>
          </v:shape>
        </w:pict>
      </w:r>
      <w:r w:rsidRPr="00567B25">
        <w:rPr>
          <w:rFonts w:cs="Arial"/>
          <w:b/>
          <w:sz w:val="32"/>
          <w:szCs w:val="32"/>
        </w:rPr>
        <w:t xml:space="preserve">   </w:t>
      </w:r>
      <w:r>
        <w:rPr>
          <w:rFonts w:cs="Arial"/>
          <w:b/>
          <w:sz w:val="32"/>
          <w:szCs w:val="32"/>
        </w:rPr>
        <w:t>8</w:t>
      </w:r>
      <w:r w:rsidRPr="00567B25">
        <w:rPr>
          <w:rFonts w:cs="Arial"/>
          <w:b/>
          <w:sz w:val="32"/>
          <w:szCs w:val="32"/>
        </w:rPr>
        <w:t>-</w:t>
      </w:r>
      <w:r>
        <w:rPr>
          <w:rFonts w:cs="Arial"/>
          <w:sz w:val="32"/>
          <w:szCs w:val="32"/>
        </w:rPr>
        <w:t xml:space="preserve">)  Aşağıdaki sayılardan hangisi </w:t>
      </w:r>
      <w:r>
        <w:rPr>
          <w:rFonts w:cs="Arial"/>
          <w:b/>
          <w:sz w:val="32"/>
          <w:szCs w:val="32"/>
        </w:rPr>
        <w:t>150</w:t>
      </w:r>
      <w:r w:rsidRPr="00C40559">
        <w:rPr>
          <w:rFonts w:cs="Arial"/>
          <w:b/>
          <w:sz w:val="32"/>
          <w:szCs w:val="32"/>
        </w:rPr>
        <w:t xml:space="preserve"> ‘ </w:t>
      </w:r>
      <w:r>
        <w:rPr>
          <w:rFonts w:cs="Arial"/>
          <w:b/>
          <w:sz w:val="32"/>
          <w:szCs w:val="32"/>
        </w:rPr>
        <w:t>y</w:t>
      </w:r>
      <w:r w:rsidRPr="00C40559">
        <w:rPr>
          <w:rFonts w:cs="Arial"/>
          <w:b/>
          <w:sz w:val="32"/>
          <w:szCs w:val="32"/>
        </w:rPr>
        <w:t>e</w:t>
      </w:r>
      <w:r>
        <w:rPr>
          <w:rFonts w:cs="Arial"/>
          <w:sz w:val="32"/>
          <w:szCs w:val="32"/>
        </w:rPr>
        <w:t xml:space="preserve"> </w:t>
      </w:r>
      <w:r w:rsidRPr="00A52830">
        <w:rPr>
          <w:rFonts w:cs="Arial"/>
          <w:b/>
          <w:sz w:val="32"/>
          <w:szCs w:val="32"/>
          <w:u w:val="single"/>
        </w:rPr>
        <w:t>yuvarlanamaz</w:t>
      </w:r>
      <w:r>
        <w:rPr>
          <w:rFonts w:cs="Arial"/>
          <w:sz w:val="32"/>
          <w:szCs w:val="32"/>
        </w:rPr>
        <w:t>?</w:t>
      </w:r>
    </w:p>
    <w:p w:rsidR="00362D47" w:rsidRDefault="00362D47" w:rsidP="00723C63">
      <w:pPr>
        <w:numPr>
          <w:ilvl w:val="0"/>
          <w:numId w:val="2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   B)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        C) </w:t>
      </w:r>
      <w:r w:rsidRPr="006D0C2C">
        <w:rPr>
          <w:rFonts w:cs="Arial"/>
          <w:sz w:val="32"/>
          <w:szCs w:val="32"/>
        </w:rPr>
        <w:t xml:space="preserve">         </w:t>
      </w:r>
    </w:p>
    <w:p w:rsidR="00362D47" w:rsidRPr="006D0C2C" w:rsidRDefault="00362D47" w:rsidP="00F51D6A">
      <w:pPr>
        <w:ind w:left="720"/>
        <w:jc w:val="both"/>
        <w:rPr>
          <w:rFonts w:cs="Arial"/>
          <w:sz w:val="32"/>
          <w:szCs w:val="32"/>
        </w:rPr>
      </w:pPr>
    </w:p>
    <w:p w:rsidR="00362D47" w:rsidRDefault="00362D47" w:rsidP="000E0FEE">
      <w:pPr>
        <w:tabs>
          <w:tab w:val="left" w:pos="900"/>
        </w:tabs>
        <w:spacing w:after="0" w:line="240" w:lineRule="auto"/>
        <w:jc w:val="both"/>
        <w:rPr>
          <w:rFonts w:cs="Arial"/>
          <w:b/>
          <w:sz w:val="32"/>
          <w:szCs w:val="32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3" o:spid="_x0000_s1053" type="#_x0000_t65" style="position:absolute;left:0;text-align:left;margin-left:92.25pt;margin-top:13.9pt;width:53.25pt;height:33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" adj="18000" fillcolor="#a7bfde" strokecolor="#4579b8">
            <v:fill color2="#e4ecf5" rotate="t" angle="180" colors="0 #a3c4ff;22938f #bfd5ff;1 #e5eeff" focus="100%" type="gradient"/>
            <v:textbox>
              <w:txbxContent>
                <w:p w:rsidR="00362D47" w:rsidRPr="00D174AF" w:rsidRDefault="00362D47" w:rsidP="00D174AF">
                  <w:pPr>
                    <w:jc w:val="center"/>
                    <w:rPr>
                      <w:sz w:val="32"/>
                      <w:szCs w:val="32"/>
                    </w:rPr>
                  </w:pPr>
                  <w:r w:rsidRPr="00D174AF">
                    <w:rPr>
                      <w:sz w:val="32"/>
                      <w:szCs w:val="32"/>
                    </w:rPr>
                    <w:t>…</w:t>
                  </w:r>
                  <w:r>
                    <w:rPr>
                      <w:sz w:val="32"/>
                      <w:szCs w:val="32"/>
                    </w:rPr>
                    <w:t>..</w:t>
                  </w:r>
                </w:p>
              </w:txbxContent>
            </v:textbox>
          </v:shape>
        </w:pict>
      </w:r>
    </w:p>
    <w:p w:rsidR="00362D47" w:rsidRPr="001B0890" w:rsidRDefault="00362D47" w:rsidP="000E0FEE">
      <w:pPr>
        <w:tabs>
          <w:tab w:val="left" w:pos="900"/>
        </w:tabs>
        <w:spacing w:after="0" w:line="240" w:lineRule="auto"/>
        <w:jc w:val="both"/>
        <w:rPr>
          <w:sz w:val="32"/>
          <w:szCs w:val="32"/>
        </w:rPr>
      </w:pPr>
      <w:r>
        <w:rPr>
          <w:rFonts w:cs="Arial"/>
          <w:b/>
          <w:sz w:val="32"/>
          <w:szCs w:val="32"/>
        </w:rPr>
        <w:t>9</w:t>
      </w:r>
      <w:r w:rsidRPr="00A37577">
        <w:rPr>
          <w:rFonts w:cs="Arial"/>
          <w:sz w:val="32"/>
          <w:szCs w:val="32"/>
        </w:rPr>
        <w:t>-)</w:t>
      </w:r>
      <w:r w:rsidRPr="00A37577">
        <w:rPr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503    -                    =  289     </w:t>
      </w:r>
      <w:r w:rsidRPr="001B0890">
        <w:rPr>
          <w:sz w:val="32"/>
          <w:szCs w:val="32"/>
        </w:rPr>
        <w:t xml:space="preserve">çıkarma işleminde verilmeyen çıkan </w:t>
      </w:r>
    </w:p>
    <w:p w:rsidR="00362D47" w:rsidRPr="001B0890" w:rsidRDefault="00362D47" w:rsidP="000E0FEE">
      <w:pPr>
        <w:tabs>
          <w:tab w:val="left" w:pos="900"/>
        </w:tabs>
        <w:spacing w:after="0" w:line="240" w:lineRule="auto"/>
        <w:jc w:val="both"/>
        <w:rPr>
          <w:sz w:val="32"/>
          <w:szCs w:val="32"/>
        </w:rPr>
      </w:pPr>
    </w:p>
    <w:p w:rsidR="00362D47" w:rsidRDefault="00362D47" w:rsidP="000E0FEE">
      <w:pPr>
        <w:tabs>
          <w:tab w:val="left" w:pos="900"/>
        </w:tabs>
        <w:spacing w:after="0" w:line="240" w:lineRule="auto"/>
        <w:jc w:val="both"/>
        <w:rPr>
          <w:b/>
          <w:sz w:val="32"/>
          <w:szCs w:val="32"/>
        </w:rPr>
      </w:pPr>
      <w:r w:rsidRPr="001B0890">
        <w:rPr>
          <w:sz w:val="32"/>
          <w:szCs w:val="32"/>
        </w:rPr>
        <w:t>aşağıdakilerden hangisidir?</w:t>
      </w:r>
    </w:p>
    <w:p w:rsidR="00362D47" w:rsidRPr="00D174AF" w:rsidRDefault="00362D47" w:rsidP="000E0FEE">
      <w:pPr>
        <w:tabs>
          <w:tab w:val="left" w:pos="900"/>
        </w:tabs>
        <w:spacing w:after="0" w:line="240" w:lineRule="auto"/>
        <w:jc w:val="both"/>
        <w:rPr>
          <w:b/>
          <w:sz w:val="32"/>
          <w:szCs w:val="32"/>
        </w:rPr>
      </w:pP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60" o:spid="_x0000_s1054" type="#_x0000_t4" style="position:absolute;left:0;text-align:left;margin-left:344.25pt;margin-top:18.4pt;width:85.5pt;height:48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62D47" w:rsidRPr="009C0FB3" w:rsidRDefault="00362D47" w:rsidP="009805E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214</w:t>
                  </w:r>
                </w:p>
              </w:txbxContent>
            </v:textbox>
          </v:shape>
        </w:pict>
      </w:r>
    </w:p>
    <w:p w:rsidR="00362D47" w:rsidRDefault="00362D47" w:rsidP="00723C63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lang w:eastAsia="tr-TR"/>
        </w:rPr>
        <w:pict>
          <v:shape id="Elmas 59" o:spid="_x0000_s1055" type="#_x0000_t4" style="position:absolute;left:0;text-align:left;margin-left:194.2pt;margin-top:4.15pt;width:89.25pt;height:48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62D47" w:rsidRPr="009C0FB3" w:rsidRDefault="00362D47" w:rsidP="009805E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49" o:spid="_x0000_s1056" type="#_x0000_t4" style="position:absolute;left:0;text-align:left;margin-left:36.75pt;margin-top:4.15pt;width:91.5pt;height:48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62D47" w:rsidRPr="009C0FB3" w:rsidRDefault="00362D47" w:rsidP="009805E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234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t xml:space="preserve">                                     B)      </w:t>
      </w:r>
      <w:r>
        <w:rPr>
          <w:noProof/>
          <w:sz w:val="32"/>
          <w:szCs w:val="32"/>
          <w:lang w:eastAsia="tr-TR"/>
        </w:rPr>
        <w:tab/>
        <w:t xml:space="preserve">  </w:t>
      </w:r>
      <w:r>
        <w:rPr>
          <w:noProof/>
          <w:sz w:val="32"/>
          <w:szCs w:val="32"/>
          <w:lang w:eastAsia="tr-TR"/>
        </w:rPr>
        <w:tab/>
        <w:t xml:space="preserve">                   C) </w:t>
      </w:r>
    </w:p>
    <w:p w:rsidR="00362D47" w:rsidRDefault="00362D47" w:rsidP="007B0B37">
      <w:pPr>
        <w:pStyle w:val="ListParagraph"/>
        <w:tabs>
          <w:tab w:val="left" w:pos="900"/>
          <w:tab w:val="left" w:pos="243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tab/>
      </w:r>
    </w:p>
    <w:p w:rsidR="00362D47" w:rsidRDefault="00362D47" w:rsidP="000E0FEE">
      <w:p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</w:p>
    <w:p w:rsidR="00362D47" w:rsidRDefault="00362D47" w:rsidP="000E0FEE">
      <w:pPr>
        <w:tabs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10</w:t>
      </w:r>
      <w:r w:rsidRPr="00E60757">
        <w:rPr>
          <w:rFonts w:cs="Arial"/>
          <w:b/>
          <w:sz w:val="32"/>
          <w:szCs w:val="32"/>
        </w:rPr>
        <w:t>-</w:t>
      </w:r>
      <w:r>
        <w:rPr>
          <w:rFonts w:cs="Arial"/>
          <w:sz w:val="32"/>
          <w:szCs w:val="32"/>
        </w:rPr>
        <w:t xml:space="preserve">)    </w:t>
      </w:r>
      <w:r>
        <w:rPr>
          <w:rFonts w:cs="Arial"/>
          <w:b/>
          <w:sz w:val="32"/>
          <w:szCs w:val="32"/>
        </w:rPr>
        <w:t>0, 6, 3</w:t>
      </w:r>
      <w:r>
        <w:rPr>
          <w:rFonts w:cs="Arial"/>
          <w:sz w:val="32"/>
          <w:szCs w:val="32"/>
        </w:rPr>
        <w:t xml:space="preserve">  rakamlarını bir kez kullanarak yazılabilen üç basamaklı </w:t>
      </w:r>
      <w:r>
        <w:rPr>
          <w:rFonts w:cs="Arial"/>
          <w:b/>
          <w:sz w:val="32"/>
          <w:szCs w:val="32"/>
          <w:u w:val="single"/>
        </w:rPr>
        <w:t>en küçük</w:t>
      </w:r>
      <w:r>
        <w:rPr>
          <w:rFonts w:cs="Arial"/>
          <w:sz w:val="32"/>
          <w:szCs w:val="32"/>
        </w:rPr>
        <w:t xml:space="preserve"> </w:t>
      </w:r>
      <w:r>
        <w:rPr>
          <w:rFonts w:cs="Arial"/>
          <w:b/>
          <w:sz w:val="32"/>
          <w:szCs w:val="32"/>
          <w:u w:val="single"/>
        </w:rPr>
        <w:t>tek</w:t>
      </w:r>
      <w:r>
        <w:rPr>
          <w:rFonts w:cs="Arial"/>
          <w:sz w:val="32"/>
          <w:szCs w:val="32"/>
        </w:rPr>
        <w:t xml:space="preserve"> sayı aşağıdakilerden hangisidir?</w:t>
      </w:r>
    </w:p>
    <w:p w:rsidR="00362D47" w:rsidRPr="006F2435" w:rsidRDefault="00362D47" w:rsidP="001D3F9E">
      <w:pPr>
        <w:pStyle w:val="ListParagraph"/>
        <w:numPr>
          <w:ilvl w:val="0"/>
          <w:numId w:val="13"/>
        </w:numPr>
        <w:tabs>
          <w:tab w:val="left" w:pos="1995"/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603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360</w:t>
      </w:r>
      <w:r>
        <w:rPr>
          <w:rFonts w:cs="Arial"/>
          <w:sz w:val="32"/>
          <w:szCs w:val="32"/>
        </w:rPr>
        <w:tab/>
        <w:t xml:space="preserve">      C) 063</w:t>
      </w:r>
    </w:p>
    <w:p w:rsidR="00362D47" w:rsidRDefault="00362D47" w:rsidP="00764096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roundrect id="Yuvarlatılmış Dikdörtgen 23" o:spid="_x0000_s1057" style="position:absolute;left:0;text-align:left;margin-left:38.95pt;margin-top:2.05pt;width:62.25pt;height:27pt;z-index:251627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" strokeweight="2pt">
            <v:textbox>
              <w:txbxContent>
                <w:p w:rsidR="00362D47" w:rsidRPr="00495308" w:rsidRDefault="00362D47" w:rsidP="00D04B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600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left:0;text-align:left;margin-left:279.75pt;margin-top:2.05pt;width:64.5pt;height:27pt;z-index:251630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" strokeweight="2pt">
            <v:textbox>
              <w:txbxContent>
                <w:p w:rsidR="00362D47" w:rsidRPr="00495308" w:rsidRDefault="00362D47" w:rsidP="00D04B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588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9" style="position:absolute;left:0;text-align:left;margin-left:198.75pt;margin-top:2.05pt;width:57.75pt;height:27pt;z-index:2516295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" strokeweight="2pt">
            <v:textbox>
              <w:txbxContent>
                <w:p w:rsidR="00362D47" w:rsidRPr="00495308" w:rsidRDefault="00362D47" w:rsidP="00D04B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607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left:0;text-align:left;margin-left:116.25pt;margin-top:2.05pt;width:66pt;height:27pt;z-index:251628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" strokeweight="2pt">
            <v:textbox>
              <w:txbxContent>
                <w:p w:rsidR="00362D47" w:rsidRPr="00495308" w:rsidRDefault="00362D47" w:rsidP="00D04B33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599</w:t>
                  </w:r>
                </w:p>
              </w:txbxContent>
            </v:textbox>
          </v:roundrect>
        </w:pict>
      </w:r>
      <w:r>
        <w:rPr>
          <w:rFonts w:cs="Arial"/>
          <w:b/>
          <w:sz w:val="32"/>
          <w:szCs w:val="32"/>
        </w:rPr>
        <w:t>11</w:t>
      </w:r>
      <w:r>
        <w:rPr>
          <w:rFonts w:cs="Arial"/>
          <w:sz w:val="32"/>
          <w:szCs w:val="32"/>
        </w:rPr>
        <w:t xml:space="preserve">-)                                                                                         </w:t>
      </w:r>
    </w:p>
    <w:p w:rsidR="00362D47" w:rsidRDefault="00362D47" w:rsidP="00764096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Yukarıdaki sayıların </w:t>
      </w:r>
      <w:r w:rsidRPr="00F16F69">
        <w:rPr>
          <w:rFonts w:cs="Arial"/>
          <w:b/>
          <w:sz w:val="32"/>
          <w:szCs w:val="32"/>
          <w:u w:val="single"/>
        </w:rPr>
        <w:t>büyükten küçüğe</w:t>
      </w:r>
      <w:r>
        <w:rPr>
          <w:rFonts w:cs="Arial"/>
          <w:sz w:val="32"/>
          <w:szCs w:val="32"/>
        </w:rPr>
        <w:t xml:space="preserve"> sıralaması hangi seçenekte verilmiştir?</w:t>
      </w:r>
    </w:p>
    <w:p w:rsidR="00362D47" w:rsidRPr="00D04B33" w:rsidRDefault="00362D47" w:rsidP="00723C63">
      <w:pPr>
        <w:pStyle w:val="ListParagraph"/>
        <w:numPr>
          <w:ilvl w:val="0"/>
          <w:numId w:val="9"/>
        </w:numPr>
        <w:tabs>
          <w:tab w:val="left" w:pos="1845"/>
        </w:tabs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 xml:space="preserve">607 &gt; 599 &gt; 600 &gt; 588             </w:t>
      </w:r>
      <w:r>
        <w:rPr>
          <w:rFonts w:cs="Arial"/>
          <w:sz w:val="32"/>
          <w:szCs w:val="32"/>
        </w:rPr>
        <w:tab/>
        <w:t>C) 607 &gt; 600 &gt; 599 &gt; 588</w:t>
      </w:r>
    </w:p>
    <w:p w:rsidR="00362D47" w:rsidRPr="00D04B33" w:rsidRDefault="00362D47" w:rsidP="00723C63">
      <w:pPr>
        <w:pStyle w:val="ListParagraph"/>
        <w:numPr>
          <w:ilvl w:val="0"/>
          <w:numId w:val="9"/>
        </w:num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7" o:spid="_x0000_s1061" type="#_x0000_t98" style="position:absolute;left:0;text-align:left;margin-left:344.25pt;margin-top:20.75pt;width:56.25pt;height:45.3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D315A0" w:rsidRDefault="00362D47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8" o:spid="_x0000_s1062" type="#_x0000_t98" style="position:absolute;left:0;text-align:left;margin-left:411.75pt;margin-top:16.25pt;width:55.5pt;height:46.1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D315A0" w:rsidRDefault="00362D47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 w:rsidRPr="00D315A0">
                    <w:rPr>
                      <w:sz w:val="32"/>
                      <w:szCs w:val="32"/>
                    </w:rPr>
                    <w:t>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2" o:spid="_x0000_s1063" type="#_x0000_t98" style="position:absolute;left:0;text-align:left;margin-left:29.25pt;margin-top:22.25pt;width:47.25pt;height:44.2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" fillcolor="gray">
            <v:fill color2="#d9d9d9" rotate="t" angle="180" colors="0 #bcbcbc;22938f #d0d0d0;1 #ededed" focus="100%" type="gradient"/>
            <v:shadow on="t" color="black" opacity="26214f" origin=",-.5" offset="0,3pt"/>
            <v:textbox>
              <w:txbxContent>
                <w:p w:rsidR="00362D47" w:rsidRPr="0089176D" w:rsidRDefault="00362D47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3" o:spid="_x0000_s1064" type="#_x0000_t98" style="position:absolute;left:0;text-align:left;margin-left:84.75pt;margin-top:23pt;width:52.5pt;height:43.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D315A0" w:rsidRDefault="00362D47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6" o:spid="_x0000_s1065" type="#_x0000_t98" style="position:absolute;left:0;text-align:left;margin-left:273.75pt;margin-top:20.8pt;width:56.25pt;height:45.3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D315A0" w:rsidRDefault="00362D47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5" o:spid="_x0000_s1066" type="#_x0000_t98" style="position:absolute;left:0;text-align:left;margin-left:207.75pt;margin-top:21.5pt;width:55.5pt;height:45.3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D315A0" w:rsidRDefault="00362D47" w:rsidP="0089176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tay Kaydırma 34" o:spid="_x0000_s1067" type="#_x0000_t98" style="position:absolute;left:0;text-align:left;margin-left:145.5pt;margin-top:23pt;width:53.25pt;height:43.8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D315A0" w:rsidRDefault="00362D47" w:rsidP="000A526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54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>607 &gt; 588 &gt; 599 &gt; 600</w:t>
      </w:r>
    </w:p>
    <w:p w:rsidR="00362D47" w:rsidRDefault="00362D47" w:rsidP="0089176D">
      <w:p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12</w:t>
      </w:r>
      <w:r w:rsidRPr="00DA193F">
        <w:rPr>
          <w:rFonts w:cs="Arial"/>
          <w:sz w:val="32"/>
          <w:szCs w:val="32"/>
        </w:rPr>
        <w:t>-)</w:t>
      </w:r>
      <w:r>
        <w:rPr>
          <w:rFonts w:cs="Arial"/>
          <w:sz w:val="32"/>
          <w:szCs w:val="32"/>
        </w:rPr>
        <w:t xml:space="preserve">   </w:t>
      </w:r>
      <w:r w:rsidRPr="007B0221">
        <w:rPr>
          <w:rFonts w:cs="Arial"/>
          <w:b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</w:t>
      </w:r>
      <w:r>
        <w:rPr>
          <w:rFonts w:cs="Arial"/>
          <w:sz w:val="32"/>
          <w:szCs w:val="32"/>
        </w:rPr>
        <w:tab/>
      </w:r>
    </w:p>
    <w:p w:rsidR="00362D47" w:rsidRDefault="00362D47" w:rsidP="00F51175">
      <w:p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örüntüsünde  noktalı yere hangi sayı gelmelidir</w:t>
      </w:r>
      <w:r w:rsidRPr="00DA193F">
        <w:rPr>
          <w:rFonts w:cs="Arial"/>
          <w:sz w:val="32"/>
          <w:szCs w:val="32"/>
        </w:rPr>
        <w:t xml:space="preserve">?      </w:t>
      </w:r>
    </w:p>
    <w:p w:rsidR="00362D47" w:rsidRDefault="00362D47" w:rsidP="00723C63">
      <w:pPr>
        <w:pStyle w:val="ListParagraph"/>
        <w:numPr>
          <w:ilvl w:val="0"/>
          <w:numId w:val="8"/>
        </w:num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Çerçeve 67" o:spid="_x0000_s1068" style="position:absolute;left:0;text-align:left;margin-left:396pt;margin-top:26.05pt;width:81.75pt;height:37.5pt;z-index:251682816;visibility:visible;v-text-anchor:middle" coordsize="103822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" adj="0,,0" path="m,l1038225,r,476250l,476250,,xm59531,59531r,357188l978694,416719r,-357188l59531,59531xe" fillcolor="gray">
            <v:fill color2="#d9d9d9" rotate="t" angle="180" colors="0 #bcbcbc;22938f #d0d0d0;1 #ededed" focus="100%" type="gradient"/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038225,0;1038225,476250;0,476250;0,0;59531,59531;59531,416719;978694,416719;978694,59531;59531,5953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61" o:spid="_x0000_s1069" style="position:absolute;left:0;text-align:left;margin-left:174pt;margin-top:26.05pt;width:82.5pt;height:37.5pt;z-index:251680768;visibility:visible;v-text-anchor:middle" coordsize="10477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" adj="0,,0" path="m,l1047750,r,476250l,476250,,xm59531,59531r,357188l988219,416719r,-357188l59531,59531xe" fillcolor="gray">
            <v:fill color2="#d9d9d9" rotate="t" angle="180" colors="0 #bcbcbc;22938f #d0d0d0;1 #ededed" focus="100%" type="gradient"/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047750,0;1047750,476250;0,476250;0,0;59531,59531;59531,416719;988219,416719;988219,59531;59531,5953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2" o:spid="_x0000_s1070" style="position:absolute;left:0;text-align:left;margin-left:55.5pt;margin-top:26.05pt;width:77.25pt;height:37.5pt;z-index:251679744;visibility:visible;v-text-anchor:middle" coordsize="9810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" adj="0,,0" path="m,l981075,r,476250l,476250,,xm59531,59531r,357188l921544,416719r,-357188l59531,59531xe" fillcolor="gray">
            <v:fill color2="#d9d9d9" rotate="t" angle="180" colors="0 #bcbcbc;22938f #d0d0d0;1 #ededed" focus="100%" type="gradient"/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981075,0;981075,476250;0,476250;0,0;59531,59531;59531,416719;921544,416719;921544,59531;59531,5953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66" o:spid="_x0000_s1071" style="position:absolute;left:0;text-align:left;margin-left:291.75pt;margin-top:26.05pt;width:81pt;height:37.5pt;z-index:251681792;visibility:visible;v-text-anchor:middle" coordsize="10287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" adj="0,,0" path="m,l1028700,r,476250l,476250,,xm59531,59531r,357188l969169,416719r,-357188l59531,59531xe" fillcolor="gray">
            <v:fill color2="#d9d9d9" rotate="t" angle="180" colors="0 #bcbcbc;22938f #d0d0d0;1 #ededed" focus="100%" type="gradient"/>
            <v:stroke joinstyle="round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028700,0;1028700,476250;0,476250;0,0;59531,59531;59531,416719;969169,416719;969169,59531;59531,59531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rFonts w:cs="Arial"/>
          <w:sz w:val="32"/>
          <w:szCs w:val="32"/>
        </w:rPr>
        <w:t>58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B) 62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C) 70</w:t>
      </w:r>
    </w:p>
    <w:p w:rsidR="00362D47" w:rsidRDefault="00362D47" w:rsidP="006C1C65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13</w:t>
      </w:r>
      <w:r w:rsidRPr="00E75B4E">
        <w:rPr>
          <w:rFonts w:cs="Arial"/>
          <w:sz w:val="32"/>
          <w:szCs w:val="32"/>
        </w:rPr>
        <w:t xml:space="preserve">-) </w:t>
      </w:r>
      <w:r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ab/>
        <w:t>781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257</w:t>
      </w:r>
      <w:r>
        <w:rPr>
          <w:rFonts w:cs="Arial"/>
          <w:sz w:val="32"/>
          <w:szCs w:val="32"/>
        </w:rPr>
        <w:tab/>
        <w:t>123</w:t>
      </w:r>
      <w:r>
        <w:rPr>
          <w:rFonts w:cs="Arial"/>
          <w:sz w:val="32"/>
          <w:szCs w:val="32"/>
        </w:rPr>
        <w:tab/>
        <w:t>286</w:t>
      </w:r>
    </w:p>
    <w:p w:rsidR="00362D47" w:rsidRPr="006C1C65" w:rsidRDefault="00362D47" w:rsidP="006C1C65">
      <w:pPr>
        <w:tabs>
          <w:tab w:val="left" w:pos="1575"/>
          <w:tab w:val="left" w:pos="3120"/>
          <w:tab w:val="left" w:pos="4185"/>
          <w:tab w:val="left" w:pos="6450"/>
          <w:tab w:val="left" w:pos="8505"/>
        </w:tabs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32-Nokta Yıldız 63" o:spid="_x0000_s1072" type="#_x0000_t60" style="position:absolute;margin-left:56.2pt;margin-top:30.9pt;width:95.25pt;height:48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62D47" w:rsidRPr="00240601" w:rsidRDefault="00362D47" w:rsidP="00AF3215">
                  <w:pPr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 w:rsidRPr="00240601">
                    <w:rPr>
                      <w:color w:val="000000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32-Nokta Yıldız 65" o:spid="_x0000_s1073" type="#_x0000_t60" style="position:absolute;margin-left:364.5pt;margin-top:21.15pt;width:90pt;height:58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62D47" w:rsidRPr="006C1C65" w:rsidRDefault="00362D47" w:rsidP="00AF3215">
                  <w:pPr>
                    <w:jc w:val="center"/>
                    <w:rPr>
                      <w:sz w:val="32"/>
                      <w:szCs w:val="32"/>
                    </w:rPr>
                  </w:pPr>
                  <w:r w:rsidRPr="006C1C65">
                    <w:rPr>
                      <w:sz w:val="32"/>
                      <w:szCs w:val="32"/>
                    </w:rPr>
                    <w:t xml:space="preserve">   3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Yukarıdaki sayılardan kaç tanesi </w:t>
      </w:r>
      <w:r w:rsidRPr="004932E4">
        <w:rPr>
          <w:rFonts w:cs="Arial"/>
          <w:b/>
          <w:sz w:val="32"/>
          <w:szCs w:val="32"/>
          <w:u w:val="single"/>
        </w:rPr>
        <w:t>tek sayıdır</w:t>
      </w:r>
      <w:r>
        <w:rPr>
          <w:rFonts w:cs="Arial"/>
          <w:sz w:val="32"/>
          <w:szCs w:val="32"/>
        </w:rPr>
        <w:t>?</w:t>
      </w:r>
      <w:r>
        <w:rPr>
          <w:noProof/>
          <w:lang w:eastAsia="tr-TR"/>
        </w:rPr>
        <w:pict>
          <v:shape id="32-Nokta Yıldız 64" o:spid="_x0000_s1074" type="#_x0000_t60" style="position:absolute;margin-left:215.25pt;margin-top:24.65pt;width:88.5pt;height:58.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6C1C65" w:rsidRDefault="00362D47" w:rsidP="006C1C65">
                  <w:pPr>
                    <w:jc w:val="center"/>
                    <w:rPr>
                      <w:sz w:val="32"/>
                      <w:szCs w:val="32"/>
                    </w:rPr>
                  </w:pPr>
                  <w:r w:rsidRPr="006C1C65"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                                        </w:t>
      </w:r>
    </w:p>
    <w:p w:rsidR="00362D47" w:rsidRPr="006E1EB1" w:rsidRDefault="00362D47" w:rsidP="006E1EB1">
      <w:pPr>
        <w:pStyle w:val="ListParagraph"/>
        <w:numPr>
          <w:ilvl w:val="0"/>
          <w:numId w:val="18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       </w:t>
      </w:r>
      <w:r w:rsidRPr="006E1EB1"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 xml:space="preserve">               </w:t>
      </w:r>
      <w:r w:rsidRPr="006E1EB1">
        <w:rPr>
          <w:rFonts w:cs="Arial"/>
          <w:sz w:val="32"/>
          <w:szCs w:val="32"/>
        </w:rPr>
        <w:t>B)</w:t>
      </w:r>
      <w:r>
        <w:rPr>
          <w:rFonts w:cs="Arial"/>
          <w:sz w:val="32"/>
          <w:szCs w:val="32"/>
        </w:rPr>
        <w:t xml:space="preserve">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     C)</w:t>
      </w:r>
    </w:p>
    <w:p w:rsidR="00362D47" w:rsidRDefault="00362D47" w:rsidP="000E0FEE">
      <w:pPr>
        <w:jc w:val="both"/>
        <w:rPr>
          <w:noProof/>
          <w:sz w:val="32"/>
          <w:szCs w:val="32"/>
          <w:lang w:eastAsia="tr-TR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" o:spid="_x0000_s1075" type="#_x0000_t176" style="position:absolute;left:0;text-align:left;margin-left:33pt;margin-top:-6.8pt;width:54.75pt;height:28.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FF4547" w:rsidRDefault="00362D47" w:rsidP="00FF4547">
                  <w:pPr>
                    <w:jc w:val="center"/>
                    <w:rPr>
                      <w:sz w:val="32"/>
                      <w:szCs w:val="32"/>
                    </w:rPr>
                  </w:pPr>
                  <w:r w:rsidRPr="00FF4547">
                    <w:rPr>
                      <w:sz w:val="32"/>
                      <w:szCs w:val="32"/>
                    </w:rPr>
                    <w:t>…..</w:t>
                  </w:r>
                </w:p>
              </w:txbxContent>
            </v:textbox>
          </v:shape>
        </w:pict>
      </w:r>
      <w:r>
        <w:rPr>
          <w:rFonts w:cs="Arial"/>
          <w:b/>
          <w:sz w:val="32"/>
          <w:szCs w:val="32"/>
        </w:rPr>
        <w:t>14</w:t>
      </w:r>
      <w:r w:rsidRPr="00FF4547">
        <w:rPr>
          <w:rFonts w:cs="Arial"/>
          <w:b/>
          <w:sz w:val="32"/>
          <w:szCs w:val="32"/>
        </w:rPr>
        <w:t>-)</w:t>
      </w:r>
      <w:r w:rsidRPr="00FF4547">
        <w:rPr>
          <w:b/>
          <w:noProof/>
          <w:color w:val="0000FF"/>
          <w:lang w:eastAsia="tr-TR"/>
        </w:rPr>
        <w:t xml:space="preserve">  </w:t>
      </w:r>
      <w:r w:rsidRPr="00FF4547">
        <w:rPr>
          <w:b/>
          <w:noProof/>
          <w:color w:val="0000FF"/>
          <w:sz w:val="32"/>
          <w:szCs w:val="32"/>
          <w:lang w:eastAsia="tr-TR"/>
        </w:rPr>
        <w:t xml:space="preserve"> </w:t>
      </w:r>
      <w:r w:rsidRPr="00FF4547">
        <w:rPr>
          <w:b/>
          <w:noProof/>
          <w:sz w:val="32"/>
          <w:szCs w:val="32"/>
          <w:lang w:eastAsia="tr-TR"/>
        </w:rPr>
        <w:t xml:space="preserve">               - 348 = 196</w:t>
      </w:r>
      <w:r>
        <w:rPr>
          <w:noProof/>
          <w:sz w:val="32"/>
          <w:szCs w:val="32"/>
          <w:lang w:eastAsia="tr-TR"/>
        </w:rPr>
        <w:t xml:space="preserve">     çıkarma işleminde eksilen sayı aşağıdakilerden </w:t>
      </w:r>
    </w:p>
    <w:p w:rsidR="00362D47" w:rsidRDefault="00362D47" w:rsidP="000E0FEE">
      <w:pPr>
        <w:jc w:val="both"/>
        <w:rPr>
          <w:rFonts w:cs="Arial"/>
          <w:sz w:val="32"/>
          <w:szCs w:val="32"/>
        </w:rPr>
      </w:pPr>
      <w:r>
        <w:rPr>
          <w:noProof/>
          <w:sz w:val="32"/>
          <w:szCs w:val="32"/>
          <w:lang w:eastAsia="tr-TR"/>
        </w:rPr>
        <w:t xml:space="preserve">hangisidir   </w:t>
      </w:r>
      <w:r>
        <w:rPr>
          <w:rFonts w:cs="Arial"/>
          <w:sz w:val="32"/>
          <w:szCs w:val="32"/>
        </w:rPr>
        <w:t>?</w:t>
      </w:r>
    </w:p>
    <w:p w:rsidR="00362D47" w:rsidRPr="00D77CAE" w:rsidRDefault="00362D47" w:rsidP="00723C63">
      <w:pPr>
        <w:pStyle w:val="ListParagraph"/>
        <w:numPr>
          <w:ilvl w:val="0"/>
          <w:numId w:val="12"/>
        </w:numPr>
        <w:jc w:val="both"/>
        <w:rPr>
          <w:noProof/>
          <w:color w:val="000000"/>
          <w:sz w:val="32"/>
          <w:szCs w:val="32"/>
          <w:lang w:eastAsia="tr-TR"/>
        </w:rPr>
      </w:pPr>
      <w:r>
        <w:rPr>
          <w:noProof/>
          <w:color w:val="000000"/>
          <w:sz w:val="32"/>
          <w:szCs w:val="32"/>
          <w:lang w:eastAsia="tr-TR"/>
        </w:rPr>
        <w:t>524                      B) 534</w:t>
      </w:r>
      <w:r>
        <w:rPr>
          <w:noProof/>
          <w:color w:val="000000"/>
          <w:sz w:val="32"/>
          <w:szCs w:val="32"/>
          <w:lang w:eastAsia="tr-TR"/>
        </w:rPr>
        <w:tab/>
        <w:t xml:space="preserve">          </w:t>
      </w:r>
      <w:r>
        <w:rPr>
          <w:noProof/>
          <w:color w:val="000000"/>
          <w:sz w:val="32"/>
          <w:szCs w:val="32"/>
          <w:lang w:eastAsia="tr-TR"/>
        </w:rPr>
        <w:tab/>
        <w:t xml:space="preserve">  C) 544</w:t>
      </w:r>
    </w:p>
    <w:p w:rsidR="00362D47" w:rsidRDefault="00362D47" w:rsidP="000E0FEE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rect id="Dikdörtgen 40" o:spid="_x0000_s1076" style="position:absolute;left:0;text-align:left;margin-left:255.75pt;margin-top:26.8pt;width:147pt;height:30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E929C9" w:rsidRDefault="00362D47" w:rsidP="00E929C9">
                  <w:pPr>
                    <w:rPr>
                      <w:sz w:val="32"/>
                      <w:szCs w:val="32"/>
                    </w:rPr>
                  </w:pPr>
                  <w:smartTag w:uri="urn:schemas-microsoft-com:office:smarttags" w:element="metricconverter">
                    <w:smartTagPr>
                      <w:attr w:name="ProductID" w:val="2 m"/>
                    </w:smartTagPr>
                    <w:r>
                      <w:rPr>
                        <w:sz w:val="32"/>
                        <w:szCs w:val="32"/>
                      </w:rPr>
                      <w:t>2 m</w:t>
                    </w:r>
                  </w:smartTag>
                  <w:r>
                    <w:rPr>
                      <w:sz w:val="32"/>
                      <w:szCs w:val="32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9 cm"/>
                    </w:smartTagPr>
                    <w:r>
                      <w:rPr>
                        <w:sz w:val="32"/>
                        <w:szCs w:val="32"/>
                      </w:rPr>
                      <w:t>9 cm</w:t>
                    </w:r>
                  </w:smartTag>
                  <w:r>
                    <w:rPr>
                      <w:sz w:val="32"/>
                      <w:szCs w:val="32"/>
                    </w:rPr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209 cm"/>
                    </w:smartTagPr>
                    <w:r>
                      <w:rPr>
                        <w:sz w:val="32"/>
                        <w:szCs w:val="32"/>
                      </w:rPr>
                      <w:t>209</w:t>
                    </w:r>
                    <w:r w:rsidRPr="00E929C9">
                      <w:rPr>
                        <w:sz w:val="32"/>
                        <w:szCs w:val="32"/>
                      </w:rPr>
                      <w:t xml:space="preserve"> cm</w:t>
                    </w:r>
                  </w:smartTag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9" o:spid="_x0000_s1077" type="#_x0000_t109" style="position:absolute;left:0;text-align:left;margin-left:60pt;margin-top:29.8pt;width:130.5pt;height:30.7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E929C9" w:rsidRDefault="00362D47" w:rsidP="00E929C9">
                  <w:pPr>
                    <w:rPr>
                      <w:sz w:val="32"/>
                      <w:szCs w:val="32"/>
                    </w:rPr>
                  </w:pPr>
                  <w:smartTag w:uri="urn:schemas-microsoft-com:office:smarttags" w:element="metricconverter">
                    <w:smartTagPr>
                      <w:attr w:name="ProductID" w:val="500 cm"/>
                    </w:smartTagPr>
                    <w:r>
                      <w:rPr>
                        <w:sz w:val="32"/>
                        <w:szCs w:val="32"/>
                      </w:rPr>
                      <w:t>500 cm</w:t>
                    </w:r>
                  </w:smartTag>
                  <w:r>
                    <w:rPr>
                      <w:sz w:val="32"/>
                      <w:szCs w:val="32"/>
                    </w:rPr>
                    <w:t xml:space="preserve"> = </w:t>
                  </w:r>
                  <w:r w:rsidRPr="00E929C9">
                    <w:rPr>
                      <w:sz w:val="32"/>
                      <w:szCs w:val="32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50 m"/>
                    </w:smartTagPr>
                    <w:r>
                      <w:rPr>
                        <w:sz w:val="32"/>
                        <w:szCs w:val="32"/>
                      </w:rPr>
                      <w:t>50 m</w:t>
                    </w:r>
                  </w:smartTag>
                </w:p>
              </w:txbxContent>
            </v:textbox>
          </v:shape>
        </w:pict>
      </w:r>
      <w:r w:rsidRPr="00D77CAE">
        <w:rPr>
          <w:rFonts w:cs="Arial"/>
          <w:b/>
          <w:sz w:val="32"/>
          <w:szCs w:val="32"/>
        </w:rPr>
        <w:t>15</w:t>
      </w:r>
      <w:r>
        <w:rPr>
          <w:rFonts w:cs="Arial"/>
          <w:sz w:val="32"/>
          <w:szCs w:val="32"/>
        </w:rPr>
        <w:t xml:space="preserve">-) Aşağıdaki çevirmelerden hangisi </w:t>
      </w:r>
      <w:r>
        <w:rPr>
          <w:rFonts w:cs="Arial"/>
          <w:b/>
          <w:sz w:val="32"/>
          <w:szCs w:val="32"/>
          <w:u w:val="single"/>
        </w:rPr>
        <w:t>yanlıştır</w:t>
      </w:r>
      <w:r w:rsidRPr="009D63D4">
        <w:rPr>
          <w:rFonts w:cs="Arial"/>
          <w:b/>
          <w:sz w:val="32"/>
          <w:szCs w:val="32"/>
          <w:u w:val="single"/>
        </w:rPr>
        <w:t>?</w:t>
      </w:r>
      <w:r>
        <w:rPr>
          <w:rFonts w:cs="Arial"/>
          <w:sz w:val="32"/>
          <w:szCs w:val="32"/>
        </w:rPr>
        <w:t xml:space="preserve"> </w:t>
      </w:r>
    </w:p>
    <w:p w:rsidR="00362D47" w:rsidRDefault="00362D47" w:rsidP="00723C63">
      <w:pPr>
        <w:pStyle w:val="ListParagraph"/>
        <w:numPr>
          <w:ilvl w:val="0"/>
          <w:numId w:val="4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                                B)                                           </w:t>
      </w:r>
    </w:p>
    <w:p w:rsidR="00362D47" w:rsidRDefault="00362D47" w:rsidP="00AE7C9E">
      <w:pPr>
        <w:pStyle w:val="ListParagraph"/>
        <w:ind w:left="1065"/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rect id="Dikdörtgen 41" o:spid="_x0000_s1078" style="position:absolute;left:0;text-align:left;margin-left:60pt;margin-top:24.35pt;width:150.75pt;height:33.7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E929C9" w:rsidRDefault="00362D47" w:rsidP="00E929C9">
                  <w:pPr>
                    <w:rPr>
                      <w:sz w:val="32"/>
                      <w:szCs w:val="32"/>
                    </w:rPr>
                  </w:pPr>
                  <w:bookmarkStart w:id="0" w:name="_GoBack"/>
                  <w:bookmarkEnd w:id="0"/>
                  <w:smartTag w:uri="urn:schemas-microsoft-com:office:smarttags" w:element="metricconverter">
                    <w:smartTagPr>
                      <w:attr w:name="ProductID" w:val="402 cm"/>
                    </w:smartTagPr>
                    <w:r>
                      <w:rPr>
                        <w:sz w:val="32"/>
                        <w:szCs w:val="32"/>
                      </w:rPr>
                      <w:t>402 cm</w:t>
                    </w:r>
                  </w:smartTag>
                  <w:r>
                    <w:rPr>
                      <w:sz w:val="32"/>
                      <w:szCs w:val="32"/>
                    </w:rPr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4 m"/>
                    </w:smartTagPr>
                    <w:r>
                      <w:rPr>
                        <w:sz w:val="32"/>
                        <w:szCs w:val="32"/>
                      </w:rPr>
                      <w:t>4 m</w:t>
                    </w:r>
                  </w:smartTag>
                  <w:r>
                    <w:rPr>
                      <w:sz w:val="32"/>
                      <w:szCs w:val="32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 cm"/>
                    </w:smartTagPr>
                    <w:r>
                      <w:rPr>
                        <w:sz w:val="32"/>
                        <w:szCs w:val="32"/>
                      </w:rPr>
                      <w:t>2</w:t>
                    </w:r>
                    <w:r w:rsidRPr="00E929C9">
                      <w:rPr>
                        <w:sz w:val="32"/>
                        <w:szCs w:val="32"/>
                      </w:rPr>
                      <w:t xml:space="preserve"> cm</w:t>
                    </w:r>
                  </w:smartTag>
                </w:p>
              </w:txbxContent>
            </v:textbox>
          </v:rect>
        </w:pict>
      </w:r>
    </w:p>
    <w:p w:rsidR="00362D47" w:rsidRPr="00AE7C9E" w:rsidRDefault="00362D47" w:rsidP="00AE7C9E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</w:t>
      </w:r>
      <w:r w:rsidRPr="00AE7C9E">
        <w:rPr>
          <w:rFonts w:cs="Arial"/>
          <w:sz w:val="32"/>
          <w:szCs w:val="32"/>
        </w:rPr>
        <w:t xml:space="preserve">C) </w:t>
      </w:r>
    </w:p>
    <w:p w:rsidR="00362D47" w:rsidRDefault="00362D47" w:rsidP="009D63D4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Çerçeve 18" o:spid="_x0000_s1079" style="position:absolute;left:0;text-align:left;margin-left:223.5pt;margin-top:26.5pt;width:90.75pt;height:30pt;z-index:251659264;visibility:visible;v-text-anchor:middle" coordsize="115252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" adj="0,,0" path="m,l1152525,r,381000l,381000,,xm47625,47625r,285750l1104900,333375r,-285750l47625,47625xe" strokecolor="#4f81bd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152525,0;1152525,381000;0,381000;0,0;47625,47625;47625,333375;1104900,333375;1104900,47625;47625,47625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19" o:spid="_x0000_s1080" style="position:absolute;left:0;text-align:left;margin-left:375.75pt;margin-top:26.5pt;width:99pt;height:30pt;z-index:251660288;visibility:visible;v-text-anchor:middle" coordsize="125730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" adj="0,,0" path="m,l1257300,r,381000l,381000,,xm47625,47625r,285750l1209675,333375r,-285750l47625,47625xe" strokecolor="#8064a2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257300,0;1257300,381000;0,381000;0,0;47625,47625;47625,333375;1209675,333375;1209675,47625;47625,47625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Çerçeve 17" o:spid="_x0000_s1081" style="position:absolute;left:0;text-align:left;margin-left:59.95pt;margin-top:26.5pt;width:99.75pt;height:30.75pt;z-index:251658240;visibility:visible;v-text-anchor:middle" coordsize="126682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" adj="0,,0" path="m,l1266825,r,390525l,390525,,xm48816,48816r,292893l1218009,341709r,-292893l48816,48816xe" strokecolor="#c0504d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0,0;1266825,0;1266825,390525;0,390525;0,0;48816,48816;48816,341709;1218009,341709;1218009,48816;48816,48816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9D63D4">
        <w:rPr>
          <w:rFonts w:cs="Arial"/>
          <w:b/>
          <w:sz w:val="32"/>
          <w:szCs w:val="32"/>
        </w:rPr>
        <w:t>16</w:t>
      </w:r>
      <w:r w:rsidRPr="00083FAC">
        <w:rPr>
          <w:rFonts w:cs="Arial"/>
          <w:sz w:val="32"/>
          <w:szCs w:val="32"/>
        </w:rPr>
        <w:t xml:space="preserve">-) </w:t>
      </w:r>
      <w:r>
        <w:rPr>
          <w:rFonts w:cs="Arial"/>
          <w:sz w:val="32"/>
          <w:szCs w:val="32"/>
        </w:rPr>
        <w:t xml:space="preserve"> Aşağıdaki karşılaştırmalardan </w:t>
      </w:r>
      <w:r w:rsidRPr="00083FAC">
        <w:rPr>
          <w:rFonts w:cs="Arial"/>
          <w:sz w:val="32"/>
          <w:szCs w:val="32"/>
        </w:rPr>
        <w:t xml:space="preserve"> hangisi </w:t>
      </w:r>
      <w:r>
        <w:rPr>
          <w:rFonts w:cs="Arial"/>
          <w:b/>
          <w:sz w:val="32"/>
          <w:szCs w:val="32"/>
          <w:u w:val="single"/>
        </w:rPr>
        <w:t>doğrudur</w:t>
      </w:r>
      <w:r w:rsidRPr="00807C02">
        <w:rPr>
          <w:rFonts w:cs="Arial"/>
          <w:b/>
          <w:sz w:val="32"/>
          <w:szCs w:val="32"/>
          <w:u w:val="single"/>
        </w:rPr>
        <w:t xml:space="preserve"> ?</w:t>
      </w:r>
      <w:r w:rsidRPr="00083FAC">
        <w:rPr>
          <w:rFonts w:cs="Arial"/>
          <w:sz w:val="32"/>
          <w:szCs w:val="32"/>
        </w:rPr>
        <w:t xml:space="preserve">  </w:t>
      </w:r>
    </w:p>
    <w:p w:rsidR="00362D47" w:rsidRPr="00083FAC" w:rsidRDefault="00362D47" w:rsidP="00E6544E">
      <w:pPr>
        <w:pStyle w:val="ListParagraph"/>
        <w:numPr>
          <w:ilvl w:val="0"/>
          <w:numId w:val="19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509 &gt; 512                 B)      664 &lt; 666  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C) </w:t>
      </w:r>
      <w:r w:rsidRPr="00083FAC">
        <w:rPr>
          <w:rFonts w:cs="Arial"/>
          <w:sz w:val="32"/>
          <w:szCs w:val="32"/>
        </w:rPr>
        <w:t xml:space="preserve">   </w:t>
      </w:r>
      <w:r>
        <w:rPr>
          <w:rFonts w:cs="Arial"/>
          <w:sz w:val="32"/>
          <w:szCs w:val="32"/>
        </w:rPr>
        <w:t xml:space="preserve">   300 &lt; 299</w:t>
      </w:r>
      <w:r w:rsidRPr="00083FAC">
        <w:rPr>
          <w:rFonts w:cs="Arial"/>
          <w:sz w:val="32"/>
          <w:szCs w:val="32"/>
        </w:rPr>
        <w:t xml:space="preserve">            </w:t>
      </w:r>
    </w:p>
    <w:p w:rsidR="00362D47" w:rsidRPr="009D63D4" w:rsidRDefault="00362D47" w:rsidP="009D63D4">
      <w:pPr>
        <w:jc w:val="both"/>
        <w:rPr>
          <w:rFonts w:cs="Arial"/>
          <w:sz w:val="32"/>
          <w:szCs w:val="32"/>
        </w:rPr>
      </w:pPr>
      <w:r w:rsidRPr="009D63D4">
        <w:rPr>
          <w:rFonts w:cs="Arial"/>
          <w:b/>
          <w:sz w:val="32"/>
          <w:szCs w:val="32"/>
        </w:rPr>
        <w:t>17-</w:t>
      </w:r>
      <w:r>
        <w:rPr>
          <w:rFonts w:cs="Arial"/>
          <w:sz w:val="32"/>
          <w:szCs w:val="32"/>
        </w:rPr>
        <w:t xml:space="preserve">) Gamze, annesi ve babasının yaşları toplama 112 ‘dir.Annesi 45 yaşındadır.Babası ise annesinden 5 yaş büyük olduğuna göre Gamze kaç yaşındadır  </w:t>
      </w:r>
      <w:r w:rsidRPr="009D63D4">
        <w:rPr>
          <w:rFonts w:cs="Arial"/>
          <w:sz w:val="32"/>
          <w:szCs w:val="32"/>
        </w:rPr>
        <w:t>?</w:t>
      </w:r>
    </w:p>
    <w:p w:rsidR="00362D47" w:rsidRPr="00D61BC8" w:rsidRDefault="00362D47" w:rsidP="00723C63">
      <w:pPr>
        <w:pStyle w:val="ListParagraph"/>
        <w:numPr>
          <w:ilvl w:val="0"/>
          <w:numId w:val="15"/>
        </w:numPr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>17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62</w:t>
      </w:r>
      <w:r>
        <w:rPr>
          <w:rFonts w:cs="Arial"/>
          <w:sz w:val="32"/>
          <w:szCs w:val="32"/>
        </w:rPr>
        <w:tab/>
        <w:t xml:space="preserve">                         C) 67</w:t>
      </w:r>
    </w:p>
    <w:p w:rsidR="00362D47" w:rsidRPr="0034742F" w:rsidRDefault="00362D47" w:rsidP="00D61BC8">
      <w:pPr>
        <w:pStyle w:val="ListParagraph"/>
        <w:ind w:left="786"/>
        <w:jc w:val="both"/>
        <w:rPr>
          <w:rFonts w:cs="Arial"/>
          <w:b/>
          <w:sz w:val="32"/>
          <w:szCs w:val="32"/>
        </w:rPr>
      </w:pPr>
    </w:p>
    <w:p w:rsidR="00362D47" w:rsidRDefault="00362D47" w:rsidP="0034742F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18-) </w:t>
      </w:r>
      <w:r>
        <w:rPr>
          <w:rFonts w:cs="Arial"/>
          <w:sz w:val="32"/>
          <w:szCs w:val="32"/>
        </w:rPr>
        <w:t>Burak , 37’den başlayıp ileriye doğru sekizer ritmik sayma yapıyor.5 saymada hangi sayıyı söylemiştir?</w:t>
      </w:r>
    </w:p>
    <w:p w:rsidR="00362D47" w:rsidRDefault="00362D47" w:rsidP="0034742F">
      <w:pPr>
        <w:pStyle w:val="ListParagraph"/>
        <w:numPr>
          <w:ilvl w:val="0"/>
          <w:numId w:val="17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61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       B) 69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77</w:t>
      </w:r>
    </w:p>
    <w:p w:rsidR="00362D47" w:rsidRDefault="00362D47" w:rsidP="00807C02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Yuvarlatılmış Çapraz Köşeli Dikdörtgen 56" o:spid="_x0000_s1082" style="position:absolute;left:0;text-align:left;margin-left:327pt;margin-top:53.5pt;width:75.75pt;height:35.25pt;z-index:251688960;visibility:visible;v-text-anchor:middle" coordsize="962025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" adj="-11796480,,5400" path="m74614,l962025,r,l962025,373061v,41208,-33406,74614,-74614,74614l,447675r,l,74614c,33406,33406,,74614,xe" fillcolor="#a7bfde" strokecolor="#4579b8">
            <v:fill color2="#e4ecf5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74614,0;962025,0;962025,0;962025,373061;887411,447675;0,447675;0,447675;0,74614;74614,0" o:connectangles="0,0,0,0,0,0,0,0,0" textboxrect="0,0,962025,447675"/>
            <v:handles>
              <v:h position="@3,#0" polar="10800,10800"/>
              <v:h position="#2,#1" polar="10800,10800" radiusrange="0,10800"/>
            </v:handles>
            <v:textbox>
              <w:txbxContent>
                <w:p w:rsidR="00362D47" w:rsidRPr="004010CF" w:rsidRDefault="00362D47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42" o:spid="_x0000_s1083" style="position:absolute;left:0;text-align:left;margin-left:203.25pt;margin-top:53.5pt;width:1in;height:35.25pt;z-index:251687936;visibility:visible;v-text-anchor:middle" coordsize="9144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" adj="-11796480,,5400" path="m74614,l914400,r,l914400,373061v,41208,-33406,74614,-74614,74614l,447675r,l,74614c,33406,33406,,74614,xe" fillcolor="#a7bfde" strokecolor="#4579b8">
            <v:fill color2="#e4ecf5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74614,0;914400,0;914400,0;914400,373061;839786,447675;0,447675;0,447675;0,74614;74614,0" o:connectangles="0,0,0,0,0,0,0,0,0" textboxrect="0,0,914400,447675"/>
            <v:handles>
              <v:h position="@3,#0" polar="10800,10800"/>
              <v:h position="#2,#1" polar="10800,10800" radiusrange="0,10800"/>
            </v:handles>
            <v:textbox>
              <w:txbxContent>
                <w:p w:rsidR="00362D47" w:rsidRPr="004010CF" w:rsidRDefault="00362D47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70</w:t>
                  </w:r>
                </w:p>
              </w:txbxContent>
            </v:textbox>
          </v:shape>
        </w:pict>
      </w:r>
      <w:r w:rsidRPr="007934D3">
        <w:rPr>
          <w:rFonts w:cs="Arial"/>
          <w:b/>
          <w:sz w:val="32"/>
          <w:szCs w:val="32"/>
        </w:rPr>
        <w:t>19</w:t>
      </w:r>
      <w:r>
        <w:rPr>
          <w:rFonts w:cs="Arial"/>
          <w:sz w:val="32"/>
          <w:szCs w:val="32"/>
        </w:rPr>
        <w:t>-) Nazenin 36 sayfa kitap okumuştur.Elif ise Nazenin’den 8 sayfa daha fazla okumuştur.Nazenin ile Elif toplam kaç sayfa kitap okumuştur?</w:t>
      </w:r>
    </w:p>
    <w:p w:rsidR="00362D47" w:rsidRPr="00807C02" w:rsidRDefault="00362D47" w:rsidP="00807C02">
      <w:pPr>
        <w:pStyle w:val="ListParagraph"/>
        <w:numPr>
          <w:ilvl w:val="0"/>
          <w:numId w:val="20"/>
        </w:num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Yuvarlatılmış Çapraz Köşeli Dikdörtgen 57" o:spid="_x0000_s1084" style="position:absolute;left:0;text-align:left;margin-left:71.25pt;margin-top:.05pt;width:1in;height:33.75pt;z-index:251689984;visibility:visible;v-text-anchor:middle" coordsize="914400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" adj="-11796480,,5400" path="m71439,l914400,r,l914400,357186v,39455,-31984,71439,-71439,71439l,428625r,l,71439c,31984,31984,,71439,xe" fillcolor="#a7bfde" strokecolor="#4579b8">
            <v:fill color2="#e4ecf5" rotate="t" angle="180" colors="0 #a3c4ff;22938f #bfd5ff;1 #e5eeff" focus="100%" type="gradient"/>
            <v:stroke joinstyle="miter"/>
            <v:shadow on="t" color="black" opacity="24903f" origin=",.5" offset="0,.5555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71439,0;914400,0;914400,0;914400,357186;842961,428625;0,428625;0,428625;0,71439;71439,0" o:connectangles="0,0,0,0,0,0,0,0,0" textboxrect="0,0,914400,428625"/>
            <v:handles>
              <v:h position="@3,#0" polar="10800,10800"/>
              <v:h position="#2,#1" polar="10800,10800" radiusrange="0,10800"/>
            </v:handles>
            <v:textbox>
              <w:txbxContent>
                <w:p w:rsidR="00362D47" w:rsidRPr="004010CF" w:rsidRDefault="00362D47" w:rsidP="004010CF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44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          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B)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C) </w:t>
      </w:r>
    </w:p>
    <w:p w:rsidR="00362D47" w:rsidRDefault="00362D47" w:rsidP="00700B6F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cs="Arial"/>
          <w:sz w:val="32"/>
          <w:szCs w:val="32"/>
        </w:rPr>
        <w:tab/>
      </w:r>
      <w:hyperlink r:id="rId7" w:history="1">
        <w:r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362D47" w:rsidRDefault="00362D47" w:rsidP="00D861AE">
      <w:pPr>
        <w:tabs>
          <w:tab w:val="left" w:pos="3075"/>
        </w:tabs>
        <w:jc w:val="both"/>
        <w:rPr>
          <w:rFonts w:cs="Arial"/>
          <w:sz w:val="32"/>
          <w:szCs w:val="32"/>
        </w:rPr>
      </w:pPr>
    </w:p>
    <w:p w:rsidR="00362D47" w:rsidRDefault="00362D47" w:rsidP="007934D3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8" o:spid="_x0000_s1085" type="#_x0000_t5" style="position:absolute;left:0;text-align:left;margin-left:402.75pt;margin-top:1.9pt;width:19.5pt;height:17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" strokeweight="2pt"/>
        </w:pict>
      </w:r>
      <w:r>
        <w:rPr>
          <w:noProof/>
          <w:lang w:eastAsia="tr-TR"/>
        </w:rPr>
        <w:pict>
          <v:rect id="Dikdörtgen 47" o:spid="_x0000_s1086" style="position:absolute;left:0;text-align:left;margin-left:365.25pt;margin-top:2.65pt;width:17.25pt;height:17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" strokeweight="2pt"/>
        </w:pict>
      </w:r>
      <w:r>
        <w:rPr>
          <w:noProof/>
          <w:lang w:eastAsia="tr-TR"/>
        </w:rPr>
        <w:pict>
          <v:shape id="İkizkenar Üçgen 43" o:spid="_x0000_s1087" type="#_x0000_t5" style="position:absolute;left:0;text-align:left;margin-left:71.25pt;margin-top:25.1pt;width:19.5pt;height:18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" strokeweight="2pt"/>
        </w:pict>
      </w:r>
      <w:r>
        <w:rPr>
          <w:noProof/>
          <w:lang w:eastAsia="tr-TR"/>
        </w:rPr>
        <w:pict>
          <v:rect id="Dikdörtgen 16" o:spid="_x0000_s1088" style="position:absolute;left:0;text-align:left;margin-left:53.25pt;margin-top:2.65pt;width:18pt;height:17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" strokeweight="2pt"/>
        </w:pict>
      </w:r>
      <w:r w:rsidRPr="007934D3">
        <w:rPr>
          <w:rFonts w:cs="Arial"/>
          <w:b/>
          <w:sz w:val="32"/>
          <w:szCs w:val="32"/>
        </w:rPr>
        <w:t xml:space="preserve">20-) </w:t>
      </w:r>
      <w:r>
        <w:rPr>
          <w:rFonts w:cs="Arial"/>
          <w:b/>
          <w:sz w:val="32"/>
          <w:szCs w:val="32"/>
        </w:rPr>
        <w:t xml:space="preserve">   </w:t>
      </w:r>
      <w:r>
        <w:rPr>
          <w:rFonts w:cs="Arial"/>
          <w:sz w:val="32"/>
          <w:szCs w:val="32"/>
        </w:rPr>
        <w:t xml:space="preserve">6        3                          Yandaki çıkarma işleminde        ve      yerine gelecek </w:t>
      </w:r>
    </w:p>
    <w:p w:rsidR="00362D47" w:rsidRDefault="00362D47" w:rsidP="008D15FE">
      <w:p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line id="Düz Bağlayıcı 44" o:spid="_x0000_s1089" style="position:absolute;left:0;text-align:left;flip:y;z-index:251663360;visibility:visible" from="12.75pt,19.7pt" to="159.7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"/>
        </w:pict>
      </w:r>
      <w:r>
        <w:rPr>
          <w:noProof/>
          <w:lang w:eastAsia="tr-TR"/>
        </w:rPr>
        <w:pict>
          <v:line id="Düz Bağlayıcı 46" o:spid="_x0000_s1090" style="position:absolute;left:0;text-align:left;z-index:251664384;visibility:visible" from="12.75pt,7.7pt" to="34.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"/>
        </w:pict>
      </w:r>
      <w:r>
        <w:rPr>
          <w:rFonts w:cs="Arial"/>
          <w:sz w:val="32"/>
          <w:szCs w:val="32"/>
        </w:rPr>
        <w:t xml:space="preserve">           5  4   </w:t>
      </w:r>
      <w:r>
        <w:rPr>
          <w:rFonts w:cs="Arial"/>
          <w:sz w:val="32"/>
          <w:szCs w:val="32"/>
        </w:rPr>
        <w:tab/>
        <w:t xml:space="preserve">                       rakamların toplamı kaçtır? </w:t>
      </w:r>
    </w:p>
    <w:p w:rsidR="00362D47" w:rsidRPr="002D16FC" w:rsidRDefault="00362D47" w:rsidP="008D15FE">
      <w:p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Akış Çizelgesi: Çok Sayıda Belge 52" o:spid="_x0000_s1091" type="#_x0000_t115" style="position:absolute;left:0;text-align:left;margin-left:339pt;margin-top:22.5pt;width:74.25pt;height:43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613F90" w:rsidRDefault="00362D47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Çok Sayıda Belge 53" o:spid="_x0000_s1092" type="#_x0000_t115" style="position:absolute;left:0;text-align:left;margin-left:444pt;margin-top:22.5pt;width:66.75pt;height:43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613F90" w:rsidRDefault="00362D47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Çok Sayıda Belge 51" o:spid="_x0000_s1093" type="#_x0000_t115" style="position:absolute;left:0;text-align:left;margin-left:210.75pt;margin-top:22.5pt;width:70.5pt;height:43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62D47" w:rsidRPr="00613F90" w:rsidRDefault="00362D47" w:rsidP="00613F9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18</w:t>
                  </w:r>
                </w:p>
              </w:txbxContent>
            </v:textbox>
          </v:shape>
        </w:pict>
      </w:r>
      <w:r>
        <w:rPr>
          <w:rFonts w:cs="Arial"/>
          <w:sz w:val="32"/>
          <w:szCs w:val="32"/>
        </w:rPr>
        <w:t xml:space="preserve">           1  2   4</w:t>
      </w:r>
    </w:p>
    <w:p w:rsidR="00362D47" w:rsidRDefault="00362D47" w:rsidP="008D15FE">
      <w:pPr>
        <w:pStyle w:val="ListParagraph"/>
        <w:numPr>
          <w:ilvl w:val="0"/>
          <w:numId w:val="21"/>
        </w:num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   B) </w:t>
      </w:r>
      <w:r>
        <w:rPr>
          <w:rFonts w:cs="Arial"/>
          <w:sz w:val="32"/>
          <w:szCs w:val="32"/>
        </w:rPr>
        <w:tab/>
        <w:t>111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C) </w:t>
      </w:r>
    </w:p>
    <w:p w:rsidR="00362D47" w:rsidRPr="00006031" w:rsidRDefault="00362D47" w:rsidP="00FA6961">
      <w:pPr>
        <w:tabs>
          <w:tab w:val="left" w:pos="2145"/>
        </w:tabs>
        <w:jc w:val="both"/>
        <w:rPr>
          <w:rFonts w:ascii="Cambria" w:hAnsi="Cambria" w:cs="Arial"/>
          <w:sz w:val="32"/>
          <w:szCs w:val="32"/>
        </w:rPr>
      </w:pPr>
      <w:r w:rsidRPr="00006031">
        <w:rPr>
          <w:rFonts w:ascii="Cambria" w:hAnsi="Cambria" w:cs="Arial"/>
          <w:sz w:val="32"/>
          <w:szCs w:val="32"/>
        </w:rPr>
        <w:t>NOT: Her sorunun doğru cevabı 5 puandır.20 x 5 = 100 puan</w:t>
      </w:r>
    </w:p>
    <w:sectPr w:rsidR="00362D47" w:rsidRPr="00006031" w:rsidSect="007D0779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D47" w:rsidRDefault="00362D47" w:rsidP="009E6F16">
      <w:pPr>
        <w:spacing w:after="0" w:line="240" w:lineRule="auto"/>
      </w:pPr>
      <w:r>
        <w:separator/>
      </w:r>
    </w:p>
  </w:endnote>
  <w:endnote w:type="continuationSeparator" w:id="0">
    <w:p w:rsidR="00362D47" w:rsidRDefault="00362D47" w:rsidP="009E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D47" w:rsidRDefault="00362D47" w:rsidP="009E6F16">
      <w:pPr>
        <w:spacing w:after="0" w:line="240" w:lineRule="auto"/>
      </w:pPr>
      <w:r>
        <w:separator/>
      </w:r>
    </w:p>
  </w:footnote>
  <w:footnote w:type="continuationSeparator" w:id="0">
    <w:p w:rsidR="00362D47" w:rsidRDefault="00362D47" w:rsidP="009E6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60F0"/>
    <w:multiLevelType w:val="hybridMultilevel"/>
    <w:tmpl w:val="6A2A41DE"/>
    <w:lvl w:ilvl="0" w:tplc="8118EDFC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C3C0390"/>
    <w:multiLevelType w:val="hybridMultilevel"/>
    <w:tmpl w:val="E5BCF4C8"/>
    <w:lvl w:ilvl="0" w:tplc="ED7C345A">
      <w:start w:val="1"/>
      <w:numFmt w:val="upperLetter"/>
      <w:lvlText w:val="%1)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">
    <w:nsid w:val="13E03EC4"/>
    <w:multiLevelType w:val="hybridMultilevel"/>
    <w:tmpl w:val="A27E2F66"/>
    <w:lvl w:ilvl="0" w:tplc="B2A4CD5A">
      <w:start w:val="1"/>
      <w:numFmt w:val="upperLetter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1BBF1A36"/>
    <w:multiLevelType w:val="hybridMultilevel"/>
    <w:tmpl w:val="E6387BE0"/>
    <w:lvl w:ilvl="0" w:tplc="2F927CB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209C292E"/>
    <w:multiLevelType w:val="hybridMultilevel"/>
    <w:tmpl w:val="7DC0D522"/>
    <w:lvl w:ilvl="0" w:tplc="7DD2793C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FE2507"/>
    <w:multiLevelType w:val="hybridMultilevel"/>
    <w:tmpl w:val="6C522254"/>
    <w:lvl w:ilvl="0" w:tplc="1BC0F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7D45EC"/>
    <w:multiLevelType w:val="hybridMultilevel"/>
    <w:tmpl w:val="0D362EAA"/>
    <w:lvl w:ilvl="0" w:tplc="1AB2700C">
      <w:start w:val="1"/>
      <w:numFmt w:val="upperLetter"/>
      <w:lvlText w:val="%1)"/>
      <w:lvlJc w:val="left"/>
      <w:pPr>
        <w:ind w:left="1065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42697C6E"/>
    <w:multiLevelType w:val="hybridMultilevel"/>
    <w:tmpl w:val="C1FEA6CC"/>
    <w:lvl w:ilvl="0" w:tplc="16B68DF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48953613"/>
    <w:multiLevelType w:val="hybridMultilevel"/>
    <w:tmpl w:val="C734AD42"/>
    <w:lvl w:ilvl="0" w:tplc="629688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7D1C69"/>
    <w:multiLevelType w:val="hybridMultilevel"/>
    <w:tmpl w:val="E710D066"/>
    <w:lvl w:ilvl="0" w:tplc="48CC165A">
      <w:start w:val="1"/>
      <w:numFmt w:val="upperLetter"/>
      <w:lvlText w:val="%1)"/>
      <w:lvlJc w:val="left"/>
      <w:pPr>
        <w:ind w:left="11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2">
    <w:nsid w:val="51E512CA"/>
    <w:multiLevelType w:val="hybridMultilevel"/>
    <w:tmpl w:val="4FE09C8A"/>
    <w:lvl w:ilvl="0" w:tplc="A4446962">
      <w:start w:val="1"/>
      <w:numFmt w:val="upperLetter"/>
      <w:lvlText w:val="%1)"/>
      <w:lvlJc w:val="left"/>
      <w:pPr>
        <w:ind w:left="928" w:hanging="360"/>
      </w:pPr>
      <w:rPr>
        <w:rFonts w:cs="Arial"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A413D66"/>
    <w:multiLevelType w:val="hybridMultilevel"/>
    <w:tmpl w:val="E73C7D56"/>
    <w:lvl w:ilvl="0" w:tplc="07468BA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BC438D"/>
    <w:multiLevelType w:val="hybridMultilevel"/>
    <w:tmpl w:val="51B4DC6E"/>
    <w:lvl w:ilvl="0" w:tplc="B56ED3E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B20457"/>
    <w:multiLevelType w:val="hybridMultilevel"/>
    <w:tmpl w:val="BB88CFEC"/>
    <w:lvl w:ilvl="0" w:tplc="B23C194C">
      <w:start w:val="1"/>
      <w:numFmt w:val="upperLetter"/>
      <w:lvlText w:val="%1)"/>
      <w:lvlJc w:val="left"/>
      <w:pPr>
        <w:ind w:left="420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49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6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3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0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5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2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960" w:hanging="180"/>
      </w:pPr>
      <w:rPr>
        <w:rFonts w:cs="Times New Roman"/>
      </w:rPr>
    </w:lvl>
  </w:abstractNum>
  <w:abstractNum w:abstractNumId="17">
    <w:nsid w:val="64CE0FFB"/>
    <w:multiLevelType w:val="hybridMultilevel"/>
    <w:tmpl w:val="333624DC"/>
    <w:lvl w:ilvl="0" w:tplc="B680014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>
    <w:nsid w:val="6A4F20F4"/>
    <w:multiLevelType w:val="hybridMultilevel"/>
    <w:tmpl w:val="A6C20896"/>
    <w:lvl w:ilvl="0" w:tplc="342AA69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7223000F"/>
    <w:multiLevelType w:val="hybridMultilevel"/>
    <w:tmpl w:val="A9A4835E"/>
    <w:lvl w:ilvl="0" w:tplc="76DA0A9E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4825DB0"/>
    <w:multiLevelType w:val="hybridMultilevel"/>
    <w:tmpl w:val="72000BCC"/>
    <w:lvl w:ilvl="0" w:tplc="5E1E1358">
      <w:start w:val="1"/>
      <w:numFmt w:val="upperLetter"/>
      <w:lvlText w:val="%1)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1">
    <w:nsid w:val="75C71A65"/>
    <w:multiLevelType w:val="hybridMultilevel"/>
    <w:tmpl w:val="2750B294"/>
    <w:lvl w:ilvl="0" w:tplc="E68C171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2">
    <w:nsid w:val="7D9938B6"/>
    <w:multiLevelType w:val="hybridMultilevel"/>
    <w:tmpl w:val="F9A241B8"/>
    <w:lvl w:ilvl="0" w:tplc="1E4815DC">
      <w:start w:val="1"/>
      <w:numFmt w:val="upperLetter"/>
      <w:lvlText w:val="%1)"/>
      <w:lvlJc w:val="left"/>
      <w:pPr>
        <w:ind w:left="9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8"/>
  </w:num>
  <w:num w:numId="5">
    <w:abstractNumId w:val="20"/>
  </w:num>
  <w:num w:numId="6">
    <w:abstractNumId w:val="19"/>
  </w:num>
  <w:num w:numId="7">
    <w:abstractNumId w:val="6"/>
  </w:num>
  <w:num w:numId="8">
    <w:abstractNumId w:val="1"/>
  </w:num>
  <w:num w:numId="9">
    <w:abstractNumId w:val="2"/>
  </w:num>
  <w:num w:numId="10">
    <w:abstractNumId w:val="21"/>
  </w:num>
  <w:num w:numId="11">
    <w:abstractNumId w:val="11"/>
  </w:num>
  <w:num w:numId="12">
    <w:abstractNumId w:val="12"/>
  </w:num>
  <w:num w:numId="13">
    <w:abstractNumId w:val="15"/>
  </w:num>
  <w:num w:numId="14">
    <w:abstractNumId w:val="10"/>
  </w:num>
  <w:num w:numId="15">
    <w:abstractNumId w:val="18"/>
  </w:num>
  <w:num w:numId="16">
    <w:abstractNumId w:val="22"/>
  </w:num>
  <w:num w:numId="17">
    <w:abstractNumId w:val="0"/>
  </w:num>
  <w:num w:numId="18">
    <w:abstractNumId w:val="17"/>
  </w:num>
  <w:num w:numId="19">
    <w:abstractNumId w:val="9"/>
  </w:num>
  <w:num w:numId="20">
    <w:abstractNumId w:val="3"/>
  </w:num>
  <w:num w:numId="21">
    <w:abstractNumId w:val="16"/>
  </w:num>
  <w:num w:numId="22">
    <w:abstractNumId w:val="4"/>
  </w:num>
  <w:num w:numId="23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28F"/>
    <w:rsid w:val="00000BC9"/>
    <w:rsid w:val="000019D8"/>
    <w:rsid w:val="0000521E"/>
    <w:rsid w:val="00006031"/>
    <w:rsid w:val="000112F2"/>
    <w:rsid w:val="00013AD5"/>
    <w:rsid w:val="0003053E"/>
    <w:rsid w:val="00032C13"/>
    <w:rsid w:val="0003438D"/>
    <w:rsid w:val="0004225C"/>
    <w:rsid w:val="00052943"/>
    <w:rsid w:val="00054CE5"/>
    <w:rsid w:val="000568F0"/>
    <w:rsid w:val="00057C12"/>
    <w:rsid w:val="000609F4"/>
    <w:rsid w:val="000701B0"/>
    <w:rsid w:val="00072025"/>
    <w:rsid w:val="0007250C"/>
    <w:rsid w:val="00072554"/>
    <w:rsid w:val="00072AE2"/>
    <w:rsid w:val="00072CA8"/>
    <w:rsid w:val="00083C90"/>
    <w:rsid w:val="00083FAC"/>
    <w:rsid w:val="00084321"/>
    <w:rsid w:val="000849BD"/>
    <w:rsid w:val="00084C8D"/>
    <w:rsid w:val="000859D3"/>
    <w:rsid w:val="00090493"/>
    <w:rsid w:val="000924F8"/>
    <w:rsid w:val="000975DE"/>
    <w:rsid w:val="0009766E"/>
    <w:rsid w:val="000A0E9B"/>
    <w:rsid w:val="000A1DE8"/>
    <w:rsid w:val="000A28B4"/>
    <w:rsid w:val="000A2BF2"/>
    <w:rsid w:val="000A3B9C"/>
    <w:rsid w:val="000A5265"/>
    <w:rsid w:val="000A72C6"/>
    <w:rsid w:val="000B2C38"/>
    <w:rsid w:val="000B3F25"/>
    <w:rsid w:val="000C0366"/>
    <w:rsid w:val="000C1C77"/>
    <w:rsid w:val="000C620D"/>
    <w:rsid w:val="000D13F2"/>
    <w:rsid w:val="000D3DA2"/>
    <w:rsid w:val="000D4536"/>
    <w:rsid w:val="000D5193"/>
    <w:rsid w:val="000E03C8"/>
    <w:rsid w:val="000E0FEE"/>
    <w:rsid w:val="000E1836"/>
    <w:rsid w:val="000E5D61"/>
    <w:rsid w:val="000F04DD"/>
    <w:rsid w:val="000F4CEB"/>
    <w:rsid w:val="000F52E7"/>
    <w:rsid w:val="001003A5"/>
    <w:rsid w:val="001025C6"/>
    <w:rsid w:val="00105735"/>
    <w:rsid w:val="00105F17"/>
    <w:rsid w:val="00107DD7"/>
    <w:rsid w:val="00111865"/>
    <w:rsid w:val="00113EA4"/>
    <w:rsid w:val="00114F95"/>
    <w:rsid w:val="0011538F"/>
    <w:rsid w:val="001175FE"/>
    <w:rsid w:val="00120B49"/>
    <w:rsid w:val="0012689C"/>
    <w:rsid w:val="00127646"/>
    <w:rsid w:val="00132C17"/>
    <w:rsid w:val="00132DB8"/>
    <w:rsid w:val="00144722"/>
    <w:rsid w:val="00145160"/>
    <w:rsid w:val="001469BB"/>
    <w:rsid w:val="00153C3D"/>
    <w:rsid w:val="001540D8"/>
    <w:rsid w:val="00165369"/>
    <w:rsid w:val="00166EF9"/>
    <w:rsid w:val="001728B9"/>
    <w:rsid w:val="001749F4"/>
    <w:rsid w:val="00174FC2"/>
    <w:rsid w:val="00176EB7"/>
    <w:rsid w:val="001815BD"/>
    <w:rsid w:val="00192BD0"/>
    <w:rsid w:val="00195E9C"/>
    <w:rsid w:val="001A3DD0"/>
    <w:rsid w:val="001A5BD4"/>
    <w:rsid w:val="001A5C21"/>
    <w:rsid w:val="001B0890"/>
    <w:rsid w:val="001B1FAB"/>
    <w:rsid w:val="001B2885"/>
    <w:rsid w:val="001B38CE"/>
    <w:rsid w:val="001C34B7"/>
    <w:rsid w:val="001C3835"/>
    <w:rsid w:val="001C39C0"/>
    <w:rsid w:val="001C67D5"/>
    <w:rsid w:val="001C7896"/>
    <w:rsid w:val="001D2E76"/>
    <w:rsid w:val="001D3F9E"/>
    <w:rsid w:val="001D5419"/>
    <w:rsid w:val="001D6D9E"/>
    <w:rsid w:val="001F25CE"/>
    <w:rsid w:val="00203537"/>
    <w:rsid w:val="0020677B"/>
    <w:rsid w:val="00211F4E"/>
    <w:rsid w:val="0021484D"/>
    <w:rsid w:val="002153C7"/>
    <w:rsid w:val="002202FD"/>
    <w:rsid w:val="00222322"/>
    <w:rsid w:val="00230A60"/>
    <w:rsid w:val="00231122"/>
    <w:rsid w:val="00231A26"/>
    <w:rsid w:val="002350C1"/>
    <w:rsid w:val="00240601"/>
    <w:rsid w:val="002478AE"/>
    <w:rsid w:val="002546AA"/>
    <w:rsid w:val="002632FF"/>
    <w:rsid w:val="002644FC"/>
    <w:rsid w:val="0027125C"/>
    <w:rsid w:val="0027507A"/>
    <w:rsid w:val="00276E17"/>
    <w:rsid w:val="00277261"/>
    <w:rsid w:val="002910E2"/>
    <w:rsid w:val="00291109"/>
    <w:rsid w:val="00291F06"/>
    <w:rsid w:val="00295828"/>
    <w:rsid w:val="00296656"/>
    <w:rsid w:val="00296849"/>
    <w:rsid w:val="00297F35"/>
    <w:rsid w:val="002A14D5"/>
    <w:rsid w:val="002A3002"/>
    <w:rsid w:val="002A3AC9"/>
    <w:rsid w:val="002A6F0B"/>
    <w:rsid w:val="002B050A"/>
    <w:rsid w:val="002B1932"/>
    <w:rsid w:val="002B2603"/>
    <w:rsid w:val="002B60A9"/>
    <w:rsid w:val="002B6AD2"/>
    <w:rsid w:val="002C05C7"/>
    <w:rsid w:val="002C3D3D"/>
    <w:rsid w:val="002D16FC"/>
    <w:rsid w:val="002D724B"/>
    <w:rsid w:val="002E0B6A"/>
    <w:rsid w:val="002E123D"/>
    <w:rsid w:val="002E3E76"/>
    <w:rsid w:val="002E4CBE"/>
    <w:rsid w:val="002E69E7"/>
    <w:rsid w:val="002F25F0"/>
    <w:rsid w:val="002F2642"/>
    <w:rsid w:val="002F356D"/>
    <w:rsid w:val="002F3D99"/>
    <w:rsid w:val="002F62B8"/>
    <w:rsid w:val="00303853"/>
    <w:rsid w:val="003047AE"/>
    <w:rsid w:val="00307D0A"/>
    <w:rsid w:val="00314354"/>
    <w:rsid w:val="003164E5"/>
    <w:rsid w:val="0031743B"/>
    <w:rsid w:val="00331468"/>
    <w:rsid w:val="00332B75"/>
    <w:rsid w:val="003355FC"/>
    <w:rsid w:val="00336AC3"/>
    <w:rsid w:val="00337DE2"/>
    <w:rsid w:val="003469F0"/>
    <w:rsid w:val="0034742F"/>
    <w:rsid w:val="00347B57"/>
    <w:rsid w:val="00350C0D"/>
    <w:rsid w:val="00351B0A"/>
    <w:rsid w:val="00352DB7"/>
    <w:rsid w:val="003550AC"/>
    <w:rsid w:val="003554BC"/>
    <w:rsid w:val="00355879"/>
    <w:rsid w:val="003570CE"/>
    <w:rsid w:val="0035722B"/>
    <w:rsid w:val="003614DC"/>
    <w:rsid w:val="00362D47"/>
    <w:rsid w:val="00375183"/>
    <w:rsid w:val="00382D4C"/>
    <w:rsid w:val="0038505B"/>
    <w:rsid w:val="0038539E"/>
    <w:rsid w:val="003870A4"/>
    <w:rsid w:val="00387DD6"/>
    <w:rsid w:val="0039098F"/>
    <w:rsid w:val="00391CE8"/>
    <w:rsid w:val="00392955"/>
    <w:rsid w:val="003945D6"/>
    <w:rsid w:val="003A1894"/>
    <w:rsid w:val="003A47EE"/>
    <w:rsid w:val="003A6FFE"/>
    <w:rsid w:val="003B1EBC"/>
    <w:rsid w:val="003B295E"/>
    <w:rsid w:val="003B48B4"/>
    <w:rsid w:val="003C5F4D"/>
    <w:rsid w:val="003C7FBA"/>
    <w:rsid w:val="003D2635"/>
    <w:rsid w:val="003D76E7"/>
    <w:rsid w:val="003E2FF3"/>
    <w:rsid w:val="003E7E0F"/>
    <w:rsid w:val="003F0357"/>
    <w:rsid w:val="003F14B3"/>
    <w:rsid w:val="003F1996"/>
    <w:rsid w:val="003F208C"/>
    <w:rsid w:val="003F457F"/>
    <w:rsid w:val="003F4AFE"/>
    <w:rsid w:val="003F5549"/>
    <w:rsid w:val="003F5B75"/>
    <w:rsid w:val="003F6C5D"/>
    <w:rsid w:val="004010CF"/>
    <w:rsid w:val="00402017"/>
    <w:rsid w:val="00404CD7"/>
    <w:rsid w:val="00411F8A"/>
    <w:rsid w:val="00416026"/>
    <w:rsid w:val="00425F15"/>
    <w:rsid w:val="004416F9"/>
    <w:rsid w:val="004433AD"/>
    <w:rsid w:val="00444FC1"/>
    <w:rsid w:val="00446552"/>
    <w:rsid w:val="00446EE1"/>
    <w:rsid w:val="00446F3E"/>
    <w:rsid w:val="00456537"/>
    <w:rsid w:val="004617E0"/>
    <w:rsid w:val="00472637"/>
    <w:rsid w:val="004732C1"/>
    <w:rsid w:val="00474CA8"/>
    <w:rsid w:val="0047560C"/>
    <w:rsid w:val="00475F16"/>
    <w:rsid w:val="0047743B"/>
    <w:rsid w:val="00480850"/>
    <w:rsid w:val="004819AE"/>
    <w:rsid w:val="0048482B"/>
    <w:rsid w:val="00484866"/>
    <w:rsid w:val="00485A18"/>
    <w:rsid w:val="004932E4"/>
    <w:rsid w:val="00494AAF"/>
    <w:rsid w:val="00495308"/>
    <w:rsid w:val="00496814"/>
    <w:rsid w:val="004A133E"/>
    <w:rsid w:val="004A29B4"/>
    <w:rsid w:val="004A37E8"/>
    <w:rsid w:val="004A6811"/>
    <w:rsid w:val="004A6CC0"/>
    <w:rsid w:val="004A72A9"/>
    <w:rsid w:val="004A78A2"/>
    <w:rsid w:val="004B73E6"/>
    <w:rsid w:val="004C11F8"/>
    <w:rsid w:val="004C1371"/>
    <w:rsid w:val="004C4652"/>
    <w:rsid w:val="004C4D3E"/>
    <w:rsid w:val="004C5D44"/>
    <w:rsid w:val="004D0C42"/>
    <w:rsid w:val="004D18FC"/>
    <w:rsid w:val="004D5AFF"/>
    <w:rsid w:val="004D5CE5"/>
    <w:rsid w:val="004E0D3E"/>
    <w:rsid w:val="004E13A5"/>
    <w:rsid w:val="004E1944"/>
    <w:rsid w:val="004E6C42"/>
    <w:rsid w:val="004F3592"/>
    <w:rsid w:val="004F5299"/>
    <w:rsid w:val="004F6AEE"/>
    <w:rsid w:val="005028ED"/>
    <w:rsid w:val="00504311"/>
    <w:rsid w:val="00504BE9"/>
    <w:rsid w:val="0050576C"/>
    <w:rsid w:val="00505CCA"/>
    <w:rsid w:val="005070B0"/>
    <w:rsid w:val="00513647"/>
    <w:rsid w:val="00514680"/>
    <w:rsid w:val="005172EE"/>
    <w:rsid w:val="00521EFE"/>
    <w:rsid w:val="00522AE1"/>
    <w:rsid w:val="00522C95"/>
    <w:rsid w:val="005235CE"/>
    <w:rsid w:val="00523881"/>
    <w:rsid w:val="00525111"/>
    <w:rsid w:val="0053408A"/>
    <w:rsid w:val="00534F6F"/>
    <w:rsid w:val="005378DE"/>
    <w:rsid w:val="00543A39"/>
    <w:rsid w:val="005553F4"/>
    <w:rsid w:val="005555B0"/>
    <w:rsid w:val="00557350"/>
    <w:rsid w:val="005604C8"/>
    <w:rsid w:val="005609A6"/>
    <w:rsid w:val="0056446A"/>
    <w:rsid w:val="00564D62"/>
    <w:rsid w:val="00564EFA"/>
    <w:rsid w:val="005658D3"/>
    <w:rsid w:val="0056786D"/>
    <w:rsid w:val="00567B25"/>
    <w:rsid w:val="00575FD7"/>
    <w:rsid w:val="00576972"/>
    <w:rsid w:val="0058271C"/>
    <w:rsid w:val="00582B65"/>
    <w:rsid w:val="00583CFD"/>
    <w:rsid w:val="00584726"/>
    <w:rsid w:val="00585372"/>
    <w:rsid w:val="0058559A"/>
    <w:rsid w:val="005902FE"/>
    <w:rsid w:val="00595EF4"/>
    <w:rsid w:val="005A3158"/>
    <w:rsid w:val="005A5DF0"/>
    <w:rsid w:val="005A7A37"/>
    <w:rsid w:val="005B7C5A"/>
    <w:rsid w:val="005C485C"/>
    <w:rsid w:val="005C713A"/>
    <w:rsid w:val="005D00DB"/>
    <w:rsid w:val="005D1120"/>
    <w:rsid w:val="005D1382"/>
    <w:rsid w:val="005D2C9E"/>
    <w:rsid w:val="005E15A6"/>
    <w:rsid w:val="005F340D"/>
    <w:rsid w:val="005F4E85"/>
    <w:rsid w:val="00600938"/>
    <w:rsid w:val="00603226"/>
    <w:rsid w:val="00604877"/>
    <w:rsid w:val="00604F27"/>
    <w:rsid w:val="0061001C"/>
    <w:rsid w:val="00610027"/>
    <w:rsid w:val="006123A5"/>
    <w:rsid w:val="00612842"/>
    <w:rsid w:val="00613F90"/>
    <w:rsid w:val="00616490"/>
    <w:rsid w:val="00621D85"/>
    <w:rsid w:val="0062247D"/>
    <w:rsid w:val="00622951"/>
    <w:rsid w:val="00623C63"/>
    <w:rsid w:val="00624345"/>
    <w:rsid w:val="00624E58"/>
    <w:rsid w:val="0064310B"/>
    <w:rsid w:val="00643C1F"/>
    <w:rsid w:val="00646622"/>
    <w:rsid w:val="006535F4"/>
    <w:rsid w:val="00654FFA"/>
    <w:rsid w:val="006667CE"/>
    <w:rsid w:val="00670759"/>
    <w:rsid w:val="00671051"/>
    <w:rsid w:val="00674451"/>
    <w:rsid w:val="00674565"/>
    <w:rsid w:val="00681A5D"/>
    <w:rsid w:val="00683149"/>
    <w:rsid w:val="0068504D"/>
    <w:rsid w:val="00685A36"/>
    <w:rsid w:val="00686607"/>
    <w:rsid w:val="00693565"/>
    <w:rsid w:val="00693F8F"/>
    <w:rsid w:val="00695A6C"/>
    <w:rsid w:val="006A0BEA"/>
    <w:rsid w:val="006A434E"/>
    <w:rsid w:val="006A63FC"/>
    <w:rsid w:val="006A6BB5"/>
    <w:rsid w:val="006B63C4"/>
    <w:rsid w:val="006B6A50"/>
    <w:rsid w:val="006C1C65"/>
    <w:rsid w:val="006C3207"/>
    <w:rsid w:val="006C775A"/>
    <w:rsid w:val="006D0543"/>
    <w:rsid w:val="006D0C2C"/>
    <w:rsid w:val="006D15BF"/>
    <w:rsid w:val="006D1812"/>
    <w:rsid w:val="006D30B5"/>
    <w:rsid w:val="006D68E8"/>
    <w:rsid w:val="006E062A"/>
    <w:rsid w:val="006E0D4E"/>
    <w:rsid w:val="006E1EB1"/>
    <w:rsid w:val="006E4F7D"/>
    <w:rsid w:val="006E563A"/>
    <w:rsid w:val="006E6EDB"/>
    <w:rsid w:val="006F2435"/>
    <w:rsid w:val="006F3113"/>
    <w:rsid w:val="006F367B"/>
    <w:rsid w:val="006F3AFC"/>
    <w:rsid w:val="006F4CA8"/>
    <w:rsid w:val="00700B6F"/>
    <w:rsid w:val="007037B9"/>
    <w:rsid w:val="0070527C"/>
    <w:rsid w:val="00706F97"/>
    <w:rsid w:val="0071395E"/>
    <w:rsid w:val="00717694"/>
    <w:rsid w:val="007177AB"/>
    <w:rsid w:val="007217D9"/>
    <w:rsid w:val="00723C63"/>
    <w:rsid w:val="00730140"/>
    <w:rsid w:val="00732C83"/>
    <w:rsid w:val="0073360F"/>
    <w:rsid w:val="0073500C"/>
    <w:rsid w:val="0073591A"/>
    <w:rsid w:val="007463F6"/>
    <w:rsid w:val="007520AB"/>
    <w:rsid w:val="00755B0E"/>
    <w:rsid w:val="007564C6"/>
    <w:rsid w:val="007608AC"/>
    <w:rsid w:val="00763859"/>
    <w:rsid w:val="00764096"/>
    <w:rsid w:val="00764B82"/>
    <w:rsid w:val="00764F51"/>
    <w:rsid w:val="007659AC"/>
    <w:rsid w:val="00767D26"/>
    <w:rsid w:val="0077095C"/>
    <w:rsid w:val="0077266B"/>
    <w:rsid w:val="00775FE2"/>
    <w:rsid w:val="00780309"/>
    <w:rsid w:val="00783FEA"/>
    <w:rsid w:val="007852FB"/>
    <w:rsid w:val="0079224B"/>
    <w:rsid w:val="007934D3"/>
    <w:rsid w:val="00796D8F"/>
    <w:rsid w:val="00797C88"/>
    <w:rsid w:val="007A039B"/>
    <w:rsid w:val="007A54C4"/>
    <w:rsid w:val="007A7617"/>
    <w:rsid w:val="007B0221"/>
    <w:rsid w:val="007B0B37"/>
    <w:rsid w:val="007B3CE1"/>
    <w:rsid w:val="007B6FE2"/>
    <w:rsid w:val="007C042E"/>
    <w:rsid w:val="007C1157"/>
    <w:rsid w:val="007C6BAE"/>
    <w:rsid w:val="007D0779"/>
    <w:rsid w:val="007D17D6"/>
    <w:rsid w:val="007D666B"/>
    <w:rsid w:val="007E14A5"/>
    <w:rsid w:val="007E1C42"/>
    <w:rsid w:val="007E26B9"/>
    <w:rsid w:val="007E2DD5"/>
    <w:rsid w:val="007E3047"/>
    <w:rsid w:val="007E3DAD"/>
    <w:rsid w:val="007E54E8"/>
    <w:rsid w:val="007F292D"/>
    <w:rsid w:val="007F3498"/>
    <w:rsid w:val="007F41FD"/>
    <w:rsid w:val="007F6FCC"/>
    <w:rsid w:val="00802601"/>
    <w:rsid w:val="00803359"/>
    <w:rsid w:val="00804DD8"/>
    <w:rsid w:val="008071A2"/>
    <w:rsid w:val="00807BAB"/>
    <w:rsid w:val="00807C02"/>
    <w:rsid w:val="00810A97"/>
    <w:rsid w:val="00811AF2"/>
    <w:rsid w:val="008140E9"/>
    <w:rsid w:val="008221B8"/>
    <w:rsid w:val="00823162"/>
    <w:rsid w:val="00824B0A"/>
    <w:rsid w:val="00824DE2"/>
    <w:rsid w:val="008254E8"/>
    <w:rsid w:val="00825C5F"/>
    <w:rsid w:val="00826290"/>
    <w:rsid w:val="00835E19"/>
    <w:rsid w:val="00835E77"/>
    <w:rsid w:val="00836DA3"/>
    <w:rsid w:val="00837206"/>
    <w:rsid w:val="008375AD"/>
    <w:rsid w:val="00841D6F"/>
    <w:rsid w:val="00842A39"/>
    <w:rsid w:val="0084306F"/>
    <w:rsid w:val="008430ED"/>
    <w:rsid w:val="008500A3"/>
    <w:rsid w:val="008529A6"/>
    <w:rsid w:val="008554BE"/>
    <w:rsid w:val="00862CA3"/>
    <w:rsid w:val="00864219"/>
    <w:rsid w:val="0086601B"/>
    <w:rsid w:val="008715C8"/>
    <w:rsid w:val="00875E05"/>
    <w:rsid w:val="008767BE"/>
    <w:rsid w:val="00876819"/>
    <w:rsid w:val="008840FB"/>
    <w:rsid w:val="0088774D"/>
    <w:rsid w:val="008879AB"/>
    <w:rsid w:val="00887C2B"/>
    <w:rsid w:val="00890190"/>
    <w:rsid w:val="00890909"/>
    <w:rsid w:val="0089176D"/>
    <w:rsid w:val="00891FDC"/>
    <w:rsid w:val="008943BF"/>
    <w:rsid w:val="0089571D"/>
    <w:rsid w:val="008A04B0"/>
    <w:rsid w:val="008A779F"/>
    <w:rsid w:val="008A7B7C"/>
    <w:rsid w:val="008B034A"/>
    <w:rsid w:val="008B05E6"/>
    <w:rsid w:val="008B0F2E"/>
    <w:rsid w:val="008B2136"/>
    <w:rsid w:val="008B226D"/>
    <w:rsid w:val="008B2314"/>
    <w:rsid w:val="008B61F4"/>
    <w:rsid w:val="008C1F79"/>
    <w:rsid w:val="008C214A"/>
    <w:rsid w:val="008C3F4A"/>
    <w:rsid w:val="008C528F"/>
    <w:rsid w:val="008C76D8"/>
    <w:rsid w:val="008C7B49"/>
    <w:rsid w:val="008D15FE"/>
    <w:rsid w:val="008D6E79"/>
    <w:rsid w:val="008E05EB"/>
    <w:rsid w:val="008E0E2F"/>
    <w:rsid w:val="008E1F5B"/>
    <w:rsid w:val="008E2260"/>
    <w:rsid w:val="008E2A13"/>
    <w:rsid w:val="008F1B26"/>
    <w:rsid w:val="008F332C"/>
    <w:rsid w:val="008F3F94"/>
    <w:rsid w:val="008F704B"/>
    <w:rsid w:val="00902570"/>
    <w:rsid w:val="009035BD"/>
    <w:rsid w:val="00906024"/>
    <w:rsid w:val="0090710E"/>
    <w:rsid w:val="009133B5"/>
    <w:rsid w:val="00920129"/>
    <w:rsid w:val="0092030A"/>
    <w:rsid w:val="00922A73"/>
    <w:rsid w:val="00922CFD"/>
    <w:rsid w:val="00925012"/>
    <w:rsid w:val="009270D4"/>
    <w:rsid w:val="0093126A"/>
    <w:rsid w:val="00931689"/>
    <w:rsid w:val="00932E73"/>
    <w:rsid w:val="00933BB1"/>
    <w:rsid w:val="0093487F"/>
    <w:rsid w:val="00935BC1"/>
    <w:rsid w:val="00943A70"/>
    <w:rsid w:val="0095133D"/>
    <w:rsid w:val="00951486"/>
    <w:rsid w:val="00952674"/>
    <w:rsid w:val="009541AB"/>
    <w:rsid w:val="00954A61"/>
    <w:rsid w:val="00956A89"/>
    <w:rsid w:val="00961AD5"/>
    <w:rsid w:val="00965526"/>
    <w:rsid w:val="00971364"/>
    <w:rsid w:val="00971AA8"/>
    <w:rsid w:val="00972249"/>
    <w:rsid w:val="00973D5D"/>
    <w:rsid w:val="00973F3D"/>
    <w:rsid w:val="00975B97"/>
    <w:rsid w:val="00976F18"/>
    <w:rsid w:val="0097792A"/>
    <w:rsid w:val="009805EE"/>
    <w:rsid w:val="00980FCF"/>
    <w:rsid w:val="00981E96"/>
    <w:rsid w:val="00982CDC"/>
    <w:rsid w:val="00984370"/>
    <w:rsid w:val="00986B30"/>
    <w:rsid w:val="00990BFE"/>
    <w:rsid w:val="00997355"/>
    <w:rsid w:val="009A0DEB"/>
    <w:rsid w:val="009A450F"/>
    <w:rsid w:val="009A48BB"/>
    <w:rsid w:val="009A5165"/>
    <w:rsid w:val="009A72A1"/>
    <w:rsid w:val="009B4DFD"/>
    <w:rsid w:val="009B5293"/>
    <w:rsid w:val="009C0FB3"/>
    <w:rsid w:val="009C1089"/>
    <w:rsid w:val="009C4862"/>
    <w:rsid w:val="009C49AB"/>
    <w:rsid w:val="009C5500"/>
    <w:rsid w:val="009C5737"/>
    <w:rsid w:val="009C6D08"/>
    <w:rsid w:val="009D1426"/>
    <w:rsid w:val="009D2968"/>
    <w:rsid w:val="009D2CE7"/>
    <w:rsid w:val="009D5D75"/>
    <w:rsid w:val="009D63D4"/>
    <w:rsid w:val="009E0AD3"/>
    <w:rsid w:val="009E3A33"/>
    <w:rsid w:val="009E4F97"/>
    <w:rsid w:val="009E5640"/>
    <w:rsid w:val="009E6F16"/>
    <w:rsid w:val="009E7774"/>
    <w:rsid w:val="009F4868"/>
    <w:rsid w:val="009F65A9"/>
    <w:rsid w:val="009F6EC2"/>
    <w:rsid w:val="00A01340"/>
    <w:rsid w:val="00A01866"/>
    <w:rsid w:val="00A0284A"/>
    <w:rsid w:val="00A1775E"/>
    <w:rsid w:val="00A20E49"/>
    <w:rsid w:val="00A21FE2"/>
    <w:rsid w:val="00A2303B"/>
    <w:rsid w:val="00A262A0"/>
    <w:rsid w:val="00A32852"/>
    <w:rsid w:val="00A371A3"/>
    <w:rsid w:val="00A37577"/>
    <w:rsid w:val="00A43A74"/>
    <w:rsid w:val="00A43A96"/>
    <w:rsid w:val="00A4693D"/>
    <w:rsid w:val="00A51A15"/>
    <w:rsid w:val="00A51F44"/>
    <w:rsid w:val="00A52830"/>
    <w:rsid w:val="00A57B47"/>
    <w:rsid w:val="00A610CB"/>
    <w:rsid w:val="00A63A7A"/>
    <w:rsid w:val="00A66FF0"/>
    <w:rsid w:val="00A77C40"/>
    <w:rsid w:val="00A77FE0"/>
    <w:rsid w:val="00A8228B"/>
    <w:rsid w:val="00A840DF"/>
    <w:rsid w:val="00A84511"/>
    <w:rsid w:val="00A85227"/>
    <w:rsid w:val="00AA1B98"/>
    <w:rsid w:val="00AA26B8"/>
    <w:rsid w:val="00AA37AE"/>
    <w:rsid w:val="00AA40F0"/>
    <w:rsid w:val="00AA43FB"/>
    <w:rsid w:val="00AB2CE0"/>
    <w:rsid w:val="00AB5EB2"/>
    <w:rsid w:val="00AB64B0"/>
    <w:rsid w:val="00AD2FAC"/>
    <w:rsid w:val="00AD7D5E"/>
    <w:rsid w:val="00AE6DBC"/>
    <w:rsid w:val="00AE7C9E"/>
    <w:rsid w:val="00AF0D67"/>
    <w:rsid w:val="00AF3215"/>
    <w:rsid w:val="00AF6A2C"/>
    <w:rsid w:val="00B00C49"/>
    <w:rsid w:val="00B062E4"/>
    <w:rsid w:val="00B067B3"/>
    <w:rsid w:val="00B06A67"/>
    <w:rsid w:val="00B07866"/>
    <w:rsid w:val="00B07CD6"/>
    <w:rsid w:val="00B12DAE"/>
    <w:rsid w:val="00B15546"/>
    <w:rsid w:val="00B2051E"/>
    <w:rsid w:val="00B216A2"/>
    <w:rsid w:val="00B26734"/>
    <w:rsid w:val="00B26B6F"/>
    <w:rsid w:val="00B32B5F"/>
    <w:rsid w:val="00B33048"/>
    <w:rsid w:val="00B36BF3"/>
    <w:rsid w:val="00B400A5"/>
    <w:rsid w:val="00B41892"/>
    <w:rsid w:val="00B51466"/>
    <w:rsid w:val="00B57FDF"/>
    <w:rsid w:val="00B645BA"/>
    <w:rsid w:val="00B7294A"/>
    <w:rsid w:val="00B82AF3"/>
    <w:rsid w:val="00B92E92"/>
    <w:rsid w:val="00B94960"/>
    <w:rsid w:val="00B94B28"/>
    <w:rsid w:val="00B96972"/>
    <w:rsid w:val="00B97B94"/>
    <w:rsid w:val="00BA19B1"/>
    <w:rsid w:val="00BA34E4"/>
    <w:rsid w:val="00BA38BC"/>
    <w:rsid w:val="00BA7BDE"/>
    <w:rsid w:val="00BB02DA"/>
    <w:rsid w:val="00BB32DD"/>
    <w:rsid w:val="00BB4B88"/>
    <w:rsid w:val="00BB5476"/>
    <w:rsid w:val="00BB6C4B"/>
    <w:rsid w:val="00BC2711"/>
    <w:rsid w:val="00BC290A"/>
    <w:rsid w:val="00BC3A28"/>
    <w:rsid w:val="00BC4D85"/>
    <w:rsid w:val="00BD53BD"/>
    <w:rsid w:val="00BE1B5F"/>
    <w:rsid w:val="00BE6775"/>
    <w:rsid w:val="00BE6B95"/>
    <w:rsid w:val="00BF0B75"/>
    <w:rsid w:val="00BF1AFE"/>
    <w:rsid w:val="00BF46D1"/>
    <w:rsid w:val="00BF7348"/>
    <w:rsid w:val="00C0133A"/>
    <w:rsid w:val="00C03E81"/>
    <w:rsid w:val="00C10C70"/>
    <w:rsid w:val="00C11058"/>
    <w:rsid w:val="00C11748"/>
    <w:rsid w:val="00C164BE"/>
    <w:rsid w:val="00C208E3"/>
    <w:rsid w:val="00C3173C"/>
    <w:rsid w:val="00C3251D"/>
    <w:rsid w:val="00C34B1F"/>
    <w:rsid w:val="00C36FF4"/>
    <w:rsid w:val="00C40559"/>
    <w:rsid w:val="00C40654"/>
    <w:rsid w:val="00C41204"/>
    <w:rsid w:val="00C44280"/>
    <w:rsid w:val="00C44814"/>
    <w:rsid w:val="00C44901"/>
    <w:rsid w:val="00C534C7"/>
    <w:rsid w:val="00C55EBD"/>
    <w:rsid w:val="00C567D8"/>
    <w:rsid w:val="00C576C5"/>
    <w:rsid w:val="00C60B25"/>
    <w:rsid w:val="00C6352C"/>
    <w:rsid w:val="00C63A5D"/>
    <w:rsid w:val="00C6556D"/>
    <w:rsid w:val="00C72CC9"/>
    <w:rsid w:val="00C77B59"/>
    <w:rsid w:val="00C8628F"/>
    <w:rsid w:val="00C868B5"/>
    <w:rsid w:val="00C9430E"/>
    <w:rsid w:val="00C944A2"/>
    <w:rsid w:val="00C95804"/>
    <w:rsid w:val="00C964D8"/>
    <w:rsid w:val="00CA187E"/>
    <w:rsid w:val="00CA25F2"/>
    <w:rsid w:val="00CA3897"/>
    <w:rsid w:val="00CA40B2"/>
    <w:rsid w:val="00CB2E01"/>
    <w:rsid w:val="00CB35E1"/>
    <w:rsid w:val="00CB49CE"/>
    <w:rsid w:val="00CB531C"/>
    <w:rsid w:val="00CB6A72"/>
    <w:rsid w:val="00CB765A"/>
    <w:rsid w:val="00CC5F87"/>
    <w:rsid w:val="00CD06D6"/>
    <w:rsid w:val="00CD5BF2"/>
    <w:rsid w:val="00CD6343"/>
    <w:rsid w:val="00CE6A5B"/>
    <w:rsid w:val="00CE76AD"/>
    <w:rsid w:val="00CF00F7"/>
    <w:rsid w:val="00CF4161"/>
    <w:rsid w:val="00D00F8A"/>
    <w:rsid w:val="00D00FF1"/>
    <w:rsid w:val="00D027BD"/>
    <w:rsid w:val="00D04783"/>
    <w:rsid w:val="00D04B33"/>
    <w:rsid w:val="00D103C6"/>
    <w:rsid w:val="00D11900"/>
    <w:rsid w:val="00D11D2B"/>
    <w:rsid w:val="00D128B0"/>
    <w:rsid w:val="00D174AF"/>
    <w:rsid w:val="00D21894"/>
    <w:rsid w:val="00D25A8C"/>
    <w:rsid w:val="00D30ABD"/>
    <w:rsid w:val="00D31503"/>
    <w:rsid w:val="00D315A0"/>
    <w:rsid w:val="00D32329"/>
    <w:rsid w:val="00D3312A"/>
    <w:rsid w:val="00D47593"/>
    <w:rsid w:val="00D5043F"/>
    <w:rsid w:val="00D504FB"/>
    <w:rsid w:val="00D5104E"/>
    <w:rsid w:val="00D55BAB"/>
    <w:rsid w:val="00D57EC6"/>
    <w:rsid w:val="00D61BC8"/>
    <w:rsid w:val="00D66B81"/>
    <w:rsid w:val="00D670AB"/>
    <w:rsid w:val="00D720DE"/>
    <w:rsid w:val="00D725C1"/>
    <w:rsid w:val="00D74E34"/>
    <w:rsid w:val="00D7581A"/>
    <w:rsid w:val="00D77747"/>
    <w:rsid w:val="00D77CAE"/>
    <w:rsid w:val="00D80186"/>
    <w:rsid w:val="00D8333D"/>
    <w:rsid w:val="00D8549D"/>
    <w:rsid w:val="00D861AE"/>
    <w:rsid w:val="00D91886"/>
    <w:rsid w:val="00D96310"/>
    <w:rsid w:val="00D96E6B"/>
    <w:rsid w:val="00D970EE"/>
    <w:rsid w:val="00DA0A51"/>
    <w:rsid w:val="00DA193F"/>
    <w:rsid w:val="00DA3E4C"/>
    <w:rsid w:val="00DA5132"/>
    <w:rsid w:val="00DA6BF3"/>
    <w:rsid w:val="00DB0FE8"/>
    <w:rsid w:val="00DB515E"/>
    <w:rsid w:val="00DB66A1"/>
    <w:rsid w:val="00DB68BE"/>
    <w:rsid w:val="00DB7698"/>
    <w:rsid w:val="00DC1BC3"/>
    <w:rsid w:val="00DC3B0D"/>
    <w:rsid w:val="00DC5C21"/>
    <w:rsid w:val="00DD07CB"/>
    <w:rsid w:val="00DD4210"/>
    <w:rsid w:val="00DD43D7"/>
    <w:rsid w:val="00DE0FC6"/>
    <w:rsid w:val="00DE2E5A"/>
    <w:rsid w:val="00DE36DF"/>
    <w:rsid w:val="00DE58A6"/>
    <w:rsid w:val="00DF1E4E"/>
    <w:rsid w:val="00DF4D98"/>
    <w:rsid w:val="00DF53D3"/>
    <w:rsid w:val="00E01742"/>
    <w:rsid w:val="00E022FA"/>
    <w:rsid w:val="00E05748"/>
    <w:rsid w:val="00E06B5A"/>
    <w:rsid w:val="00E11BB9"/>
    <w:rsid w:val="00E12AC0"/>
    <w:rsid w:val="00E12D7E"/>
    <w:rsid w:val="00E137F8"/>
    <w:rsid w:val="00E144A2"/>
    <w:rsid w:val="00E14E27"/>
    <w:rsid w:val="00E176A4"/>
    <w:rsid w:val="00E20B41"/>
    <w:rsid w:val="00E20BD9"/>
    <w:rsid w:val="00E22EB3"/>
    <w:rsid w:val="00E278E4"/>
    <w:rsid w:val="00E324DC"/>
    <w:rsid w:val="00E344C7"/>
    <w:rsid w:val="00E376B8"/>
    <w:rsid w:val="00E37D5B"/>
    <w:rsid w:val="00E401DB"/>
    <w:rsid w:val="00E411C6"/>
    <w:rsid w:val="00E44E4E"/>
    <w:rsid w:val="00E473F9"/>
    <w:rsid w:val="00E47B3C"/>
    <w:rsid w:val="00E50219"/>
    <w:rsid w:val="00E575FD"/>
    <w:rsid w:val="00E57C4E"/>
    <w:rsid w:val="00E57CE3"/>
    <w:rsid w:val="00E60757"/>
    <w:rsid w:val="00E6208F"/>
    <w:rsid w:val="00E634C7"/>
    <w:rsid w:val="00E6544E"/>
    <w:rsid w:val="00E75B4E"/>
    <w:rsid w:val="00E75E7A"/>
    <w:rsid w:val="00E865FA"/>
    <w:rsid w:val="00E869CD"/>
    <w:rsid w:val="00E90D13"/>
    <w:rsid w:val="00E929C9"/>
    <w:rsid w:val="00E979FD"/>
    <w:rsid w:val="00EA11F1"/>
    <w:rsid w:val="00EA674B"/>
    <w:rsid w:val="00EA751B"/>
    <w:rsid w:val="00EB2391"/>
    <w:rsid w:val="00EB4049"/>
    <w:rsid w:val="00EB582E"/>
    <w:rsid w:val="00EB7ECA"/>
    <w:rsid w:val="00EC4F2B"/>
    <w:rsid w:val="00EC55D1"/>
    <w:rsid w:val="00EC6632"/>
    <w:rsid w:val="00EC7057"/>
    <w:rsid w:val="00ED19C1"/>
    <w:rsid w:val="00EE0452"/>
    <w:rsid w:val="00EE1DC9"/>
    <w:rsid w:val="00EE23F2"/>
    <w:rsid w:val="00EF1DF3"/>
    <w:rsid w:val="00EF2A13"/>
    <w:rsid w:val="00EF4494"/>
    <w:rsid w:val="00EF528F"/>
    <w:rsid w:val="00EF581E"/>
    <w:rsid w:val="00F00A5D"/>
    <w:rsid w:val="00F07FE0"/>
    <w:rsid w:val="00F1032F"/>
    <w:rsid w:val="00F161DF"/>
    <w:rsid w:val="00F16F69"/>
    <w:rsid w:val="00F201B2"/>
    <w:rsid w:val="00F2177F"/>
    <w:rsid w:val="00F24A89"/>
    <w:rsid w:val="00F259AC"/>
    <w:rsid w:val="00F2706D"/>
    <w:rsid w:val="00F27471"/>
    <w:rsid w:val="00F30E25"/>
    <w:rsid w:val="00F348A0"/>
    <w:rsid w:val="00F35E06"/>
    <w:rsid w:val="00F409E3"/>
    <w:rsid w:val="00F43F20"/>
    <w:rsid w:val="00F452F6"/>
    <w:rsid w:val="00F45E00"/>
    <w:rsid w:val="00F51175"/>
    <w:rsid w:val="00F51AC0"/>
    <w:rsid w:val="00F51D6A"/>
    <w:rsid w:val="00F54B32"/>
    <w:rsid w:val="00F54D8E"/>
    <w:rsid w:val="00F5570B"/>
    <w:rsid w:val="00F56B9A"/>
    <w:rsid w:val="00F641B8"/>
    <w:rsid w:val="00F65876"/>
    <w:rsid w:val="00F73FB4"/>
    <w:rsid w:val="00F7493C"/>
    <w:rsid w:val="00F753B6"/>
    <w:rsid w:val="00F84D7C"/>
    <w:rsid w:val="00F85198"/>
    <w:rsid w:val="00F91490"/>
    <w:rsid w:val="00F93008"/>
    <w:rsid w:val="00F93240"/>
    <w:rsid w:val="00FA06D6"/>
    <w:rsid w:val="00FA07A5"/>
    <w:rsid w:val="00FA0E64"/>
    <w:rsid w:val="00FA2868"/>
    <w:rsid w:val="00FA2A59"/>
    <w:rsid w:val="00FA5ED5"/>
    <w:rsid w:val="00FA6961"/>
    <w:rsid w:val="00FA798E"/>
    <w:rsid w:val="00FB1862"/>
    <w:rsid w:val="00FB555C"/>
    <w:rsid w:val="00FB55B9"/>
    <w:rsid w:val="00FC2832"/>
    <w:rsid w:val="00FC2A23"/>
    <w:rsid w:val="00FC4EF7"/>
    <w:rsid w:val="00FC590C"/>
    <w:rsid w:val="00FC78DA"/>
    <w:rsid w:val="00FD1034"/>
    <w:rsid w:val="00FD189D"/>
    <w:rsid w:val="00FD6F68"/>
    <w:rsid w:val="00FE38C5"/>
    <w:rsid w:val="00FE5CBC"/>
    <w:rsid w:val="00FE6B2B"/>
    <w:rsid w:val="00FF4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E6F16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E6F16"/>
    <w:rPr>
      <w:rFonts w:cs="Times New Roman"/>
      <w:lang w:eastAsia="en-US"/>
    </w:rPr>
  </w:style>
  <w:style w:type="character" w:styleId="Hyperlink">
    <w:name w:val="Hyperlink"/>
    <w:basedOn w:val="DefaultParagraphFont"/>
    <w:uiPriority w:val="99"/>
    <w:rsid w:val="00700B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1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531</TotalTime>
  <Pages>4</Pages>
  <Words>561</Words>
  <Characters>3198</Characters>
  <Application>Microsoft Office Outlook</Application>
  <DocSecurity>0</DocSecurity>
  <Lines>0</Lines>
  <Paragraphs>0</Paragraphs>
  <ScaleCrop>false</ScaleCrop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SORULAR</dc:title>
  <dc:subject/>
  <dc:creator>XP_Pro</dc:creator>
  <cp:keywords/>
  <dc:description/>
  <cp:lastModifiedBy>edanur</cp:lastModifiedBy>
  <cp:revision>562</cp:revision>
  <cp:lastPrinted>2012-10-21T10:42:00Z</cp:lastPrinted>
  <dcterms:created xsi:type="dcterms:W3CDTF">2013-11-10T17:46:00Z</dcterms:created>
  <dcterms:modified xsi:type="dcterms:W3CDTF">2013-12-09T20:39:00Z</dcterms:modified>
</cp:coreProperties>
</file>