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2A6" w:rsidRDefault="007B32A6" w:rsidP="0087739C">
      <w:pPr>
        <w:pStyle w:val="NoSpacing"/>
        <w:jc w:val="center"/>
        <w:rPr>
          <w:rFonts w:ascii="Comic Sans MS" w:hAnsi="Comic Sans MS"/>
          <w:sz w:val="24"/>
          <w:szCs w:val="24"/>
        </w:rPr>
      </w:pPr>
      <w:r w:rsidRPr="0087739C">
        <w:rPr>
          <w:rFonts w:ascii="Comic Sans MS" w:hAnsi="Comic Sans MS"/>
          <w:sz w:val="24"/>
          <w:szCs w:val="24"/>
        </w:rPr>
        <w:t>MATEMATİK TESTİ</w:t>
      </w:r>
    </w:p>
    <w:p w:rsidR="007B32A6" w:rsidRDefault="007B32A6" w:rsidP="0087739C">
      <w:pPr>
        <w:pStyle w:val="NoSpacing"/>
        <w:rPr>
          <w:rFonts w:ascii="Comic Sans MS" w:hAnsi="Comic Sans MS"/>
          <w:sz w:val="20"/>
          <w:szCs w:val="20"/>
        </w:rPr>
      </w:pPr>
      <w:r w:rsidRPr="0087739C">
        <w:rPr>
          <w:rFonts w:ascii="Comic Sans MS" w:hAnsi="Comic Sans MS"/>
          <w:b/>
          <w:sz w:val="20"/>
          <w:szCs w:val="20"/>
        </w:rPr>
        <w:t>1-</w:t>
      </w:r>
      <w:r>
        <w:rPr>
          <w:rFonts w:ascii="Comic Sans MS" w:hAnsi="Comic Sans MS"/>
          <w:sz w:val="20"/>
          <w:szCs w:val="20"/>
        </w:rPr>
        <w:t>Anneannem anlatıyordu: Çocukluğumuzda, bahçemize güzel mi güzel bir çam ağacı diktiğimizi hatırlıyorum. Diktiğimizde boyu 80 santimetreydi. Çam her yıl bir önceki yıldaki boyunun yarısı kadar uzuyordu. Aradan 3 yıl geçmişti. Baktık ki çam ağacımızın boyu …….m…….cm oluvermiş.</w:t>
      </w:r>
    </w:p>
    <w:p w:rsidR="007B32A6" w:rsidRPr="0087739C" w:rsidRDefault="007B32A6" w:rsidP="0087739C">
      <w:pPr>
        <w:pStyle w:val="NoSpacing"/>
        <w:rPr>
          <w:rFonts w:ascii="Comic Sans MS" w:hAnsi="Comic Sans MS"/>
          <w:b/>
          <w:sz w:val="20"/>
          <w:szCs w:val="20"/>
        </w:rPr>
      </w:pPr>
      <w:r w:rsidRPr="0087739C">
        <w:rPr>
          <w:rFonts w:ascii="Comic Sans MS" w:hAnsi="Comic Sans MS"/>
          <w:b/>
          <w:sz w:val="20"/>
          <w:szCs w:val="20"/>
        </w:rPr>
        <w:t>Anneannemin konuşmalarında yer alan noktalı yerlere sırasıyla hangi sayılar yazılmalı?</w:t>
      </w:r>
    </w:p>
    <w:p w:rsidR="007B32A6" w:rsidRDefault="007B32A6" w:rsidP="0087739C">
      <w:pPr>
        <w:pStyle w:val="NoSpacing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1m 80cm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2m 40 cm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2m 70 cm</w:t>
      </w:r>
    </w:p>
    <w:p w:rsidR="007B32A6" w:rsidRPr="002E0D17" w:rsidRDefault="007B32A6" w:rsidP="0087739C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rect id="Dikdörtgen 3" o:spid="_x0000_s1026" style="position:absolute;margin-left:36.45pt;margin-top:2.55pt;width:9pt;height:8.25pt;z-index:251642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" fillcolor="window" strokecolor="windowText" strokeweight="2pt"/>
        </w:pict>
      </w:r>
      <w:r>
        <w:rPr>
          <w:noProof/>
          <w:lang w:eastAsia="tr-TR"/>
        </w:rPr>
        <w:pict>
          <v:rect id="Dikdörtgen 1" o:spid="_x0000_s1027" style="position:absolute;margin-left:15.45pt;margin-top:2.55pt;width:9pt;height:8.25pt;z-index:251640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" strokeweight="2pt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" o:spid="_x0000_s1028" type="#_x0000_t5" style="position:absolute;margin-left:15.45pt;margin-top:20.55pt;width:13.5pt;height:9.75pt;z-index:251641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" strokeweight="2pt"/>
        </w:pict>
      </w:r>
      <w:r w:rsidRPr="002E0D17">
        <w:rPr>
          <w:rFonts w:ascii="Comic Sans MS" w:hAnsi="Comic Sans MS"/>
          <w:b/>
          <w:sz w:val="20"/>
          <w:szCs w:val="20"/>
        </w:rPr>
        <w:t>2-</w:t>
      </w:r>
      <w:r>
        <w:rPr>
          <w:rFonts w:ascii="Comic Sans MS" w:hAnsi="Comic Sans MS"/>
          <w:sz w:val="20"/>
          <w:szCs w:val="20"/>
        </w:rPr>
        <w:t xml:space="preserve">      </w:t>
      </w:r>
      <w:r>
        <w:rPr>
          <w:rFonts w:ascii="Comic Sans MS" w:hAnsi="Comic Sans MS"/>
          <w:sz w:val="24"/>
          <w:szCs w:val="24"/>
        </w:rPr>
        <w:t>+    +</w:t>
      </w:r>
      <w:r>
        <w:rPr>
          <w:rFonts w:ascii="Comic Sans MS" w:hAnsi="Comic Sans MS"/>
          <w:sz w:val="20"/>
          <w:szCs w:val="20"/>
        </w:rPr>
        <w:t>27= 123</w:t>
      </w: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2E0D17">
        <w:rPr>
          <w:rFonts w:ascii="Comic Sans MS" w:hAnsi="Comic Sans MS"/>
          <w:b/>
          <w:sz w:val="20"/>
          <w:szCs w:val="20"/>
        </w:rPr>
        <w:t xml:space="preserve">Verilenlere göre aşağıdaki bilgilerden hangisi </w:t>
      </w:r>
      <w:r w:rsidRPr="002E0D17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:rsidR="007B32A6" w:rsidRDefault="007B32A6" w:rsidP="0087739C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rect id="Dikdörtgen 4" o:spid="_x0000_s1029" style="position:absolute;margin-left:89.7pt;margin-top:5.35pt;width:9pt;height:8.25pt;z-index:251643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" fillcolor="window" strokecolor="windowText" strokeweight="2pt"/>
        </w:pict>
      </w:r>
      <w:r>
        <w:rPr>
          <w:noProof/>
          <w:lang w:eastAsia="tr-TR"/>
        </w:rPr>
        <w:pict>
          <v:shape id="İkizkenar Üçgen 5" o:spid="_x0000_s1030" type="#_x0000_t5" style="position:absolute;margin-left:40.95pt;margin-top:3.85pt;width:13.5pt;height:9.75pt;z-index:251644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" fillcolor="window" strokecolor="windowText" strokeweight="2pt"/>
        </w:pict>
      </w:r>
      <w:r>
        <w:rPr>
          <w:noProof/>
          <w:lang w:eastAsia="tr-TR"/>
        </w:rPr>
        <w:pict>
          <v:shape id="İkizkenar Üçgen 6" o:spid="_x0000_s1031" type="#_x0000_t5" style="position:absolute;margin-left:64.2pt;margin-top:3.85pt;width:13.5pt;height:9.75pt;z-index:251645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" fillcolor="window" strokecolor="windowText" strokeweight="2pt"/>
        </w:pict>
      </w:r>
      <w:r>
        <w:rPr>
          <w:rFonts w:ascii="Comic Sans MS" w:hAnsi="Comic Sans MS"/>
          <w:sz w:val="24"/>
          <w:szCs w:val="24"/>
        </w:rPr>
        <w:t xml:space="preserve">         +     +     +     =</w:t>
      </w:r>
      <w:r>
        <w:rPr>
          <w:rFonts w:ascii="Comic Sans MS" w:hAnsi="Comic Sans MS"/>
          <w:sz w:val="20"/>
          <w:szCs w:val="20"/>
        </w:rPr>
        <w:t>102</w:t>
      </w:r>
    </w:p>
    <w:p w:rsidR="007B32A6" w:rsidRDefault="007B32A6" w:rsidP="002E0D17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İkizkenar Üçgen 10" o:spid="_x0000_s1032" type="#_x0000_t5" style="position:absolute;margin-left:323.7pt;margin-top:1.35pt;width:13.5pt;height:9.75pt;z-index:251650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" fillcolor="window" strokecolor="windowText" strokeweight="2pt"/>
        </w:pict>
      </w:r>
      <w:r>
        <w:rPr>
          <w:noProof/>
          <w:lang w:eastAsia="tr-TR"/>
        </w:rPr>
        <w:pict>
          <v:rect id="Dikdörtgen 7" o:spid="_x0000_s1033" style="position:absolute;margin-left:298.95pt;margin-top:2.85pt;width:9pt;height:8.25pt;z-index:251646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" fillcolor="window" strokecolor="windowText" strokeweight="2pt"/>
        </w:pict>
      </w:r>
      <w:r>
        <w:rPr>
          <w:noProof/>
          <w:lang w:eastAsia="tr-TR"/>
        </w:rPr>
        <w:pict>
          <v:rect id="Dikdörtgen 8" o:spid="_x0000_s1034" style="position:absolute;margin-left:15.45pt;margin-top:2.85pt;width:9pt;height:8.25pt;z-index:251648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" fillcolor="window" strokecolor="windowText" strokeweight="2pt"/>
        </w:pict>
      </w:r>
      <w:r>
        <w:rPr>
          <w:noProof/>
          <w:lang w:eastAsia="tr-TR"/>
        </w:rPr>
        <w:pict>
          <v:shape id="İkizkenar Üçgen 9" o:spid="_x0000_s1035" type="#_x0000_t5" style="position:absolute;margin-left:157.95pt;margin-top:1.35pt;width:13.5pt;height:9.75pt;z-index:251649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" fillcolor="window" strokecolor="windowText" strokeweight="2pt"/>
        </w:pict>
      </w:r>
      <w:r>
        <w:rPr>
          <w:rFonts w:ascii="Comic Sans MS" w:hAnsi="Comic Sans MS"/>
          <w:sz w:val="20"/>
          <w:szCs w:val="20"/>
        </w:rPr>
        <w:t>A)     Sayısı 12’nin 4 katıdır.</w:t>
      </w:r>
      <w:r>
        <w:rPr>
          <w:rFonts w:ascii="Comic Sans MS" w:hAnsi="Comic Sans MS"/>
          <w:sz w:val="20"/>
          <w:szCs w:val="20"/>
        </w:rPr>
        <w:tab/>
        <w:t>B)        Sayısı 36’nın yarısıdır.   C)     ve       sayısının toplamının en yakın onluğu 50’dir.</w:t>
      </w:r>
    </w:p>
    <w:p w:rsidR="007B32A6" w:rsidRDefault="007B32A6" w:rsidP="002E0D17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7B32A6" w:rsidRPr="0079196B" w:rsidRDefault="007B32A6" w:rsidP="002E0D17">
      <w:pPr>
        <w:pStyle w:val="NoSpacing"/>
        <w:rPr>
          <w:rFonts w:ascii="Comic Sans MS" w:hAnsi="Comic Sans MS"/>
          <w:b/>
          <w:sz w:val="20"/>
          <w:szCs w:val="20"/>
        </w:rPr>
      </w:pPr>
      <w:r w:rsidRPr="002E0D17">
        <w:rPr>
          <w:rFonts w:ascii="Comic Sans MS" w:hAnsi="Comic Sans MS"/>
          <w:b/>
          <w:sz w:val="20"/>
          <w:szCs w:val="20"/>
        </w:rPr>
        <w:t>3-</w:t>
      </w:r>
      <w:r>
        <w:rPr>
          <w:rFonts w:ascii="Comic Sans MS" w:hAnsi="Comic Sans MS"/>
          <w:sz w:val="20"/>
          <w:szCs w:val="20"/>
        </w:rPr>
        <w:t xml:space="preserve">Denizlerin otomobilin deposu 40 litre benzinle dolmaktadır. Bir depo benzinle 245 km yol gidiyorlar. 80 litre benzinle benzinleri tükeninceye kadar yol alıyorlar. </w:t>
      </w:r>
      <w:r>
        <w:rPr>
          <w:rFonts w:ascii="Comic Sans MS" w:hAnsi="Comic Sans MS"/>
          <w:b/>
          <w:sz w:val="20"/>
          <w:szCs w:val="20"/>
        </w:rPr>
        <w:t>Buna göre</w:t>
      </w:r>
      <w:r w:rsidRPr="0079196B">
        <w:rPr>
          <w:rFonts w:ascii="Comic Sans MS" w:hAnsi="Comic Sans MS"/>
          <w:b/>
          <w:sz w:val="20"/>
          <w:szCs w:val="20"/>
        </w:rPr>
        <w:t xml:space="preserve"> hangi iki şehir arasında yolu gitmişlerdir?</w:t>
      </w:r>
    </w:p>
    <w:p w:rsidR="007B32A6" w:rsidRDefault="007B32A6" w:rsidP="0079196B">
      <w:pPr>
        <w:pStyle w:val="NoSpacing"/>
        <w:numPr>
          <w:ilvl w:val="0"/>
          <w:numId w:val="4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Ankara-İstanbul 450 km</w:t>
      </w:r>
      <w:r>
        <w:rPr>
          <w:rFonts w:ascii="Comic Sans MS" w:hAnsi="Comic Sans MS"/>
          <w:sz w:val="20"/>
          <w:szCs w:val="20"/>
        </w:rPr>
        <w:tab/>
        <w:t>B) Ankara-Muğla 650 km</w:t>
      </w:r>
      <w:r>
        <w:rPr>
          <w:rFonts w:ascii="Comic Sans MS" w:hAnsi="Comic Sans MS"/>
          <w:sz w:val="20"/>
          <w:szCs w:val="20"/>
        </w:rPr>
        <w:tab/>
        <w:t>C) Ankara-Adana</w:t>
      </w:r>
      <w:r w:rsidRPr="0079196B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>km</w:t>
      </w:r>
      <w:r w:rsidRPr="0079196B">
        <w:rPr>
          <w:rFonts w:ascii="Comic Sans MS" w:hAnsi="Comic Sans MS"/>
          <w:b/>
          <w:sz w:val="20"/>
          <w:szCs w:val="20"/>
        </w:rPr>
        <w:t xml:space="preserve"> </w:t>
      </w:r>
    </w:p>
    <w:p w:rsidR="007B32A6" w:rsidRPr="0079196B" w:rsidRDefault="007B32A6" w:rsidP="0079196B">
      <w:pPr>
        <w:pStyle w:val="NoSpacing"/>
        <w:rPr>
          <w:rFonts w:ascii="Comic Sans MS" w:hAnsi="Comic Sans MS"/>
          <w:b/>
          <w:sz w:val="20"/>
          <w:szCs w:val="20"/>
        </w:rPr>
      </w:pPr>
      <w:r w:rsidRPr="006E5758">
        <w:rPr>
          <w:rFonts w:ascii="Comic Sans MS" w:hAnsi="Comic Sans MS"/>
          <w:b/>
          <w:sz w:val="20"/>
          <w:szCs w:val="20"/>
        </w:rPr>
        <w:t>4-</w:t>
      </w:r>
      <w:r>
        <w:rPr>
          <w:rFonts w:ascii="Comic Sans MS" w:hAnsi="Comic Sans MS"/>
          <w:sz w:val="20"/>
          <w:szCs w:val="20"/>
        </w:rPr>
        <w:t xml:space="preserve">Hayvanat bahçesindeki hayvanların bakımı yapıldıktan sonra boyları da ölçüldü. </w:t>
      </w:r>
      <w:r w:rsidRPr="0079196B">
        <w:rPr>
          <w:rFonts w:ascii="Comic Sans MS" w:hAnsi="Comic Sans MS"/>
          <w:b/>
          <w:sz w:val="20"/>
          <w:szCs w:val="20"/>
        </w:rPr>
        <w:t>Buna göre FARE; ASLAN; ZÜRAFA dan hangisinin boy uzunluğu bir şerit metre üzerinde , metrenin başlangıç noktasına en uzaktır?</w:t>
      </w:r>
    </w:p>
    <w:p w:rsidR="007B32A6" w:rsidRPr="0079196B" w:rsidRDefault="007B32A6" w:rsidP="0079196B">
      <w:pPr>
        <w:pStyle w:val="NoSpacing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1036" type="#_x0000_t32" style="position:absolute;left:0;text-align:left;margin-left:495.45pt;margin-top:2.05pt;width:0;height:90.7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">
            <v:stroke startarrow="open" endarrow="open"/>
          </v:shape>
        </w:pict>
      </w:r>
      <w:r>
        <w:rPr>
          <w:rFonts w:ascii="Comic Sans MS" w:hAnsi="Comic Sans MS"/>
          <w:sz w:val="20"/>
          <w:szCs w:val="20"/>
        </w:rPr>
        <w:t>Fare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Aslan</w:t>
      </w:r>
      <w:r w:rsidRPr="0079196B">
        <w:rPr>
          <w:rFonts w:ascii="Comic Sans MS" w:hAnsi="Comic Sans MS"/>
          <w:b/>
          <w:sz w:val="20"/>
          <w:szCs w:val="20"/>
        </w:rPr>
        <w:t xml:space="preserve">     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 w:rsidRPr="0079196B">
        <w:rPr>
          <w:rFonts w:ascii="Comic Sans MS" w:hAnsi="Comic Sans MS"/>
          <w:sz w:val="20"/>
          <w:szCs w:val="20"/>
        </w:rPr>
        <w:t>C) Zürafa</w:t>
      </w:r>
    </w:p>
    <w:tbl>
      <w:tblPr>
        <w:tblpPr w:leftFromText="141" w:rightFromText="141" w:vertAnchor="text" w:horzAnchor="page" w:tblpX="10138" w:tblpY="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3"/>
        <w:gridCol w:w="323"/>
      </w:tblGrid>
      <w:tr w:rsidR="007B32A6" w:rsidRPr="00A073C8" w:rsidTr="00A073C8">
        <w:trPr>
          <w:trHeight w:val="270"/>
        </w:trPr>
        <w:tc>
          <w:tcPr>
            <w:tcW w:w="323" w:type="dxa"/>
          </w:tcPr>
          <w:p w:rsidR="007B32A6" w:rsidRPr="00A073C8" w:rsidRDefault="007B32A6" w:rsidP="00A073C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3" w:type="dxa"/>
          </w:tcPr>
          <w:p w:rsidR="007B32A6" w:rsidRPr="00A073C8" w:rsidRDefault="007B32A6" w:rsidP="00A073C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B32A6" w:rsidRPr="00A073C8" w:rsidTr="00A073C8">
        <w:trPr>
          <w:trHeight w:val="270"/>
        </w:trPr>
        <w:tc>
          <w:tcPr>
            <w:tcW w:w="323" w:type="dxa"/>
          </w:tcPr>
          <w:p w:rsidR="007B32A6" w:rsidRPr="00A073C8" w:rsidRDefault="007B32A6" w:rsidP="00A073C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3" w:type="dxa"/>
          </w:tcPr>
          <w:p w:rsidR="007B32A6" w:rsidRPr="00A073C8" w:rsidRDefault="007B32A6" w:rsidP="00A073C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B32A6" w:rsidRPr="00A073C8" w:rsidTr="00A073C8">
        <w:trPr>
          <w:trHeight w:val="285"/>
        </w:trPr>
        <w:tc>
          <w:tcPr>
            <w:tcW w:w="323" w:type="dxa"/>
          </w:tcPr>
          <w:p w:rsidR="007B32A6" w:rsidRPr="00A073C8" w:rsidRDefault="007B32A6" w:rsidP="00A073C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3" w:type="dxa"/>
          </w:tcPr>
          <w:p w:rsidR="007B32A6" w:rsidRPr="00A073C8" w:rsidRDefault="007B32A6" w:rsidP="00A073C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B32A6" w:rsidRPr="00A073C8" w:rsidTr="00A073C8">
        <w:trPr>
          <w:trHeight w:val="285"/>
        </w:trPr>
        <w:tc>
          <w:tcPr>
            <w:tcW w:w="323" w:type="dxa"/>
          </w:tcPr>
          <w:p w:rsidR="007B32A6" w:rsidRPr="00A073C8" w:rsidRDefault="007B32A6" w:rsidP="00A073C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3" w:type="dxa"/>
          </w:tcPr>
          <w:p w:rsidR="007B32A6" w:rsidRPr="00A073C8" w:rsidRDefault="007B32A6" w:rsidP="00A073C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7B32A6" w:rsidRDefault="007B32A6" w:rsidP="0079196B">
      <w:pPr>
        <w:pStyle w:val="NoSpacing"/>
        <w:rPr>
          <w:rFonts w:ascii="Comic Sans MS" w:hAnsi="Comic Sans MS"/>
          <w:sz w:val="20"/>
          <w:szCs w:val="20"/>
        </w:rPr>
      </w:pPr>
      <w:r w:rsidRPr="006E5758">
        <w:rPr>
          <w:rFonts w:ascii="Comic Sans MS" w:hAnsi="Comic Sans MS"/>
          <w:b/>
          <w:sz w:val="20"/>
          <w:szCs w:val="20"/>
        </w:rPr>
        <w:t>5-</w:t>
      </w:r>
      <w:r>
        <w:rPr>
          <w:rFonts w:ascii="Comic Sans MS" w:hAnsi="Comic Sans MS"/>
          <w:sz w:val="20"/>
          <w:szCs w:val="20"/>
        </w:rPr>
        <w:t xml:space="preserve">Veli,kare Legolar ile bir kula oluşturuyor. Her legonun çevresi 20 cm.dir. Veli’nin oluşturduğu kule ve </w:t>
      </w:r>
    </w:p>
    <w:p w:rsidR="007B32A6" w:rsidRDefault="007B32A6" w:rsidP="0079196B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simetrisinin çevresi bir metreden kaç santimetre azdır? </w:t>
      </w:r>
    </w:p>
    <w:p w:rsidR="007B32A6" w:rsidRDefault="007B32A6" w:rsidP="0079196B">
      <w:pPr>
        <w:pStyle w:val="NoSpacing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95 cm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60 cm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40 cm</w:t>
      </w:r>
    </w:p>
    <w:p w:rsidR="007B32A6" w:rsidRDefault="007B32A6" w:rsidP="0079196B">
      <w:pPr>
        <w:pStyle w:val="NoSpacing"/>
        <w:rPr>
          <w:rFonts w:ascii="Comic Sans MS" w:hAnsi="Comic Sans MS"/>
          <w:sz w:val="20"/>
          <w:szCs w:val="20"/>
        </w:rPr>
      </w:pPr>
    </w:p>
    <w:p w:rsidR="007B32A6" w:rsidRDefault="007B32A6" w:rsidP="0079196B">
      <w:pPr>
        <w:pStyle w:val="NoSpacing"/>
        <w:rPr>
          <w:rFonts w:ascii="Comic Sans MS" w:hAnsi="Comic Sans MS"/>
          <w:sz w:val="20"/>
          <w:szCs w:val="20"/>
        </w:rPr>
      </w:pPr>
    </w:p>
    <w:p w:rsidR="007B32A6" w:rsidRDefault="007B32A6" w:rsidP="0079196B">
      <w:pPr>
        <w:pStyle w:val="NoSpacing"/>
        <w:rPr>
          <w:rFonts w:ascii="Comic Sans MS" w:hAnsi="Comic Sans MS"/>
          <w:sz w:val="20"/>
          <w:szCs w:val="20"/>
        </w:rPr>
      </w:pPr>
      <w:r w:rsidRPr="006E5758">
        <w:rPr>
          <w:rFonts w:ascii="Comic Sans MS" w:hAnsi="Comic Sans MS"/>
          <w:b/>
          <w:sz w:val="20"/>
          <w:szCs w:val="20"/>
        </w:rPr>
        <w:t>6-</w:t>
      </w:r>
      <w:r>
        <w:rPr>
          <w:rFonts w:ascii="Comic Sans MS" w:hAnsi="Comic Sans MS"/>
          <w:sz w:val="20"/>
          <w:szCs w:val="20"/>
        </w:rPr>
        <w:t>Bora’nın uçurtmasının ipinin uzunluğu 6 m 35 cm’dir. Bora, uçurtmasını 9 karış kadar daha uzatıyor. Her</w:t>
      </w:r>
    </w:p>
    <w:p w:rsidR="007B32A6" w:rsidRDefault="007B32A6" w:rsidP="0079196B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Karışı 8 cm geldiğine göre , uçurtmanın son uzunluğu şimdi ne kaadardır?</w:t>
      </w:r>
    </w:p>
    <w:p w:rsidR="007B32A6" w:rsidRDefault="007B32A6" w:rsidP="0054702F">
      <w:pPr>
        <w:pStyle w:val="NoSpacing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6m 52 cm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6 m 98 cm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7 m 7 cm</w:t>
      </w:r>
    </w:p>
    <w:p w:rsidR="007B32A6" w:rsidRPr="005D7E9B" w:rsidRDefault="007B32A6" w:rsidP="0054702F">
      <w:pPr>
        <w:pStyle w:val="NoSpacing"/>
        <w:rPr>
          <w:rFonts w:ascii="Comic Sans MS" w:hAnsi="Comic Sans MS"/>
          <w:b/>
          <w:sz w:val="20"/>
          <w:szCs w:val="20"/>
        </w:rPr>
      </w:pPr>
      <w:r w:rsidRPr="006E5758">
        <w:rPr>
          <w:rFonts w:ascii="Comic Sans MS" w:hAnsi="Comic Sans MS"/>
          <w:b/>
          <w:sz w:val="20"/>
          <w:szCs w:val="20"/>
        </w:rPr>
        <w:t>7-</w:t>
      </w:r>
      <w:r>
        <w:rPr>
          <w:rFonts w:ascii="Comic Sans MS" w:hAnsi="Comic Sans MS"/>
          <w:sz w:val="20"/>
          <w:szCs w:val="20"/>
        </w:rPr>
        <w:t xml:space="preserve">Behice :” köyümüz, kasabamıza çok uzak sayılmazdı. Kasaba ile köy arasındaki yolun bir kenarına 10 metreralıklarla sıralanan 96 elektrik direği saydım.” diye anlatıyordu.” </w:t>
      </w:r>
      <w:r w:rsidRPr="005D7E9B">
        <w:rPr>
          <w:rFonts w:ascii="Comic Sans MS" w:hAnsi="Comic Sans MS"/>
          <w:b/>
          <w:sz w:val="20"/>
          <w:szCs w:val="20"/>
        </w:rPr>
        <w:t>Anlatıma göre köy ile kasaba arasındaki yol kaç metredir?</w:t>
      </w:r>
    </w:p>
    <w:p w:rsidR="007B32A6" w:rsidRPr="005D7E9B" w:rsidRDefault="007B32A6" w:rsidP="005D7E9B">
      <w:pPr>
        <w:pStyle w:val="NoSpacing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990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970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C)950</w:t>
      </w:r>
    </w:p>
    <w:tbl>
      <w:tblPr>
        <w:tblpPr w:leftFromText="141" w:rightFromText="141" w:vertAnchor="text" w:horzAnchor="page" w:tblpX="1198" w:tblpY="1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3"/>
        <w:gridCol w:w="362"/>
        <w:gridCol w:w="362"/>
        <w:gridCol w:w="362"/>
        <w:gridCol w:w="362"/>
        <w:gridCol w:w="303"/>
      </w:tblGrid>
      <w:tr w:rsidR="007B32A6" w:rsidRPr="00A073C8" w:rsidTr="00A073C8">
        <w:trPr>
          <w:trHeight w:val="281"/>
        </w:trPr>
        <w:tc>
          <w:tcPr>
            <w:tcW w:w="303" w:type="dxa"/>
          </w:tcPr>
          <w:p w:rsidR="007B32A6" w:rsidRPr="00A073C8" w:rsidRDefault="007B32A6" w:rsidP="00A073C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62" w:type="dxa"/>
          </w:tcPr>
          <w:p w:rsidR="007B32A6" w:rsidRPr="00A073C8" w:rsidRDefault="007B32A6" w:rsidP="00A073C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62" w:type="dxa"/>
          </w:tcPr>
          <w:p w:rsidR="007B32A6" w:rsidRPr="00A073C8" w:rsidRDefault="007B32A6" w:rsidP="00A073C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62" w:type="dxa"/>
          </w:tcPr>
          <w:p w:rsidR="007B32A6" w:rsidRPr="00A073C8" w:rsidRDefault="007B32A6" w:rsidP="00A073C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62" w:type="dxa"/>
          </w:tcPr>
          <w:p w:rsidR="007B32A6" w:rsidRPr="00A073C8" w:rsidRDefault="007B32A6" w:rsidP="00A073C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03" w:type="dxa"/>
          </w:tcPr>
          <w:p w:rsidR="007B32A6" w:rsidRPr="00A073C8" w:rsidRDefault="007B32A6" w:rsidP="00A073C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B32A6" w:rsidRPr="00A073C8" w:rsidTr="00A073C8">
        <w:trPr>
          <w:trHeight w:val="281"/>
        </w:trPr>
        <w:tc>
          <w:tcPr>
            <w:tcW w:w="303" w:type="dxa"/>
          </w:tcPr>
          <w:p w:rsidR="007B32A6" w:rsidRPr="00A073C8" w:rsidRDefault="007B32A6" w:rsidP="00A073C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48" w:type="dxa"/>
            <w:gridSpan w:val="4"/>
            <w:vMerge w:val="restart"/>
          </w:tcPr>
          <w:p w:rsidR="007B32A6" w:rsidRPr="00A073C8" w:rsidRDefault="007B32A6" w:rsidP="00A073C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hyperlink r:id="rId5" w:history="1">
              <w:r w:rsidRPr="00A073C8">
                <w:rPr>
                  <w:noProof/>
                  <w:color w:val="0000FF"/>
                  <w:lang w:eastAsia="tr-TR"/>
                </w:rPr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rc_mi" o:spid="_x0000_i1025" type="#_x0000_t75" alt="http://www.nkfu.com/wp-content/uploads/2012/05/anneler-gunu-boyama-sayfalari-6.gif" href="http://www.google.com.tr/url?sa=i&amp;rct=j&amp;q=boyama+sayfalar%C4%B1&amp;source=images&amp;cd=&amp;cad=rja&amp;docid=H-tQpa258sERNM&amp;tbnid=dRt1QhR56nL_UM:&amp;ved=0CAUQjRw&amp;url=http://www.nkfu.com/anneler-gunu-boyama-sayfalari/&amp;ei=UHw8UaKyMsmYPfKhgbgG&amp;bvm=bv.43287494,d.ZWU&amp;psig=AFQjCNEiEh6cWTS7R7XCfGkxScb4Qirgdg&amp;ust=13630048616277" style="width:57.75pt;height:43.5pt;visibility:visible" o:button="t">
                    <v:fill o:detectmouseclick="t"/>
                    <v:imagedata r:id="rId6" o:title=""/>
                  </v:shape>
                </w:pict>
              </w:r>
            </w:hyperlink>
          </w:p>
        </w:tc>
        <w:tc>
          <w:tcPr>
            <w:tcW w:w="303" w:type="dxa"/>
          </w:tcPr>
          <w:p w:rsidR="007B32A6" w:rsidRPr="00A073C8" w:rsidRDefault="007B32A6" w:rsidP="00A073C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B32A6" w:rsidRPr="00A073C8" w:rsidTr="00A073C8">
        <w:trPr>
          <w:trHeight w:val="297"/>
        </w:trPr>
        <w:tc>
          <w:tcPr>
            <w:tcW w:w="303" w:type="dxa"/>
          </w:tcPr>
          <w:p w:rsidR="007B32A6" w:rsidRPr="00A073C8" w:rsidRDefault="007B32A6" w:rsidP="00A073C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48" w:type="dxa"/>
            <w:gridSpan w:val="4"/>
            <w:vMerge/>
          </w:tcPr>
          <w:p w:rsidR="007B32A6" w:rsidRPr="00A073C8" w:rsidRDefault="007B32A6" w:rsidP="00A073C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03" w:type="dxa"/>
          </w:tcPr>
          <w:p w:rsidR="007B32A6" w:rsidRPr="00A073C8" w:rsidRDefault="007B32A6" w:rsidP="00A073C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B32A6" w:rsidRPr="00A073C8" w:rsidTr="00A073C8">
        <w:trPr>
          <w:trHeight w:val="350"/>
        </w:trPr>
        <w:tc>
          <w:tcPr>
            <w:tcW w:w="303" w:type="dxa"/>
          </w:tcPr>
          <w:p w:rsidR="007B32A6" w:rsidRPr="00A073C8" w:rsidRDefault="007B32A6" w:rsidP="00A073C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48" w:type="dxa"/>
            <w:gridSpan w:val="4"/>
            <w:vMerge/>
          </w:tcPr>
          <w:p w:rsidR="007B32A6" w:rsidRPr="00A073C8" w:rsidRDefault="007B32A6" w:rsidP="00A073C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03" w:type="dxa"/>
          </w:tcPr>
          <w:p w:rsidR="007B32A6" w:rsidRPr="00A073C8" w:rsidRDefault="007B32A6" w:rsidP="00A073C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B32A6" w:rsidRPr="00A073C8" w:rsidTr="00A073C8">
        <w:trPr>
          <w:trHeight w:val="297"/>
        </w:trPr>
        <w:tc>
          <w:tcPr>
            <w:tcW w:w="303" w:type="dxa"/>
          </w:tcPr>
          <w:p w:rsidR="007B32A6" w:rsidRPr="00A073C8" w:rsidRDefault="007B32A6" w:rsidP="00A073C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62" w:type="dxa"/>
          </w:tcPr>
          <w:p w:rsidR="007B32A6" w:rsidRPr="00A073C8" w:rsidRDefault="007B32A6" w:rsidP="00A073C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62" w:type="dxa"/>
          </w:tcPr>
          <w:p w:rsidR="007B32A6" w:rsidRPr="00A073C8" w:rsidRDefault="007B32A6" w:rsidP="00A073C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62" w:type="dxa"/>
          </w:tcPr>
          <w:p w:rsidR="007B32A6" w:rsidRPr="00A073C8" w:rsidRDefault="007B32A6" w:rsidP="00A073C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62" w:type="dxa"/>
          </w:tcPr>
          <w:p w:rsidR="007B32A6" w:rsidRPr="00A073C8" w:rsidRDefault="007B32A6" w:rsidP="00A073C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03" w:type="dxa"/>
          </w:tcPr>
          <w:p w:rsidR="007B32A6" w:rsidRPr="00A073C8" w:rsidRDefault="007B32A6" w:rsidP="00A073C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7B32A6" w:rsidRDefault="007B32A6" w:rsidP="005D7E9B">
      <w:pPr>
        <w:pStyle w:val="NoSpacing"/>
        <w:rPr>
          <w:rFonts w:ascii="Comic Sans MS" w:hAnsi="Comic Sans MS"/>
          <w:sz w:val="20"/>
          <w:szCs w:val="20"/>
        </w:rPr>
      </w:pPr>
      <w:r w:rsidRPr="006E5758">
        <w:rPr>
          <w:rFonts w:ascii="Comic Sans MS" w:hAnsi="Comic Sans MS"/>
          <w:b/>
          <w:sz w:val="20"/>
          <w:szCs w:val="20"/>
        </w:rPr>
        <w:t>8-</w:t>
      </w:r>
      <w:r>
        <w:rPr>
          <w:rFonts w:ascii="Comic Sans MS" w:hAnsi="Comic Sans MS"/>
          <w:sz w:val="20"/>
          <w:szCs w:val="20"/>
        </w:rPr>
        <w:t xml:space="preserve">         </w:t>
      </w:r>
      <w:r>
        <w:rPr>
          <w:rFonts w:ascii="Comic Sans MS" w:hAnsi="Comic Sans MS"/>
          <w:sz w:val="20"/>
          <w:szCs w:val="20"/>
        </w:rPr>
        <w:tab/>
        <w:t>odanın duvarında asılı bulunan tablonun kenarında yer alan karesel bölge şeklindeki süslemelerden her birinin çevresi 40 cm’dir. Dikdörtgensel bölge şekildeki tablonun çevresi kaç metre kaç santimetredir?</w:t>
      </w:r>
    </w:p>
    <w:p w:rsidR="007B32A6" w:rsidRDefault="007B32A6" w:rsidP="002E2F1C">
      <w:pPr>
        <w:pStyle w:val="NoSpacing"/>
        <w:ind w:firstLine="70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2m 20 cm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2m 25 cm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2 m 40 cm</w:t>
      </w:r>
    </w:p>
    <w:p w:rsidR="007B32A6" w:rsidRDefault="007B32A6" w:rsidP="002E2F1C">
      <w:pPr>
        <w:pStyle w:val="NoSpacing"/>
        <w:rPr>
          <w:rFonts w:ascii="Comic Sans MS" w:hAnsi="Comic Sans MS"/>
          <w:sz w:val="20"/>
          <w:szCs w:val="20"/>
        </w:rPr>
      </w:pPr>
    </w:p>
    <w:p w:rsidR="007B32A6" w:rsidRDefault="007B32A6" w:rsidP="002E2F1C">
      <w:pPr>
        <w:pStyle w:val="NoSpacing"/>
        <w:rPr>
          <w:rFonts w:ascii="Comic Sans MS" w:hAnsi="Comic Sans MS"/>
          <w:sz w:val="20"/>
          <w:szCs w:val="20"/>
        </w:rPr>
      </w:pPr>
    </w:p>
    <w:p w:rsidR="007B32A6" w:rsidRDefault="007B32A6" w:rsidP="002E2F1C">
      <w:pPr>
        <w:pStyle w:val="NoSpacing"/>
        <w:rPr>
          <w:rFonts w:ascii="Comic Sans MS" w:hAnsi="Comic Sans MS"/>
          <w:sz w:val="20"/>
          <w:szCs w:val="20"/>
        </w:rPr>
      </w:pPr>
      <w:r w:rsidRPr="006E5758">
        <w:rPr>
          <w:rFonts w:ascii="Comic Sans MS" w:hAnsi="Comic Sans MS"/>
          <w:b/>
          <w:sz w:val="20"/>
          <w:szCs w:val="20"/>
        </w:rPr>
        <w:t>9-</w:t>
      </w:r>
      <w:r>
        <w:rPr>
          <w:rFonts w:ascii="Comic Sans MS" w:hAnsi="Comic Sans MS"/>
          <w:sz w:val="20"/>
          <w:szCs w:val="20"/>
        </w:rPr>
        <w:t xml:space="preserve">Melek ,evlerinde gördüğü bazı varlıkların boylarının ölçümleri ile ilgili tahminlerini sıraladı. </w:t>
      </w:r>
    </w:p>
    <w:p w:rsidR="007B32A6" w:rsidRDefault="007B32A6" w:rsidP="002E2F1C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I.Buzdolabının boyu:10 m 7 cm;  II.Çalışma masası:1m 10 cm   III. Perdenin boyu:1 m 75cm   IV. Kalemin boyu:2m 5cm</w:t>
      </w:r>
    </w:p>
    <w:p w:rsidR="007B32A6" w:rsidRDefault="007B32A6" w:rsidP="002E2F1C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Şeçeneklerde verilenlerden hangisi veya hangileri Melek’in doğru tahminleri olamaz?</w:t>
      </w:r>
    </w:p>
    <w:p w:rsidR="007B32A6" w:rsidRDefault="007B32A6" w:rsidP="002E2F1C">
      <w:pPr>
        <w:pStyle w:val="NoSpacing"/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Yalnız I</w:t>
      </w:r>
      <w:r>
        <w:rPr>
          <w:rFonts w:ascii="Comic Sans MS" w:hAnsi="Comic Sans MS"/>
          <w:sz w:val="20"/>
          <w:szCs w:val="20"/>
        </w:rPr>
        <w:tab/>
        <w:t xml:space="preserve">B) I ve IV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II ve III</w:t>
      </w:r>
    </w:p>
    <w:p w:rsidR="007B32A6" w:rsidRDefault="007B32A6" w:rsidP="005D7E9B">
      <w:pPr>
        <w:pStyle w:val="NoSpacing"/>
        <w:rPr>
          <w:rFonts w:ascii="Comic Sans MS" w:hAnsi="Comic Sans MS"/>
          <w:sz w:val="20"/>
          <w:szCs w:val="20"/>
        </w:rPr>
      </w:pPr>
      <w:r w:rsidRPr="006E5758">
        <w:rPr>
          <w:rFonts w:ascii="Comic Sans MS" w:hAnsi="Comic Sans MS"/>
          <w:b/>
          <w:sz w:val="20"/>
          <w:szCs w:val="20"/>
        </w:rPr>
        <w:t>10-</w:t>
      </w:r>
      <w:r>
        <w:rPr>
          <w:rFonts w:ascii="Comic Sans MS" w:hAnsi="Comic Sans MS"/>
          <w:sz w:val="20"/>
          <w:szCs w:val="20"/>
        </w:rPr>
        <w:t xml:space="preserve">  Eylül, okul dönüşünde evlerine girdiğinde balkona çıkmak için 25 ayak ilerliyor. Eylül’ün bir ayak boyu 23 cm olduğuna göre giriş kapısı ile balkon kapısı arasında kaç metre kaç santimetre ilerlemiştir.</w:t>
      </w:r>
    </w:p>
    <w:p w:rsidR="007B32A6" w:rsidRDefault="007B32A6" w:rsidP="004061C7">
      <w:pPr>
        <w:pStyle w:val="NoSpacing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50 m 5 cm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5 m 50 cm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5 m 75 cm</w:t>
      </w:r>
    </w:p>
    <w:p w:rsidR="007B32A6" w:rsidRDefault="007B32A6" w:rsidP="004061C7">
      <w:pPr>
        <w:pStyle w:val="NoSpacing"/>
        <w:rPr>
          <w:rFonts w:ascii="Comic Sans MS" w:hAnsi="Comic Sans MS"/>
          <w:sz w:val="20"/>
          <w:szCs w:val="20"/>
        </w:rPr>
      </w:pPr>
    </w:p>
    <w:p w:rsidR="007B32A6" w:rsidRDefault="007B32A6" w:rsidP="004061C7">
      <w:pPr>
        <w:pStyle w:val="NoSpacing"/>
        <w:rPr>
          <w:rFonts w:ascii="Comic Sans MS" w:hAnsi="Comic Sans MS"/>
          <w:sz w:val="20"/>
          <w:szCs w:val="20"/>
        </w:rPr>
      </w:pPr>
      <w:r w:rsidRPr="006E5758">
        <w:rPr>
          <w:rFonts w:ascii="Comic Sans MS" w:hAnsi="Comic Sans MS"/>
          <w:b/>
          <w:sz w:val="20"/>
          <w:szCs w:val="20"/>
        </w:rPr>
        <w:t>11-</w:t>
      </w:r>
      <w:r>
        <w:rPr>
          <w:rFonts w:ascii="Comic Sans MS" w:hAnsi="Comic Sans MS"/>
          <w:sz w:val="20"/>
          <w:szCs w:val="20"/>
        </w:rPr>
        <w:t xml:space="preserve">    38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Yandaki işleme göre aşağıdaki bilgiler veriliyor. </w:t>
      </w:r>
    </w:p>
    <w:p w:rsidR="007B32A6" w:rsidRPr="003D1A8A" w:rsidRDefault="007B32A6" w:rsidP="004061C7">
      <w:pPr>
        <w:pStyle w:val="NoSpacing"/>
        <w:rPr>
          <w:rFonts w:ascii="Comic Sans MS" w:hAnsi="Comic Sans MS"/>
          <w:sz w:val="20"/>
          <w:szCs w:val="20"/>
        </w:rPr>
      </w:pPr>
      <w:r w:rsidRPr="003D1A8A">
        <w:rPr>
          <w:rFonts w:ascii="Comic Sans MS" w:hAnsi="Comic Sans MS"/>
          <w:sz w:val="20"/>
          <w:szCs w:val="20"/>
        </w:rPr>
        <w:t xml:space="preserve">   </w:t>
      </w:r>
      <w:r w:rsidRPr="003D1A8A">
        <w:rPr>
          <w:rFonts w:ascii="Comic Sans MS" w:hAnsi="Comic Sans MS"/>
          <w:sz w:val="20"/>
          <w:szCs w:val="20"/>
          <w:u w:val="single"/>
        </w:rPr>
        <w:t xml:space="preserve">x  </w:t>
      </w:r>
      <w:r>
        <w:rPr>
          <w:rFonts w:ascii="Comic Sans MS" w:hAnsi="Comic Sans MS"/>
          <w:sz w:val="20"/>
          <w:szCs w:val="20"/>
          <w:u w:val="single"/>
        </w:rPr>
        <w:t xml:space="preserve">  </w:t>
      </w:r>
      <w:r w:rsidRPr="003D1A8A">
        <w:rPr>
          <w:rFonts w:ascii="Comic Sans MS" w:hAnsi="Comic Sans MS"/>
          <w:sz w:val="20"/>
          <w:szCs w:val="20"/>
          <w:u w:val="single"/>
        </w:rPr>
        <w:t xml:space="preserve"> 13</w:t>
      </w:r>
      <w:r>
        <w:rPr>
          <w:rFonts w:ascii="Comic Sans MS" w:hAnsi="Comic Sans MS"/>
          <w:sz w:val="20"/>
          <w:szCs w:val="20"/>
          <w:u w:val="single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                        I. 2.adımdaki sayı 90 ‘dır</w:t>
      </w:r>
      <w:r>
        <w:rPr>
          <w:rFonts w:ascii="Comic Sans MS" w:hAnsi="Comic Sans MS"/>
          <w:sz w:val="20"/>
          <w:szCs w:val="20"/>
          <w:u w:val="single"/>
        </w:rPr>
        <w:t xml:space="preserve">                                 </w:t>
      </w:r>
    </w:p>
    <w:p w:rsidR="007B32A6" w:rsidRDefault="007B32A6" w:rsidP="003D1A8A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24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        II. 4. Adımdaki sayı 3 tane yüzlükten oluşur.</w:t>
      </w:r>
    </w:p>
    <w:p w:rsidR="007B32A6" w:rsidRDefault="007B32A6" w:rsidP="003D1A8A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………. 2.adım</w:t>
      </w:r>
      <w:r>
        <w:rPr>
          <w:rFonts w:ascii="Comic Sans MS" w:hAnsi="Comic Sans MS"/>
          <w:sz w:val="20"/>
          <w:szCs w:val="20"/>
        </w:rPr>
        <w:tab/>
        <w:t xml:space="preserve">           III. Çarpma işleminin sonucu 494’tür.</w:t>
      </w:r>
    </w:p>
    <w:p w:rsidR="007B32A6" w:rsidRPr="003D1A8A" w:rsidRDefault="007B32A6" w:rsidP="003D1A8A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80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3D1A8A">
        <w:rPr>
          <w:rFonts w:ascii="Comic Sans MS" w:hAnsi="Comic Sans MS"/>
          <w:b/>
          <w:sz w:val="20"/>
          <w:szCs w:val="20"/>
        </w:rPr>
        <w:t>Bu bilgilerden hangileri doğrudur?</w:t>
      </w:r>
    </w:p>
    <w:p w:rsidR="007B32A6" w:rsidRDefault="007B32A6" w:rsidP="003D1A8A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………  4.adım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A) I ve II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II ve III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I,II ve III</w:t>
      </w:r>
    </w:p>
    <w:p w:rsidR="007B32A6" w:rsidRDefault="007B32A6" w:rsidP="003D1A8A">
      <w:pPr>
        <w:pStyle w:val="NoSpacing"/>
        <w:rPr>
          <w:rFonts w:ascii="Comic Sans MS" w:hAnsi="Comic Sans MS"/>
          <w:sz w:val="20"/>
          <w:szCs w:val="20"/>
          <w:u w:val="single"/>
        </w:rPr>
      </w:pPr>
      <w:r>
        <w:rPr>
          <w:noProof/>
          <w:lang w:eastAsia="tr-TR"/>
        </w:rPr>
        <w:pict>
          <v:line id="Düz Bağlayıcı 37" o:spid="_x0000_s1037" style="position:absolute;flip:y;z-index:251652096;visibility:visible" from="1.2pt,10.6pt" to="77.7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"/>
        </w:pict>
      </w:r>
      <w:r>
        <w:rPr>
          <w:rFonts w:ascii="Comic Sans MS" w:hAnsi="Comic Sans MS"/>
          <w:sz w:val="20"/>
          <w:szCs w:val="20"/>
        </w:rPr>
        <w:t>+</w:t>
      </w:r>
      <w:r>
        <w:rPr>
          <w:rFonts w:ascii="Comic Sans MS" w:hAnsi="Comic Sans MS"/>
          <w:sz w:val="20"/>
          <w:szCs w:val="20"/>
          <w:u w:val="single"/>
        </w:rPr>
        <w:t xml:space="preserve">  </w:t>
      </w:r>
    </w:p>
    <w:p w:rsidR="007B32A6" w:rsidRDefault="007B32A6" w:rsidP="003D1A8A">
      <w:pPr>
        <w:pStyle w:val="NoSpacing"/>
        <w:rPr>
          <w:rFonts w:ascii="Comic Sans MS" w:hAnsi="Comic Sans MS"/>
          <w:sz w:val="20"/>
          <w:szCs w:val="20"/>
        </w:rPr>
      </w:pPr>
      <w:r w:rsidRPr="003D1A8A">
        <w:rPr>
          <w:rFonts w:ascii="Comic Sans MS" w:hAnsi="Comic Sans MS"/>
          <w:sz w:val="20"/>
          <w:szCs w:val="20"/>
        </w:rPr>
        <w:t xml:space="preserve">      ………………….                     </w:t>
      </w:r>
    </w:p>
    <w:p w:rsidR="007B32A6" w:rsidRDefault="007B32A6" w:rsidP="003D1A8A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Elmas 39" o:spid="_x0000_s1038" type="#_x0000_t4" style="position:absolute;margin-left:47.7pt;margin-top:13.5pt;width:11.25pt;height:14.25pt;z-index: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" filled="f" strokecolor="#243f60" strokeweight="2pt"/>
        </w:pict>
      </w:r>
    </w:p>
    <w:p w:rsidR="007B32A6" w:rsidRDefault="007B32A6" w:rsidP="003D1A8A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İkizkenar Üçgen 38" o:spid="_x0000_s1039" type="#_x0000_t5" style="position:absolute;margin-left:31.95pt;margin-top:3.3pt;width:12pt;height:10.5pt;flip:y;z-index:251653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" filled="f" strokecolor="#243f60" strokeweight="2pt"/>
        </w:pict>
      </w:r>
      <w:r w:rsidRPr="006E5758">
        <w:rPr>
          <w:rFonts w:ascii="Comic Sans MS" w:hAnsi="Comic Sans MS"/>
          <w:b/>
          <w:sz w:val="20"/>
          <w:szCs w:val="20"/>
        </w:rPr>
        <w:t>12-</w:t>
      </w:r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Yandaki çarpma işleminde verilmeyen çarpan 2 arttırılırsa çarpım kaç atar?</w:t>
      </w:r>
    </w:p>
    <w:p w:rsidR="007B32A6" w:rsidRPr="00527DB7" w:rsidRDefault="007B32A6" w:rsidP="003D1A8A">
      <w:pPr>
        <w:pStyle w:val="NoSpacing"/>
        <w:rPr>
          <w:rFonts w:ascii="Comic Sans MS" w:hAnsi="Comic Sans MS"/>
        </w:rPr>
      </w:pPr>
      <w:r w:rsidRPr="00527DB7">
        <w:rPr>
          <w:rFonts w:ascii="Comic Sans MS" w:hAnsi="Comic Sans MS"/>
          <w:sz w:val="20"/>
          <w:szCs w:val="20"/>
          <w:u w:val="single"/>
        </w:rPr>
        <w:t xml:space="preserve">      X</w:t>
      </w:r>
      <w:r>
        <w:rPr>
          <w:rFonts w:ascii="Comic Sans MS" w:hAnsi="Comic Sans MS"/>
          <w:sz w:val="20"/>
          <w:szCs w:val="20"/>
          <w:u w:val="single"/>
        </w:rPr>
        <w:t xml:space="preserve">         </w:t>
      </w:r>
      <w:r w:rsidRPr="00527DB7">
        <w:rPr>
          <w:rFonts w:ascii="Comic Sans MS" w:hAnsi="Comic Sans MS"/>
          <w:u w:val="single"/>
        </w:rPr>
        <w:t>3</w:t>
      </w:r>
      <w:r>
        <w:rPr>
          <w:rFonts w:ascii="Comic Sans MS" w:hAnsi="Comic Sans MS"/>
          <w:u w:val="single"/>
        </w:rPr>
        <w:t xml:space="preserve"> </w:t>
      </w:r>
      <w:r>
        <w:rPr>
          <w:rFonts w:ascii="Comic Sans MS" w:hAnsi="Comic Sans MS"/>
        </w:rPr>
        <w:t xml:space="preserve">             A) 4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6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9</w:t>
      </w:r>
    </w:p>
    <w:p w:rsidR="007B32A6" w:rsidRDefault="007B32A6" w:rsidP="003D1A8A">
      <w:pPr>
        <w:pStyle w:val="NoSpacing"/>
        <w:rPr>
          <w:rFonts w:ascii="Comic Sans MS" w:hAnsi="Comic Sans MS"/>
        </w:rPr>
      </w:pPr>
      <w:r>
        <w:rPr>
          <w:noProof/>
          <w:lang w:eastAsia="tr-TR"/>
        </w:rPr>
        <w:pict>
          <v:shape id="İkizkenar Üçgen 12" o:spid="_x0000_s1040" type="#_x0000_t5" style="position:absolute;margin-left:134.7pt;margin-top:14.55pt;width:15.75pt;height:12.75pt;z-index: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" filled="f" strokecolor="#385d8a" strokeweight="2pt"/>
        </w:pict>
      </w:r>
      <w:r>
        <w:rPr>
          <w:rFonts w:ascii="Comic Sans MS" w:hAnsi="Comic Sans MS"/>
        </w:rPr>
        <w:t xml:space="preserve">            75</w:t>
      </w:r>
    </w:p>
    <w:p w:rsidR="007B32A6" w:rsidRDefault="007B32A6" w:rsidP="003D1A8A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İkizkenar Üçgen 13" o:spid="_x0000_s1041" type="#_x0000_t5" style="position:absolute;margin-left:220.2pt;margin-top:1.45pt;width:12pt;height:12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" filled="f" strokecolor="#385d8a" strokeweight="2pt"/>
        </w:pict>
      </w:r>
      <w:r w:rsidRPr="006E5758">
        <w:rPr>
          <w:rFonts w:ascii="Comic Sans MS" w:hAnsi="Comic Sans MS"/>
          <w:b/>
        </w:rPr>
        <w:t>13-</w:t>
      </w:r>
      <w:r>
        <w:rPr>
          <w:rFonts w:ascii="Comic Sans MS" w:hAnsi="Comic Sans MS"/>
        </w:rPr>
        <w:t xml:space="preserve"> (104 X 2) X 3 = 378 </w:t>
      </w:r>
      <w:r w:rsidRPr="004303F4">
        <w:rPr>
          <w:rFonts w:ascii="Comic Sans MS" w:hAnsi="Comic Sans MS"/>
          <w:sz w:val="24"/>
          <w:szCs w:val="24"/>
        </w:rPr>
        <w:t>+</w:t>
      </w:r>
      <w:r>
        <w:rPr>
          <w:rFonts w:ascii="Comic Sans MS" w:hAnsi="Comic Sans MS"/>
          <w:sz w:val="24"/>
          <w:szCs w:val="24"/>
        </w:rPr>
        <w:t xml:space="preserve">          </w:t>
      </w:r>
      <w:r>
        <w:rPr>
          <w:rFonts w:ascii="Comic Sans MS" w:hAnsi="Comic Sans MS"/>
          <w:sz w:val="20"/>
          <w:szCs w:val="20"/>
        </w:rPr>
        <w:t>eşitliğinde        yerine hangi sayı yazılmalıdır?</w:t>
      </w:r>
    </w:p>
    <w:p w:rsidR="007B32A6" w:rsidRDefault="007B32A6" w:rsidP="004303F4">
      <w:pPr>
        <w:pStyle w:val="NoSpacing"/>
        <w:numPr>
          <w:ilvl w:val="0"/>
          <w:numId w:val="1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624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478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C)246</w:t>
      </w:r>
    </w:p>
    <w:p w:rsidR="007B32A6" w:rsidRDefault="007B32A6" w:rsidP="00430AE4">
      <w:pPr>
        <w:pStyle w:val="NoSpacing"/>
        <w:rPr>
          <w:rFonts w:ascii="Comic Sans MS" w:hAnsi="Comic Sans MS"/>
          <w:sz w:val="20"/>
          <w:szCs w:val="20"/>
        </w:rPr>
      </w:pPr>
    </w:p>
    <w:p w:rsidR="007B32A6" w:rsidRDefault="007B32A6" w:rsidP="00430AE4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16" o:spid="_x0000_s1042" type="#_x0000_t34" style="position:absolute;margin-left:40.95pt;margin-top:10.95pt;width:36.75pt;height:29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" adj="-1102" strokecolor="#4579b8">
            <v:stroke endarrow="open"/>
          </v:shape>
        </w:pict>
      </w:r>
      <w:r>
        <w:rPr>
          <w:noProof/>
          <w:lang w:eastAsia="tr-TR"/>
        </w:rPr>
        <w:pict>
          <v:shape id="Dirsek Bağlayıcısı 15" o:spid="_x0000_s1043" type="#_x0000_t34" style="position:absolute;margin-left:-6.3pt;margin-top:10.95pt;width:32.25pt;height:29.25pt;flip:x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" adj="-251" strokecolor="#4579b8">
            <v:stroke endarrow="open"/>
          </v:shape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  <w:r w:rsidRPr="00430AE4">
        <w:rPr>
          <w:rFonts w:ascii="Comic Sans MS" w:hAnsi="Comic Sans MS"/>
          <w:b/>
          <w:sz w:val="20"/>
          <w:szCs w:val="20"/>
        </w:rPr>
        <w:t>14-</w:t>
      </w:r>
      <w:r>
        <w:rPr>
          <w:rFonts w:ascii="Comic Sans MS" w:hAnsi="Comic Sans MS"/>
          <w:sz w:val="20"/>
          <w:szCs w:val="20"/>
        </w:rPr>
        <w:t xml:space="preserve">  532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Yanda verilen doğal sayıdaki M rakamı sıfır olarak ve Z rakamı da 3 katına çıkarılarak yeniden         </w:t>
      </w:r>
    </w:p>
    <w:p w:rsidR="007B32A6" w:rsidRDefault="007B32A6" w:rsidP="00430AE4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Yazılırsa bu sayıdaki değişiklik ne olur?</w:t>
      </w:r>
    </w:p>
    <w:p w:rsidR="007B32A6" w:rsidRDefault="007B32A6" w:rsidP="00430AE4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                Z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A) 596 azalır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496 azalır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C) 396 </w:t>
      </w:r>
      <w:r>
        <w:rPr>
          <w:rFonts w:ascii="Comic Sans MS" w:hAnsi="Comic Sans MS"/>
          <w:sz w:val="20"/>
          <w:szCs w:val="20"/>
        </w:rPr>
        <w:tab/>
        <w:t>azalır</w:t>
      </w:r>
    </w:p>
    <w:p w:rsidR="007B32A6" w:rsidRDefault="007B32A6" w:rsidP="00430AE4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line id="Düz Bağlayıcı 19" o:spid="_x0000_s1044" style="position:absolute;z-index:251661312;visibility:visible" from="142.95pt,11.9pt" to="142.95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" strokecolor="#4579b8"/>
        </w:pict>
      </w:r>
      <w:r>
        <w:rPr>
          <w:noProof/>
          <w:lang w:eastAsia="tr-TR"/>
        </w:rPr>
        <w:pict>
          <v:line id="Düz Bağlayıcı 17" o:spid="_x0000_s1045" style="position:absolute;z-index:251659264;visibility:visible" from="17.7pt,11.9pt" to="142.9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"/>
        </w:pict>
      </w:r>
      <w:r>
        <w:rPr>
          <w:noProof/>
          <w:lang w:eastAsia="tr-TR"/>
        </w:rPr>
        <w:pict>
          <v:line id="Düz Bağlayıcı 18" o:spid="_x0000_s1046" style="position:absolute;z-index:251660288;visibility:visible" from="17.7pt,11.9pt" to="17.7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" strokecolor="#4579b8"/>
        </w:pict>
      </w:r>
    </w:p>
    <w:p w:rsidR="007B32A6" w:rsidRDefault="007B32A6" w:rsidP="00430AE4">
      <w:pPr>
        <w:pStyle w:val="NoSpacing"/>
        <w:rPr>
          <w:rFonts w:ascii="Comic Sans MS" w:hAnsi="Comic Sans MS"/>
          <w:sz w:val="20"/>
          <w:szCs w:val="20"/>
          <w:u w:val="single"/>
        </w:rPr>
      </w:pPr>
      <w:r w:rsidRPr="006E5758">
        <w:rPr>
          <w:rFonts w:ascii="Comic Sans MS" w:hAnsi="Comic Sans MS"/>
          <w:b/>
          <w:sz w:val="20"/>
          <w:szCs w:val="20"/>
        </w:rPr>
        <w:t>15-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  <w:u w:val="single"/>
        </w:rPr>
        <w:t xml:space="preserve"> 0  1  2  3  4  5  6  7  8   9 </w:t>
      </w:r>
    </w:p>
    <w:p w:rsidR="007B32A6" w:rsidRDefault="007B32A6" w:rsidP="00430AE4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Buse , sırasının boyunu yukarıdaki uzunluğu verilen cetvelle  8 kez ölçerek buluyor. Sınıf tahtamızın boyunu da aynı cetvelle 20 kez ölçerek buluyor. Buse’nin sırası ile sınıf tahtasının boylarının toplamı ne kadardır?</w:t>
      </w:r>
    </w:p>
    <w:p w:rsidR="007B32A6" w:rsidRDefault="007B32A6" w:rsidP="00E8347A">
      <w:pPr>
        <w:pStyle w:val="NoSpacing"/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 m 72 cm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1 m 52 cm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2 m 52 cm</w:t>
      </w:r>
    </w:p>
    <w:tbl>
      <w:tblPr>
        <w:tblpPr w:leftFromText="141" w:rightFromText="141" w:vertAnchor="text" w:horzAnchor="page" w:tblpX="1153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6"/>
        <w:gridCol w:w="436"/>
        <w:gridCol w:w="436"/>
        <w:gridCol w:w="436"/>
        <w:gridCol w:w="436"/>
      </w:tblGrid>
      <w:tr w:rsidR="007B32A6" w:rsidRPr="00A073C8" w:rsidTr="00A073C8">
        <w:trPr>
          <w:trHeight w:val="330"/>
        </w:trPr>
        <w:tc>
          <w:tcPr>
            <w:tcW w:w="436" w:type="dxa"/>
            <w:shd w:val="clear" w:color="auto" w:fill="92D050"/>
          </w:tcPr>
          <w:p w:rsidR="007B32A6" w:rsidRPr="00A073C8" w:rsidRDefault="007B32A6" w:rsidP="00A073C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36" w:type="dxa"/>
            <w:shd w:val="clear" w:color="auto" w:fill="92D050"/>
          </w:tcPr>
          <w:p w:rsidR="007B32A6" w:rsidRPr="00A073C8" w:rsidRDefault="007B32A6" w:rsidP="00A073C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36" w:type="dxa"/>
          </w:tcPr>
          <w:p w:rsidR="007B32A6" w:rsidRPr="00A073C8" w:rsidRDefault="007B32A6" w:rsidP="00A073C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36" w:type="dxa"/>
          </w:tcPr>
          <w:p w:rsidR="007B32A6" w:rsidRPr="00A073C8" w:rsidRDefault="007B32A6" w:rsidP="00A073C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36" w:type="dxa"/>
          </w:tcPr>
          <w:p w:rsidR="007B32A6" w:rsidRPr="00A073C8" w:rsidRDefault="007B32A6" w:rsidP="00A073C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7B32A6" w:rsidRPr="006E5758" w:rsidRDefault="007B32A6" w:rsidP="00E8347A">
      <w:pPr>
        <w:pStyle w:val="NoSpacing"/>
        <w:rPr>
          <w:rFonts w:ascii="Comic Sans MS" w:hAnsi="Comic Sans MS"/>
          <w:b/>
          <w:sz w:val="20"/>
          <w:szCs w:val="20"/>
        </w:rPr>
      </w:pPr>
      <w:r w:rsidRPr="006E5758">
        <w:rPr>
          <w:rFonts w:ascii="Comic Sans MS" w:hAnsi="Comic Sans MS"/>
          <w:b/>
          <w:sz w:val="20"/>
          <w:szCs w:val="20"/>
        </w:rPr>
        <w:t>16-</w:t>
      </w:r>
    </w:p>
    <w:p w:rsidR="007B32A6" w:rsidRDefault="007B32A6" w:rsidP="00E8347A">
      <w:pPr>
        <w:pStyle w:val="NoSpacing"/>
        <w:rPr>
          <w:rFonts w:ascii="Comic Sans MS" w:hAnsi="Comic Sans MS"/>
          <w:sz w:val="20"/>
          <w:szCs w:val="20"/>
        </w:rPr>
      </w:pPr>
    </w:p>
    <w:p w:rsidR="007B32A6" w:rsidRDefault="007B32A6" w:rsidP="00E8347A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Yukarıda, bir kumaşın uzunluğu eş parçalara bölünmüştür. Kumaşın renkli kısmının uzunluğu 8 metredir. Kumaşın tamamının uzunluğu kaç metre olur?</w:t>
      </w:r>
    </w:p>
    <w:p w:rsidR="007B32A6" w:rsidRDefault="007B32A6" w:rsidP="00E8347A">
      <w:pPr>
        <w:pStyle w:val="NoSpacing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20 m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B) 24 m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28 m</w:t>
      </w:r>
    </w:p>
    <w:tbl>
      <w:tblPr>
        <w:tblpPr w:leftFromText="141" w:rightFromText="141" w:vertAnchor="text" w:horzAnchor="page" w:tblpX="8098" w:tblpY="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2"/>
        <w:gridCol w:w="461"/>
      </w:tblGrid>
      <w:tr w:rsidR="007B32A6" w:rsidRPr="00A073C8" w:rsidTr="00A073C8">
        <w:trPr>
          <w:trHeight w:val="483"/>
        </w:trPr>
        <w:tc>
          <w:tcPr>
            <w:tcW w:w="432" w:type="dxa"/>
          </w:tcPr>
          <w:p w:rsidR="007B32A6" w:rsidRPr="00A073C8" w:rsidRDefault="007B32A6" w:rsidP="00A073C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İkizkenar Üçgen 20" o:spid="_x0000_s1047" type="#_x0000_t5" style="position:absolute;margin-left:-.6pt;margin-top:3.2pt;width:9.75pt;height:14.2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" fillcolor="#4f81bd" strokecolor="#243f60" strokeweight="2pt"/>
              </w:pict>
            </w:r>
          </w:p>
        </w:tc>
        <w:tc>
          <w:tcPr>
            <w:tcW w:w="461" w:type="dxa"/>
          </w:tcPr>
          <w:p w:rsidR="007B32A6" w:rsidRPr="00A073C8" w:rsidRDefault="007B32A6" w:rsidP="00A073C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A073C8">
              <w:rPr>
                <w:rFonts w:ascii="Comic Sans MS" w:hAnsi="Comic Sans MS"/>
                <w:sz w:val="20"/>
                <w:szCs w:val="20"/>
              </w:rPr>
              <w:t>15</w:t>
            </w:r>
          </w:p>
        </w:tc>
      </w:tr>
      <w:tr w:rsidR="007B32A6" w:rsidRPr="00A073C8" w:rsidTr="00A073C8">
        <w:trPr>
          <w:trHeight w:val="510"/>
        </w:trPr>
        <w:tc>
          <w:tcPr>
            <w:tcW w:w="432" w:type="dxa"/>
          </w:tcPr>
          <w:p w:rsidR="007B32A6" w:rsidRPr="00A073C8" w:rsidRDefault="007B32A6" w:rsidP="00A073C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A073C8">
              <w:rPr>
                <w:rFonts w:ascii="Comic Sans MS" w:hAnsi="Comic Sans MS"/>
                <w:sz w:val="20"/>
                <w:szCs w:val="20"/>
              </w:rPr>
              <w:t>18</w:t>
            </w:r>
          </w:p>
        </w:tc>
        <w:tc>
          <w:tcPr>
            <w:tcW w:w="461" w:type="dxa"/>
          </w:tcPr>
          <w:p w:rsidR="007B32A6" w:rsidRPr="00A073C8" w:rsidRDefault="007B32A6" w:rsidP="00A073C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A073C8">
              <w:rPr>
                <w:rFonts w:ascii="Comic Sans MS" w:hAnsi="Comic Sans MS"/>
                <w:sz w:val="20"/>
                <w:szCs w:val="20"/>
              </w:rPr>
              <w:t>26</w:t>
            </w:r>
          </w:p>
        </w:tc>
      </w:tr>
    </w:tbl>
    <w:tbl>
      <w:tblPr>
        <w:tblpPr w:leftFromText="141" w:rightFromText="141" w:vertAnchor="text" w:horzAnchor="page" w:tblpX="9538" w:tblpY="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2"/>
        <w:gridCol w:w="461"/>
      </w:tblGrid>
      <w:tr w:rsidR="007B32A6" w:rsidRPr="00A073C8" w:rsidTr="00A073C8">
        <w:trPr>
          <w:trHeight w:val="483"/>
        </w:trPr>
        <w:tc>
          <w:tcPr>
            <w:tcW w:w="432" w:type="dxa"/>
          </w:tcPr>
          <w:p w:rsidR="007B32A6" w:rsidRPr="00A073C8" w:rsidRDefault="007B32A6" w:rsidP="00A073C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İkizkenar Üçgen 21" o:spid="_x0000_s1048" type="#_x0000_t5" style="position:absolute;margin-left:.15pt;margin-top:1.7pt;width:9.75pt;height:14.25pt;z-index:2516643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" fillcolor="#4f81bd" strokecolor="#385d8a" strokeweight="2pt"/>
              </w:pict>
            </w:r>
          </w:p>
        </w:tc>
        <w:tc>
          <w:tcPr>
            <w:tcW w:w="461" w:type="dxa"/>
          </w:tcPr>
          <w:p w:rsidR="007B32A6" w:rsidRPr="00A073C8" w:rsidRDefault="007B32A6" w:rsidP="00A073C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A073C8">
              <w:rPr>
                <w:rFonts w:ascii="Comic Sans MS" w:hAnsi="Comic Sans MS"/>
                <w:sz w:val="20"/>
                <w:szCs w:val="20"/>
              </w:rPr>
              <w:t xml:space="preserve">14                        </w:t>
            </w:r>
          </w:p>
        </w:tc>
      </w:tr>
      <w:tr w:rsidR="007B32A6" w:rsidRPr="00A073C8" w:rsidTr="00A073C8">
        <w:trPr>
          <w:trHeight w:val="510"/>
        </w:trPr>
        <w:tc>
          <w:tcPr>
            <w:tcW w:w="432" w:type="dxa"/>
          </w:tcPr>
          <w:p w:rsidR="007B32A6" w:rsidRPr="00A073C8" w:rsidRDefault="007B32A6" w:rsidP="00A073C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A073C8">
              <w:rPr>
                <w:rFonts w:ascii="Comic Sans MS" w:hAnsi="Comic Sans MS"/>
                <w:sz w:val="20"/>
                <w:szCs w:val="20"/>
              </w:rPr>
              <w:t>18</w:t>
            </w:r>
          </w:p>
        </w:tc>
        <w:tc>
          <w:tcPr>
            <w:tcW w:w="461" w:type="dxa"/>
          </w:tcPr>
          <w:p w:rsidR="007B32A6" w:rsidRPr="00A073C8" w:rsidRDefault="007B32A6" w:rsidP="00A073C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rect id="Dikdörtgen 22" o:spid="_x0000_s1049" style="position:absolute;margin-left:-1.2pt;margin-top:4.8pt;width:10.5pt;height:11.25pt;z-index:2516654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" fillcolor="#4f81bd" strokecolor="#243f60" strokeweight="2pt"/>
              </w:pict>
            </w:r>
          </w:p>
        </w:tc>
      </w:tr>
    </w:tbl>
    <w:p w:rsidR="007B32A6" w:rsidRDefault="007B32A6" w:rsidP="00E8347A">
      <w:pPr>
        <w:pStyle w:val="NoSpacing"/>
        <w:rPr>
          <w:rFonts w:ascii="Comic Sans MS" w:hAnsi="Comic Sans MS"/>
          <w:sz w:val="20"/>
          <w:szCs w:val="20"/>
        </w:rPr>
      </w:pPr>
      <w:r w:rsidRPr="006E5758">
        <w:rPr>
          <w:rFonts w:ascii="Comic Sans MS" w:hAnsi="Comic Sans MS"/>
          <w:b/>
          <w:sz w:val="20"/>
          <w:szCs w:val="20"/>
        </w:rPr>
        <w:t>17-</w:t>
      </w:r>
      <w:r>
        <w:rPr>
          <w:rFonts w:ascii="Comic Sans MS" w:hAnsi="Comic Sans MS"/>
          <w:sz w:val="20"/>
          <w:szCs w:val="20"/>
        </w:rPr>
        <w:t xml:space="preserve">  Yandaki her iki şeklin içindeki 4 sayının toplamı aynı olup toplamları 84’tür.</w:t>
      </w:r>
    </w:p>
    <w:p w:rsidR="007B32A6" w:rsidRDefault="007B32A6" w:rsidP="00E8347A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rect id="Dikdörtgen 23" o:spid="_x0000_s1050" style="position:absolute;margin-left:53.7pt;margin-top:3.4pt;width:10.5pt;height:11.2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" fillcolor="#4f81bd" strokecolor="#385d8a" strokeweight="2pt"/>
        </w:pict>
      </w:r>
      <w:r>
        <w:rPr>
          <w:rFonts w:ascii="Comic Sans MS" w:hAnsi="Comic Sans MS"/>
          <w:sz w:val="20"/>
          <w:szCs w:val="20"/>
        </w:rPr>
        <w:t xml:space="preserve"> Buna göre       yerine hangi sayı gelir? </w:t>
      </w:r>
    </w:p>
    <w:p w:rsidR="007B32A6" w:rsidRDefault="007B32A6" w:rsidP="00AF0A0C">
      <w:pPr>
        <w:pStyle w:val="NoSpacing"/>
        <w:numPr>
          <w:ilvl w:val="0"/>
          <w:numId w:val="1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18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B)27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C)36</w:t>
      </w:r>
    </w:p>
    <w:p w:rsidR="007B32A6" w:rsidRDefault="007B32A6" w:rsidP="00A51079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Resim 25" o:spid="_x0000_s1051" type="#_x0000_t75" style="position:absolute;margin-left:178.95pt;margin-top:16.75pt;width:54pt;height:40.45pt;z-index:-251650048;visibility:visible" wrapcoords="-300 0 -300 21200 21600 21200 21600 0 -300 0">
            <v:imagedata r:id="rId7" o:title=""/>
            <w10:wrap type="tight"/>
          </v:shape>
        </w:pict>
      </w:r>
    </w:p>
    <w:p w:rsidR="007B32A6" w:rsidRDefault="007B32A6" w:rsidP="00A51079">
      <w:pPr>
        <w:pStyle w:val="NoSpacing"/>
        <w:rPr>
          <w:rFonts w:ascii="Comic Sans MS" w:hAnsi="Comic Sans MS"/>
          <w:sz w:val="20"/>
          <w:szCs w:val="20"/>
        </w:rPr>
      </w:pPr>
    </w:p>
    <w:p w:rsidR="007B32A6" w:rsidRDefault="007B32A6" w:rsidP="00A51079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Resim 24" o:spid="_x0000_s1052" type="#_x0000_t75" style="position:absolute;margin-left:25.95pt;margin-top:2.35pt;width:27.75pt;height:24pt;z-index:-251648000;visibility:visible" wrapcoords="-584 0 -584 20925 21600 20925 21600 0 -584 0">
            <v:imagedata r:id="rId8" o:title=""/>
            <w10:wrap type="tight"/>
          </v:shape>
        </w:pict>
      </w:r>
      <w:r w:rsidRPr="006E5758">
        <w:rPr>
          <w:rFonts w:ascii="Comic Sans MS" w:hAnsi="Comic Sans MS"/>
          <w:b/>
          <w:sz w:val="20"/>
          <w:szCs w:val="20"/>
        </w:rPr>
        <w:t>18</w:t>
      </w:r>
      <w:r>
        <w:rPr>
          <w:rFonts w:ascii="Comic Sans MS" w:hAnsi="Comic Sans MS"/>
          <w:sz w:val="20"/>
          <w:szCs w:val="20"/>
        </w:rPr>
        <w:t>-</w:t>
      </w:r>
    </w:p>
    <w:p w:rsidR="007B32A6" w:rsidRDefault="007B32A6" w:rsidP="00A51079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line id="Düz Bağlayıcı 26" o:spid="_x0000_s1053" style="position:absolute;z-index:251667456;visibility:visible" from="17.7pt,12.4pt" to="240.4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" strokeweight="2pt">
            <v:shadow on="t" color="black" opacity="24903f" origin=",.5" offset="0,.55556mm"/>
          </v:line>
        </w:pict>
      </w:r>
    </w:p>
    <w:p w:rsidR="007B32A6" w:rsidRPr="00291F4A" w:rsidRDefault="007B32A6" w:rsidP="00A51079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</w:t>
      </w:r>
      <w:r w:rsidRPr="00291F4A">
        <w:rPr>
          <w:rFonts w:ascii="Comic Sans MS" w:hAnsi="Comic Sans MS"/>
          <w:b/>
          <w:sz w:val="20"/>
          <w:szCs w:val="20"/>
        </w:rPr>
        <w:t>1 dakikada 15 m</w:t>
      </w:r>
      <w:r w:rsidRPr="00291F4A">
        <w:rPr>
          <w:rFonts w:ascii="Comic Sans MS" w:hAnsi="Comic Sans MS"/>
          <w:b/>
          <w:sz w:val="20"/>
          <w:szCs w:val="20"/>
        </w:rPr>
        <w:tab/>
      </w:r>
      <w:r w:rsidRPr="00291F4A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   </w:t>
      </w:r>
      <w:r w:rsidRPr="00291F4A">
        <w:rPr>
          <w:rFonts w:ascii="Comic Sans MS" w:hAnsi="Comic Sans MS"/>
          <w:b/>
          <w:sz w:val="20"/>
          <w:szCs w:val="20"/>
        </w:rPr>
        <w:t xml:space="preserve">1 dakikada 20 m </w:t>
      </w:r>
      <w:r w:rsidRPr="00291F4A">
        <w:rPr>
          <w:rFonts w:ascii="Comic Sans MS" w:hAnsi="Comic Sans MS"/>
          <w:b/>
          <w:sz w:val="20"/>
          <w:szCs w:val="20"/>
        </w:rPr>
        <w:tab/>
      </w:r>
    </w:p>
    <w:p w:rsidR="007B32A6" w:rsidRDefault="007B32A6" w:rsidP="00A51079">
      <w:pPr>
        <w:pStyle w:val="NoSpacing"/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 xml:space="preserve">Anne ve yavru kaplumbağa arasında </w:t>
      </w:r>
      <w:smartTag w:uri="urn:schemas-microsoft-com:office:smarttags" w:element="metricconverter">
        <w:smartTagPr>
          <w:attr w:name="ProductID" w:val="200 metre"/>
        </w:smartTagPr>
        <w:r>
          <w:rPr>
            <w:rFonts w:ascii="Comic Sans MS" w:hAnsi="Comic Sans MS"/>
            <w:sz w:val="20"/>
            <w:szCs w:val="20"/>
          </w:rPr>
          <w:t>200 metre</w:t>
        </w:r>
      </w:smartTag>
      <w:r>
        <w:rPr>
          <w:rFonts w:ascii="Comic Sans MS" w:hAnsi="Comic Sans MS"/>
          <w:sz w:val="20"/>
          <w:szCs w:val="20"/>
        </w:rPr>
        <w:t xml:space="preserve"> uzaklık vardır. Anne ve  yavru kaplumbağa, bulundukları noktadan aynı aynda yola çıkarak 5 dakika yol alıyor. Bu süre sonunda alınan mesafeler ilgili hangisi </w:t>
      </w:r>
      <w:r w:rsidRPr="00F30C99">
        <w:rPr>
          <w:rFonts w:ascii="Comic Sans MS" w:hAnsi="Comic Sans MS"/>
          <w:sz w:val="20"/>
          <w:szCs w:val="20"/>
          <w:u w:val="single"/>
        </w:rPr>
        <w:t>söylenemez?</w:t>
      </w:r>
    </w:p>
    <w:p w:rsidR="007B32A6" w:rsidRDefault="007B32A6" w:rsidP="00F30C99">
      <w:pPr>
        <w:pStyle w:val="NoSpacing"/>
        <w:numPr>
          <w:ilvl w:val="0"/>
          <w:numId w:val="1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Süre sonunda ikisi de aynı noktaya gelir.</w:t>
      </w:r>
      <w:r>
        <w:rPr>
          <w:rFonts w:ascii="Comic Sans MS" w:hAnsi="Comic Sans MS"/>
          <w:sz w:val="20"/>
          <w:szCs w:val="20"/>
        </w:rPr>
        <w:tab/>
        <w:t xml:space="preserve">B) Süre sonunda aralarında </w:t>
      </w:r>
      <w:smartTag w:uri="urn:schemas-microsoft-com:office:smarttags" w:element="metricconverter">
        <w:smartTagPr>
          <w:attr w:name="ProductID" w:val="25 metre"/>
        </w:smartTagPr>
        <w:r>
          <w:rPr>
            <w:rFonts w:ascii="Comic Sans MS" w:hAnsi="Comic Sans MS"/>
            <w:sz w:val="20"/>
            <w:szCs w:val="20"/>
          </w:rPr>
          <w:t>25 metre</w:t>
        </w:r>
      </w:smartTag>
      <w:r>
        <w:rPr>
          <w:rFonts w:ascii="Comic Sans MS" w:hAnsi="Comic Sans MS"/>
          <w:sz w:val="20"/>
          <w:szCs w:val="20"/>
        </w:rPr>
        <w:t xml:space="preserve"> yol kalır.</w:t>
      </w:r>
    </w:p>
    <w:p w:rsidR="007B32A6" w:rsidRDefault="007B32A6" w:rsidP="00291F4A">
      <w:pPr>
        <w:pStyle w:val="NoSpacing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C)Anne kaplumbağa 5 dakikada </w:t>
      </w:r>
      <w:smartTag w:uri="urn:schemas-microsoft-com:office:smarttags" w:element="metricconverter">
        <w:smartTagPr>
          <w:attr w:name="ProductID" w:val="100 metre"/>
        </w:smartTagPr>
        <w:r>
          <w:rPr>
            <w:rFonts w:ascii="Comic Sans MS" w:hAnsi="Comic Sans MS"/>
            <w:sz w:val="20"/>
            <w:szCs w:val="20"/>
          </w:rPr>
          <w:t>100 metre</w:t>
        </w:r>
      </w:smartTag>
      <w:r>
        <w:rPr>
          <w:rFonts w:ascii="Comic Sans MS" w:hAnsi="Comic Sans MS"/>
          <w:sz w:val="20"/>
          <w:szCs w:val="20"/>
        </w:rPr>
        <w:t xml:space="preserve"> yol almış olur.</w:t>
      </w:r>
    </w:p>
    <w:p w:rsidR="007B32A6" w:rsidRDefault="007B32A6" w:rsidP="00B152DF">
      <w:pPr>
        <w:pStyle w:val="NoSpacing"/>
        <w:rPr>
          <w:rFonts w:ascii="Comic Sans MS" w:hAnsi="Comic Sans MS"/>
          <w:sz w:val="20"/>
          <w:szCs w:val="20"/>
        </w:rPr>
      </w:pPr>
      <w:r w:rsidRPr="006E5758">
        <w:rPr>
          <w:rFonts w:ascii="Comic Sans MS" w:hAnsi="Comic Sans MS"/>
          <w:b/>
          <w:sz w:val="20"/>
          <w:szCs w:val="20"/>
        </w:rPr>
        <w:t>19-</w:t>
      </w:r>
      <w:r>
        <w:rPr>
          <w:rFonts w:ascii="Comic Sans MS" w:hAnsi="Comic Sans MS"/>
          <w:sz w:val="20"/>
          <w:szCs w:val="20"/>
        </w:rPr>
        <w:t xml:space="preserve">Bir terzi gömlek için </w:t>
      </w:r>
      <w:smartTag w:uri="urn:schemas-microsoft-com:office:smarttags" w:element="metricconverter">
        <w:smartTagPr>
          <w:attr w:name="ProductID" w:val="1 m"/>
        </w:smartTagPr>
        <w:r>
          <w:rPr>
            <w:rFonts w:ascii="Comic Sans MS" w:hAnsi="Comic Sans MS"/>
            <w:sz w:val="20"/>
            <w:szCs w:val="20"/>
          </w:rPr>
          <w:t>1 m</w:t>
        </w:r>
      </w:smartTag>
      <w:r>
        <w:rPr>
          <w:rFonts w:ascii="Comic Sans MS" w:hAnsi="Comic Sans MS"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85 cm"/>
        </w:smartTagPr>
        <w:r>
          <w:rPr>
            <w:rFonts w:ascii="Comic Sans MS" w:hAnsi="Comic Sans MS"/>
            <w:sz w:val="20"/>
            <w:szCs w:val="20"/>
          </w:rPr>
          <w:t>85 cm</w:t>
        </w:r>
      </w:smartTag>
      <w:r>
        <w:rPr>
          <w:rFonts w:ascii="Comic Sans MS" w:hAnsi="Comic Sans MS"/>
          <w:sz w:val="20"/>
          <w:szCs w:val="20"/>
        </w:rPr>
        <w:t xml:space="preserve">; elbise için de </w:t>
      </w:r>
      <w:smartTag w:uri="urn:schemas-microsoft-com:office:smarttags" w:element="metricconverter">
        <w:smartTagPr>
          <w:attr w:name="ProductID" w:val="2 m"/>
        </w:smartTagPr>
        <w:r>
          <w:rPr>
            <w:rFonts w:ascii="Comic Sans MS" w:hAnsi="Comic Sans MS"/>
            <w:sz w:val="20"/>
            <w:szCs w:val="20"/>
          </w:rPr>
          <w:t>2 m</w:t>
        </w:r>
      </w:smartTag>
      <w:r>
        <w:rPr>
          <w:rFonts w:ascii="Comic Sans MS" w:hAnsi="Comic Sans MS"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60 cm"/>
        </w:smartTagPr>
        <w:r>
          <w:rPr>
            <w:rFonts w:ascii="Comic Sans MS" w:hAnsi="Comic Sans MS"/>
            <w:sz w:val="20"/>
            <w:szCs w:val="20"/>
          </w:rPr>
          <w:t>60 cm</w:t>
        </w:r>
      </w:smartTag>
      <w:r>
        <w:rPr>
          <w:rFonts w:ascii="Comic Sans MS" w:hAnsi="Comic Sans MS"/>
          <w:sz w:val="20"/>
          <w:szCs w:val="20"/>
        </w:rPr>
        <w:t xml:space="preserve"> kumaş kullanıyor. Terzi 1 gömlek ve 2 elbise dikecek olsaydı, kaç metre kumaş kullanması gerekirdi?</w:t>
      </w:r>
    </w:p>
    <w:p w:rsidR="007B32A6" w:rsidRDefault="007B32A6" w:rsidP="00B152DF">
      <w:pPr>
        <w:pStyle w:val="NoSpacing"/>
        <w:numPr>
          <w:ilvl w:val="0"/>
          <w:numId w:val="1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7m </w:t>
      </w:r>
      <w:smartTag w:uri="urn:schemas-microsoft-com:office:smarttags" w:element="metricconverter">
        <w:smartTagPr>
          <w:attr w:name="ProductID" w:val="15 cm"/>
        </w:smartTagPr>
        <w:r>
          <w:rPr>
            <w:rFonts w:ascii="Comic Sans MS" w:hAnsi="Comic Sans MS"/>
            <w:sz w:val="20"/>
            <w:szCs w:val="20"/>
          </w:rPr>
          <w:t>15 cm</w:t>
        </w:r>
      </w:smartTag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B) 7m </w:t>
      </w:r>
      <w:smartTag w:uri="urn:schemas-microsoft-com:office:smarttags" w:element="metricconverter">
        <w:smartTagPr>
          <w:attr w:name="ProductID" w:val="50 cm"/>
        </w:smartTagPr>
        <w:r>
          <w:rPr>
            <w:rFonts w:ascii="Comic Sans MS" w:hAnsi="Comic Sans MS"/>
            <w:sz w:val="20"/>
            <w:szCs w:val="20"/>
          </w:rPr>
          <w:t>50 cm</w:t>
        </w:r>
      </w:smartTag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C) </w:t>
      </w:r>
      <w:smartTag w:uri="urn:schemas-microsoft-com:office:smarttags" w:element="metricconverter">
        <w:smartTagPr>
          <w:attr w:name="ProductID" w:val="7 m"/>
        </w:smartTagPr>
        <w:r>
          <w:rPr>
            <w:rFonts w:ascii="Comic Sans MS" w:hAnsi="Comic Sans MS"/>
            <w:sz w:val="20"/>
            <w:szCs w:val="20"/>
          </w:rPr>
          <w:t>7 m</w:t>
        </w:r>
      </w:smartTag>
      <w:r>
        <w:rPr>
          <w:rFonts w:ascii="Comic Sans MS" w:hAnsi="Comic Sans MS"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5 cm"/>
        </w:smartTagPr>
        <w:r>
          <w:rPr>
            <w:rFonts w:ascii="Comic Sans MS" w:hAnsi="Comic Sans MS"/>
            <w:sz w:val="20"/>
            <w:szCs w:val="20"/>
          </w:rPr>
          <w:t>5 cm</w:t>
        </w:r>
      </w:smartTag>
    </w:p>
    <w:p w:rsidR="007B32A6" w:rsidRDefault="007B32A6" w:rsidP="00B152DF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İkizkenar Üçgen 29" o:spid="_x0000_s1054" type="#_x0000_t5" style="position:absolute;margin-left:178.95pt;margin-top:3.25pt;width:9.75pt;height:9.7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" fillcolor="#4f81bd" strokecolor="#385d8a" strokeweight="2pt"/>
        </w:pict>
      </w:r>
      <w:r>
        <w:rPr>
          <w:noProof/>
          <w:lang w:eastAsia="tr-TR"/>
        </w:rPr>
        <w:pict>
          <v:rect id="Dikdörtgen 28" o:spid="_x0000_s1055" style="position:absolute;margin-left:107.7pt;margin-top:3.25pt;width:10.5pt;height:9.7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" fillcolor="#4f81bd" strokecolor="#385d8a" strokeweight="2pt"/>
        </w:pict>
      </w:r>
      <w:r w:rsidRPr="006E5758">
        <w:rPr>
          <w:rFonts w:ascii="Comic Sans MS" w:hAnsi="Comic Sans MS"/>
          <w:b/>
          <w:sz w:val="20"/>
          <w:szCs w:val="20"/>
        </w:rPr>
        <w:t>20-</w:t>
      </w:r>
      <w:r>
        <w:rPr>
          <w:rFonts w:ascii="Comic Sans MS" w:hAnsi="Comic Sans MS"/>
          <w:sz w:val="20"/>
          <w:szCs w:val="20"/>
        </w:rPr>
        <w:t xml:space="preserve"> Namık: 664-375 </w:t>
      </w:r>
      <w:r>
        <w:rPr>
          <w:rFonts w:ascii="Comic Sans MS" w:hAnsi="Comic Sans MS"/>
          <w:sz w:val="24"/>
          <w:szCs w:val="24"/>
        </w:rPr>
        <w:t xml:space="preserve">&lt;            </w:t>
      </w:r>
      <w:r>
        <w:rPr>
          <w:rFonts w:ascii="Comic Sans MS" w:hAnsi="Comic Sans MS"/>
          <w:sz w:val="20"/>
          <w:szCs w:val="20"/>
        </w:rPr>
        <w:t xml:space="preserve">Nilay:        </w:t>
      </w:r>
      <w:r w:rsidRPr="00B152DF">
        <w:rPr>
          <w:rFonts w:ascii="Comic Sans MS" w:hAnsi="Comic Sans MS"/>
          <w:sz w:val="24"/>
          <w:szCs w:val="24"/>
        </w:rPr>
        <w:t>&gt;</w:t>
      </w:r>
      <w:r>
        <w:rPr>
          <w:rFonts w:ascii="Comic Sans MS" w:hAnsi="Comic Sans MS"/>
          <w:sz w:val="20"/>
          <w:szCs w:val="20"/>
        </w:rPr>
        <w:t xml:space="preserve"> 45 x 3</w:t>
      </w:r>
    </w:p>
    <w:p w:rsidR="007B32A6" w:rsidRDefault="007B32A6" w:rsidP="00B152DF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İkizkenar Üçgen 31" o:spid="_x0000_s1056" type="#_x0000_t5" style="position:absolute;margin-left:455.7pt;margin-top:.8pt;width:9.75pt;height:9.7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" fillcolor="#4f81bd" strokecolor="#385d8a" strokeweight="2pt"/>
        </w:pict>
      </w:r>
      <w:r>
        <w:rPr>
          <w:noProof/>
          <w:lang w:eastAsia="tr-TR"/>
        </w:rPr>
        <w:pict>
          <v:rect id="Dikdörtgen 30" o:spid="_x0000_s1057" style="position:absolute;margin-left:248.7pt;margin-top:3.05pt;width:10.5pt;height:9.7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" fillcolor="#4f81bd" strokecolor="#385d8a" strokeweight="2pt"/>
        </w:pict>
      </w:r>
      <w:r>
        <w:rPr>
          <w:rFonts w:ascii="Comic Sans MS" w:hAnsi="Comic Sans MS"/>
          <w:sz w:val="20"/>
          <w:szCs w:val="20"/>
        </w:rPr>
        <w:t>Verilen işlemlere göre Namık’ın işlemindeki en küçük         sayısı ile Nilay2ın işlemindeki en büyük         sayısının toplamının çözümlenişi hangi seçenektedir?</w:t>
      </w:r>
    </w:p>
    <w:p w:rsidR="007B32A6" w:rsidRDefault="007B32A6" w:rsidP="00B152DF">
      <w:pPr>
        <w:pStyle w:val="NoSpacing"/>
        <w:numPr>
          <w:ilvl w:val="0"/>
          <w:numId w:val="18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(4X100) + (2X10) + (3X1)               B) </w:t>
      </w:r>
      <w:r w:rsidRPr="00B152DF">
        <w:rPr>
          <w:rFonts w:ascii="Comic Sans MS" w:hAnsi="Comic Sans MS"/>
          <w:sz w:val="20"/>
          <w:szCs w:val="20"/>
        </w:rPr>
        <w:t>(</w:t>
      </w:r>
      <w:r>
        <w:rPr>
          <w:rFonts w:ascii="Comic Sans MS" w:hAnsi="Comic Sans MS"/>
          <w:sz w:val="20"/>
          <w:szCs w:val="20"/>
        </w:rPr>
        <w:t>3</w:t>
      </w:r>
      <w:r w:rsidRPr="00B152DF">
        <w:rPr>
          <w:rFonts w:ascii="Comic Sans MS" w:hAnsi="Comic Sans MS"/>
          <w:sz w:val="20"/>
          <w:szCs w:val="20"/>
        </w:rPr>
        <w:t>X100) + (2X10) + (</w:t>
      </w:r>
      <w:r>
        <w:rPr>
          <w:rFonts w:ascii="Comic Sans MS" w:hAnsi="Comic Sans MS"/>
          <w:sz w:val="20"/>
          <w:szCs w:val="20"/>
        </w:rPr>
        <w:t>4</w:t>
      </w:r>
      <w:r w:rsidRPr="00B152DF">
        <w:rPr>
          <w:rFonts w:ascii="Comic Sans MS" w:hAnsi="Comic Sans MS"/>
          <w:sz w:val="20"/>
          <w:szCs w:val="20"/>
        </w:rPr>
        <w:t>X1)</w:t>
      </w:r>
      <w:r>
        <w:rPr>
          <w:rFonts w:ascii="Comic Sans MS" w:hAnsi="Comic Sans MS"/>
          <w:sz w:val="20"/>
          <w:szCs w:val="20"/>
        </w:rPr>
        <w:t xml:space="preserve">       C) </w:t>
      </w:r>
      <w:r w:rsidRPr="00B152DF">
        <w:rPr>
          <w:rFonts w:ascii="Comic Sans MS" w:hAnsi="Comic Sans MS"/>
          <w:sz w:val="20"/>
          <w:szCs w:val="20"/>
        </w:rPr>
        <w:t>(</w:t>
      </w:r>
      <w:r>
        <w:rPr>
          <w:rFonts w:ascii="Comic Sans MS" w:hAnsi="Comic Sans MS"/>
          <w:sz w:val="20"/>
          <w:szCs w:val="20"/>
        </w:rPr>
        <w:t>4</w:t>
      </w:r>
      <w:r w:rsidRPr="00B152DF">
        <w:rPr>
          <w:rFonts w:ascii="Comic Sans MS" w:hAnsi="Comic Sans MS"/>
          <w:sz w:val="20"/>
          <w:szCs w:val="20"/>
        </w:rPr>
        <w:t>X100) + (2X10) + (</w:t>
      </w:r>
      <w:r>
        <w:rPr>
          <w:rFonts w:ascii="Comic Sans MS" w:hAnsi="Comic Sans MS"/>
          <w:sz w:val="20"/>
          <w:szCs w:val="20"/>
        </w:rPr>
        <w:t>4</w:t>
      </w:r>
      <w:r w:rsidRPr="00B152DF">
        <w:rPr>
          <w:rFonts w:ascii="Comic Sans MS" w:hAnsi="Comic Sans MS"/>
          <w:sz w:val="20"/>
          <w:szCs w:val="20"/>
        </w:rPr>
        <w:t>X1)</w:t>
      </w:r>
    </w:p>
    <w:p w:rsidR="007B32A6" w:rsidRDefault="007B32A6" w:rsidP="00B152DF">
      <w:pPr>
        <w:pStyle w:val="NoSpacing"/>
        <w:rPr>
          <w:rFonts w:ascii="Comic Sans MS" w:hAnsi="Comic Sans MS"/>
          <w:sz w:val="20"/>
          <w:szCs w:val="20"/>
        </w:rPr>
      </w:pPr>
      <w:r w:rsidRPr="006E5758">
        <w:rPr>
          <w:rFonts w:ascii="Comic Sans MS" w:hAnsi="Comic Sans MS"/>
          <w:b/>
          <w:sz w:val="20"/>
          <w:szCs w:val="20"/>
        </w:rPr>
        <w:t>21-</w:t>
      </w:r>
      <w:r>
        <w:rPr>
          <w:rFonts w:ascii="Comic Sans MS" w:hAnsi="Comic Sans MS"/>
          <w:sz w:val="20"/>
          <w:szCs w:val="20"/>
        </w:rPr>
        <w:t xml:space="preserve">  Burcuların otomobilin plakasının son üç rakamı 325 doğal sayısını oluşturmaktadır.</w:t>
      </w:r>
    </w:p>
    <w:p w:rsidR="007B32A6" w:rsidRDefault="007B32A6" w:rsidP="00B152D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Mervelerin otomobilin plakasının son üç rakamını belirten doğal sayı, burcuların araç plakasındaki sayının en yakın onluğa yuvarlanışının 2 katından 98 eksiktir. </w:t>
      </w:r>
      <w:r w:rsidRPr="006E5758">
        <w:rPr>
          <w:rFonts w:ascii="Comic Sans MS" w:hAnsi="Comic Sans MS"/>
          <w:b/>
          <w:sz w:val="20"/>
          <w:szCs w:val="20"/>
        </w:rPr>
        <w:t>Aşağıdakilerden hangisi Mervelerin otomobilinin plakasıdır?</w:t>
      </w:r>
    </w:p>
    <w:tbl>
      <w:tblPr>
        <w:tblpPr w:leftFromText="141" w:rightFromText="141" w:vertAnchor="text" w:horzAnchor="page" w:tblpX="1138" w:tblpY="10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78"/>
      </w:tblGrid>
      <w:tr w:rsidR="007B32A6" w:rsidRPr="00A073C8" w:rsidTr="00A073C8">
        <w:trPr>
          <w:trHeight w:val="269"/>
        </w:trPr>
        <w:tc>
          <w:tcPr>
            <w:tcW w:w="1878" w:type="dxa"/>
          </w:tcPr>
          <w:p w:rsidR="007B32A6" w:rsidRPr="00A073C8" w:rsidRDefault="007B32A6" w:rsidP="00A073C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A073C8">
              <w:rPr>
                <w:sz w:val="24"/>
                <w:szCs w:val="24"/>
                <w:shd w:val="clear" w:color="auto" w:fill="00B0F0"/>
              </w:rPr>
              <w:t>TR</w:t>
            </w:r>
            <w:r w:rsidRPr="00A073C8">
              <w:rPr>
                <w:rFonts w:ascii="Comic Sans MS" w:hAnsi="Comic Sans MS"/>
                <w:sz w:val="20"/>
                <w:szCs w:val="20"/>
              </w:rPr>
              <w:t xml:space="preserve">  06 ASZ 562</w:t>
            </w:r>
          </w:p>
        </w:tc>
      </w:tr>
    </w:tbl>
    <w:tbl>
      <w:tblPr>
        <w:tblpPr w:leftFromText="141" w:rightFromText="141" w:vertAnchor="text" w:horzAnchor="page" w:tblpX="4468" w:tblpY="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78"/>
      </w:tblGrid>
      <w:tr w:rsidR="007B32A6" w:rsidRPr="00A073C8" w:rsidTr="00A073C8">
        <w:trPr>
          <w:trHeight w:val="269"/>
        </w:trPr>
        <w:tc>
          <w:tcPr>
            <w:tcW w:w="1878" w:type="dxa"/>
          </w:tcPr>
          <w:p w:rsidR="007B32A6" w:rsidRPr="00A073C8" w:rsidRDefault="007B32A6" w:rsidP="00A073C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A073C8">
              <w:rPr>
                <w:sz w:val="24"/>
                <w:szCs w:val="24"/>
                <w:shd w:val="clear" w:color="auto" w:fill="00B0F0"/>
              </w:rPr>
              <w:t>TR</w:t>
            </w:r>
            <w:r w:rsidRPr="00A073C8">
              <w:rPr>
                <w:rFonts w:ascii="Comic Sans MS" w:hAnsi="Comic Sans MS"/>
                <w:sz w:val="20"/>
                <w:szCs w:val="20"/>
              </w:rPr>
              <w:t xml:space="preserve">  06 MPA 572</w:t>
            </w:r>
          </w:p>
        </w:tc>
      </w:tr>
    </w:tbl>
    <w:tbl>
      <w:tblPr>
        <w:tblpPr w:leftFromText="141" w:rightFromText="141" w:vertAnchor="text" w:horzAnchor="page" w:tblpX="7243" w:tblpY="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78"/>
      </w:tblGrid>
      <w:tr w:rsidR="007B32A6" w:rsidRPr="00A073C8" w:rsidTr="00A073C8">
        <w:trPr>
          <w:trHeight w:val="269"/>
        </w:trPr>
        <w:tc>
          <w:tcPr>
            <w:tcW w:w="1878" w:type="dxa"/>
          </w:tcPr>
          <w:p w:rsidR="007B32A6" w:rsidRPr="00A073C8" w:rsidRDefault="007B32A6" w:rsidP="00A073C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A073C8">
              <w:rPr>
                <w:sz w:val="24"/>
                <w:szCs w:val="24"/>
                <w:shd w:val="clear" w:color="auto" w:fill="00B0F0"/>
              </w:rPr>
              <w:t>TR</w:t>
            </w:r>
            <w:r w:rsidRPr="00A073C8">
              <w:rPr>
                <w:rFonts w:ascii="Comic Sans MS" w:hAnsi="Comic Sans MS"/>
                <w:sz w:val="20"/>
                <w:szCs w:val="20"/>
              </w:rPr>
              <w:t xml:space="preserve">  06 APA 660</w:t>
            </w:r>
          </w:p>
        </w:tc>
      </w:tr>
    </w:tbl>
    <w:p w:rsidR="007B32A6" w:rsidRPr="00B152DF" w:rsidRDefault="007B32A6" w:rsidP="00B152D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ab/>
        <w:t xml:space="preserve"> B)                                                                                                      C)                                                         </w:t>
      </w:r>
    </w:p>
    <w:p w:rsidR="007B32A6" w:rsidRPr="00B152DF" w:rsidRDefault="007B32A6" w:rsidP="00B152DF">
      <w:pPr>
        <w:pStyle w:val="NoSpacing"/>
        <w:rPr>
          <w:rFonts w:ascii="Comic Sans MS" w:hAnsi="Comic Sans MS"/>
          <w:sz w:val="20"/>
          <w:szCs w:val="20"/>
        </w:rPr>
      </w:pPr>
    </w:p>
    <w:p w:rsidR="007B32A6" w:rsidRDefault="007B32A6" w:rsidP="00E8347A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Resim 34" o:spid="_x0000_s1058" type="#_x0000_t75" style="position:absolute;margin-left:45.45pt;margin-top:4.8pt;width:199.5pt;height:37.5pt;z-index:-251642880;visibility:visible" wrapcoords="-81 0 -81 21168 21600 21168 21600 0 -81 0">
            <v:imagedata r:id="rId9" o:title=""/>
            <w10:wrap type="tight"/>
          </v:shape>
        </w:pict>
      </w:r>
    </w:p>
    <w:p w:rsidR="007B32A6" w:rsidRDefault="007B32A6" w:rsidP="00E8347A">
      <w:pPr>
        <w:pStyle w:val="NoSpacing"/>
        <w:rPr>
          <w:rFonts w:ascii="Comic Sans MS" w:hAnsi="Comic Sans MS"/>
          <w:sz w:val="20"/>
          <w:szCs w:val="20"/>
        </w:rPr>
      </w:pPr>
      <w:r w:rsidRPr="006E5758">
        <w:rPr>
          <w:rFonts w:ascii="Comic Sans MS" w:hAnsi="Comic Sans MS"/>
          <w:b/>
          <w:sz w:val="20"/>
          <w:szCs w:val="20"/>
        </w:rPr>
        <w:t>22-</w:t>
      </w:r>
      <w:r>
        <w:rPr>
          <w:rFonts w:ascii="Comic Sans MS" w:hAnsi="Comic Sans MS"/>
          <w:sz w:val="20"/>
          <w:szCs w:val="20"/>
        </w:rPr>
        <w:tab/>
        <w:t>Ahmet’in cetveli</w:t>
      </w:r>
    </w:p>
    <w:p w:rsidR="007B32A6" w:rsidRDefault="007B32A6" w:rsidP="00E8347A">
      <w:pPr>
        <w:pStyle w:val="NoSpacing"/>
        <w:rPr>
          <w:rFonts w:ascii="Comic Sans MS" w:hAnsi="Comic Sans MS"/>
          <w:sz w:val="20"/>
          <w:szCs w:val="20"/>
        </w:rPr>
      </w:pPr>
    </w:p>
    <w:p w:rsidR="007B32A6" w:rsidRDefault="007B32A6" w:rsidP="00E8347A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Ahmet , uçurtmasının </w:t>
      </w:r>
      <w:smartTag w:uri="urn:schemas-microsoft-com:office:smarttags" w:element="metricconverter">
        <w:smartTagPr>
          <w:attr w:name="ProductID" w:val="3 metre"/>
        </w:smartTagPr>
        <w:r>
          <w:rPr>
            <w:rFonts w:ascii="Comic Sans MS" w:hAnsi="Comic Sans MS"/>
            <w:sz w:val="20"/>
            <w:szCs w:val="20"/>
          </w:rPr>
          <w:t>3 metre</w:t>
        </w:r>
      </w:smartTag>
      <w:r>
        <w:rPr>
          <w:rFonts w:ascii="Comic Sans MS" w:hAnsi="Comic Sans MS"/>
          <w:sz w:val="20"/>
          <w:szCs w:val="20"/>
        </w:rPr>
        <w:t xml:space="preserve"> uzunluğundaki kuyruğunu cetveli ile ölçmek istiyor. Kaç kez ölçme işlemi yapmalıdır?</w:t>
      </w:r>
    </w:p>
    <w:p w:rsidR="007B32A6" w:rsidRDefault="007B32A6" w:rsidP="006E5758">
      <w:pPr>
        <w:pStyle w:val="NoSpacing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15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30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60</w:t>
      </w:r>
    </w:p>
    <w:p w:rsidR="007B32A6" w:rsidRDefault="007B32A6" w:rsidP="006E5758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23- 2. Katta oturan  Aymina’nın evinin yerden yüksekliği 4 metredir. Aymina evine 40 basmak çıkarak ulaştığına göre, bir başmağın yüksekliği kaç cm dir?</w:t>
      </w:r>
    </w:p>
    <w:p w:rsidR="007B32A6" w:rsidRDefault="007B32A6" w:rsidP="00A0354A">
      <w:pPr>
        <w:pStyle w:val="NoSpacing"/>
        <w:numPr>
          <w:ilvl w:val="0"/>
          <w:numId w:val="2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10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20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40</w:t>
      </w:r>
    </w:p>
    <w:p w:rsidR="007B32A6" w:rsidRDefault="007B32A6" w:rsidP="00A0354A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Resim 35" o:spid="_x0000_s1059" type="#_x0000_t75" style="position:absolute;margin-left:35.7pt;margin-top:6.95pt;width:51.75pt;height:24pt;z-index:-251641856;visibility:visible" wrapcoords="-313 0 -313 20925 21600 20925 21600 0 -313 0">
            <v:imagedata r:id="rId10" o:title=""/>
            <w10:wrap type="tight"/>
          </v:shape>
        </w:pict>
      </w:r>
    </w:p>
    <w:p w:rsidR="007B32A6" w:rsidRDefault="007B32A6" w:rsidP="00A0354A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24-</w:t>
      </w:r>
      <w:r>
        <w:rPr>
          <w:rFonts w:ascii="Comic Sans MS" w:hAnsi="Comic Sans MS"/>
          <w:sz w:val="20"/>
          <w:szCs w:val="20"/>
        </w:rPr>
        <w:tab/>
        <w:t>- Tavşan, benden 2 kat daha hızlı hareket edebiliyor.</w:t>
      </w:r>
    </w:p>
    <w:p w:rsidR="007B32A6" w:rsidRDefault="007B32A6" w:rsidP="00A0354A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>Buna göre , kaplumbağa 40 metre yol aldığında tavşan kaç metre yol alır?</w:t>
      </w:r>
    </w:p>
    <w:p w:rsidR="007B32A6" w:rsidRDefault="007B32A6" w:rsidP="00A0026F">
      <w:pPr>
        <w:pStyle w:val="NoSpacing"/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60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80</w:t>
      </w:r>
    </w:p>
    <w:p w:rsidR="007B32A6" w:rsidRDefault="007B32A6" w:rsidP="00A0026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25-Hızları aynı olan iki çocuk aynı anda aynı noktadan  ve zıt yönde koşmaya başladılar. 1 dakika sonra aralarındaki mesafe 90 metre olduğuna göre çocuklardan birisi 15 dakikada kaç metre koşar?</w:t>
      </w:r>
    </w:p>
    <w:p w:rsidR="007B32A6" w:rsidRDefault="007B32A6" w:rsidP="00A0026F">
      <w:pPr>
        <w:pStyle w:val="NoSpacing"/>
        <w:numPr>
          <w:ilvl w:val="0"/>
          <w:numId w:val="2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600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645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675</w:t>
      </w:r>
    </w:p>
    <w:p w:rsidR="007B32A6" w:rsidRDefault="007B32A6" w:rsidP="00A0026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26-Aziz parasıyla 2 çikolata alırsa 30 Kr’u artıyor. 3 çikolata alırsa 50 Kr’u eksik kalıyor bir çikolata kaç kuruştur?</w:t>
      </w:r>
    </w:p>
    <w:p w:rsidR="007B32A6" w:rsidRDefault="007B32A6" w:rsidP="00A0026F">
      <w:pPr>
        <w:pStyle w:val="NoSpacing"/>
        <w:numPr>
          <w:ilvl w:val="0"/>
          <w:numId w:val="24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80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C)90</w:t>
      </w:r>
      <w:bookmarkStart w:id="0" w:name="_GoBack"/>
      <w:bookmarkEnd w:id="0"/>
      <w:r>
        <w:rPr>
          <w:rFonts w:ascii="Comic Sans MS" w:hAnsi="Comic Sans MS"/>
          <w:sz w:val="20"/>
          <w:szCs w:val="20"/>
        </w:rPr>
        <w:t xml:space="preserve"> </w:t>
      </w:r>
      <w:hyperlink r:id="rId11" w:history="1">
        <w:r w:rsidRPr="008564B8">
          <w:rPr>
            <w:rStyle w:val="Hyperlink"/>
          </w:rPr>
          <w:t>www.sorubak.com</w:t>
        </w:r>
      </w:hyperlink>
    </w:p>
    <w:p w:rsidR="007B32A6" w:rsidRPr="00E8347A" w:rsidRDefault="007B32A6" w:rsidP="00A0354A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</w:p>
    <w:p w:rsidR="007B32A6" w:rsidRPr="00E8347A" w:rsidRDefault="007B32A6" w:rsidP="00E8347A">
      <w:pPr>
        <w:pStyle w:val="NoSpacing"/>
        <w:rPr>
          <w:rFonts w:ascii="Comic Sans MS" w:hAnsi="Comic Sans MS"/>
          <w:sz w:val="20"/>
          <w:szCs w:val="20"/>
        </w:rPr>
      </w:pPr>
    </w:p>
    <w:p w:rsidR="007B32A6" w:rsidRPr="00E8347A" w:rsidRDefault="007B32A6" w:rsidP="00E8347A">
      <w:pPr>
        <w:pStyle w:val="NoSpacing"/>
        <w:rPr>
          <w:rFonts w:ascii="Comic Sans MS" w:hAnsi="Comic Sans MS"/>
          <w:sz w:val="20"/>
          <w:szCs w:val="20"/>
        </w:rPr>
      </w:pPr>
    </w:p>
    <w:sectPr w:rsidR="007B32A6" w:rsidRPr="00E8347A" w:rsidSect="0087739C">
      <w:pgSz w:w="11906" w:h="16838"/>
      <w:pgMar w:top="426" w:right="566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5610C"/>
    <w:multiLevelType w:val="hybridMultilevel"/>
    <w:tmpl w:val="58A4F2F6"/>
    <w:lvl w:ilvl="0" w:tplc="2DA8D39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BF1DB9"/>
    <w:multiLevelType w:val="hybridMultilevel"/>
    <w:tmpl w:val="46849B68"/>
    <w:lvl w:ilvl="0" w:tplc="9A065A7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B9B32D7"/>
    <w:multiLevelType w:val="hybridMultilevel"/>
    <w:tmpl w:val="8BE08A80"/>
    <w:lvl w:ilvl="0" w:tplc="97A4F9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EB1317F"/>
    <w:multiLevelType w:val="hybridMultilevel"/>
    <w:tmpl w:val="7280016C"/>
    <w:lvl w:ilvl="0" w:tplc="F0DA81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2387114"/>
    <w:multiLevelType w:val="hybridMultilevel"/>
    <w:tmpl w:val="5DAE6706"/>
    <w:lvl w:ilvl="0" w:tplc="414683F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6485D2B"/>
    <w:multiLevelType w:val="hybridMultilevel"/>
    <w:tmpl w:val="F906FE06"/>
    <w:lvl w:ilvl="0" w:tplc="BFF4649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EA0728"/>
    <w:multiLevelType w:val="hybridMultilevel"/>
    <w:tmpl w:val="CA5A6A94"/>
    <w:lvl w:ilvl="0" w:tplc="5BE4BAD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AE66C49"/>
    <w:multiLevelType w:val="hybridMultilevel"/>
    <w:tmpl w:val="22963F00"/>
    <w:lvl w:ilvl="0" w:tplc="F814C07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3B2027F"/>
    <w:multiLevelType w:val="hybridMultilevel"/>
    <w:tmpl w:val="A2FC4474"/>
    <w:lvl w:ilvl="0" w:tplc="97A4F9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7C42330"/>
    <w:multiLevelType w:val="hybridMultilevel"/>
    <w:tmpl w:val="F09AEDBE"/>
    <w:lvl w:ilvl="0" w:tplc="97A4F9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51015F0"/>
    <w:multiLevelType w:val="hybridMultilevel"/>
    <w:tmpl w:val="C2EC82EE"/>
    <w:lvl w:ilvl="0" w:tplc="31EA4CD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9B94685"/>
    <w:multiLevelType w:val="hybridMultilevel"/>
    <w:tmpl w:val="8D241222"/>
    <w:lvl w:ilvl="0" w:tplc="97A4F9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CF31C8C"/>
    <w:multiLevelType w:val="hybridMultilevel"/>
    <w:tmpl w:val="637E75EA"/>
    <w:lvl w:ilvl="0" w:tplc="9634C96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F18745D"/>
    <w:multiLevelType w:val="hybridMultilevel"/>
    <w:tmpl w:val="1F9E3CFC"/>
    <w:lvl w:ilvl="0" w:tplc="1D46650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1AF4746"/>
    <w:multiLevelType w:val="hybridMultilevel"/>
    <w:tmpl w:val="B416638E"/>
    <w:lvl w:ilvl="0" w:tplc="97A4F9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84A3026"/>
    <w:multiLevelType w:val="hybridMultilevel"/>
    <w:tmpl w:val="57AE2DB6"/>
    <w:lvl w:ilvl="0" w:tplc="9178334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C8E4407"/>
    <w:multiLevelType w:val="hybridMultilevel"/>
    <w:tmpl w:val="5538DEEA"/>
    <w:lvl w:ilvl="0" w:tplc="60C00DD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FAD15E1"/>
    <w:multiLevelType w:val="hybridMultilevel"/>
    <w:tmpl w:val="CA0E176A"/>
    <w:lvl w:ilvl="0" w:tplc="97A4F9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2211AEB"/>
    <w:multiLevelType w:val="hybridMultilevel"/>
    <w:tmpl w:val="BA0CFD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514845"/>
    <w:multiLevelType w:val="hybridMultilevel"/>
    <w:tmpl w:val="FB22E6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3FE38DC"/>
    <w:multiLevelType w:val="hybridMultilevel"/>
    <w:tmpl w:val="92F418C6"/>
    <w:lvl w:ilvl="0" w:tplc="97A4F9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86A3D8D"/>
    <w:multiLevelType w:val="hybridMultilevel"/>
    <w:tmpl w:val="653C2C82"/>
    <w:lvl w:ilvl="0" w:tplc="AC04C33C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78A1023E"/>
    <w:multiLevelType w:val="hybridMultilevel"/>
    <w:tmpl w:val="9334D06C"/>
    <w:lvl w:ilvl="0" w:tplc="B56EB29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E294064"/>
    <w:multiLevelType w:val="hybridMultilevel"/>
    <w:tmpl w:val="A4A03126"/>
    <w:lvl w:ilvl="0" w:tplc="8FB6A02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9"/>
  </w:num>
  <w:num w:numId="3">
    <w:abstractNumId w:val="21"/>
  </w:num>
  <w:num w:numId="4">
    <w:abstractNumId w:val="22"/>
  </w:num>
  <w:num w:numId="5">
    <w:abstractNumId w:val="6"/>
  </w:num>
  <w:num w:numId="6">
    <w:abstractNumId w:val="7"/>
  </w:num>
  <w:num w:numId="7">
    <w:abstractNumId w:val="10"/>
  </w:num>
  <w:num w:numId="8">
    <w:abstractNumId w:val="23"/>
  </w:num>
  <w:num w:numId="9">
    <w:abstractNumId w:val="5"/>
  </w:num>
  <w:num w:numId="10">
    <w:abstractNumId w:val="12"/>
  </w:num>
  <w:num w:numId="11">
    <w:abstractNumId w:val="18"/>
  </w:num>
  <w:num w:numId="12">
    <w:abstractNumId w:val="13"/>
  </w:num>
  <w:num w:numId="13">
    <w:abstractNumId w:val="0"/>
  </w:num>
  <w:num w:numId="14">
    <w:abstractNumId w:val="4"/>
  </w:num>
  <w:num w:numId="15">
    <w:abstractNumId w:val="15"/>
  </w:num>
  <w:num w:numId="16">
    <w:abstractNumId w:val="3"/>
  </w:num>
  <w:num w:numId="17">
    <w:abstractNumId w:val="16"/>
  </w:num>
  <w:num w:numId="18">
    <w:abstractNumId w:val="2"/>
  </w:num>
  <w:num w:numId="19">
    <w:abstractNumId w:val="11"/>
  </w:num>
  <w:num w:numId="20">
    <w:abstractNumId w:val="17"/>
  </w:num>
  <w:num w:numId="21">
    <w:abstractNumId w:val="9"/>
  </w:num>
  <w:num w:numId="22">
    <w:abstractNumId w:val="14"/>
  </w:num>
  <w:num w:numId="23">
    <w:abstractNumId w:val="20"/>
  </w:num>
  <w:num w:numId="2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25F0"/>
    <w:rsid w:val="00073F5B"/>
    <w:rsid w:val="0017689A"/>
    <w:rsid w:val="00291F4A"/>
    <w:rsid w:val="002E0D17"/>
    <w:rsid w:val="002E2F1C"/>
    <w:rsid w:val="003D1A8A"/>
    <w:rsid w:val="004061C7"/>
    <w:rsid w:val="004303F4"/>
    <w:rsid w:val="00430AE4"/>
    <w:rsid w:val="004D0BDC"/>
    <w:rsid w:val="00527DB7"/>
    <w:rsid w:val="00532F0D"/>
    <w:rsid w:val="0054702F"/>
    <w:rsid w:val="005D7E9B"/>
    <w:rsid w:val="0067244B"/>
    <w:rsid w:val="006E5758"/>
    <w:rsid w:val="007666DA"/>
    <w:rsid w:val="00784071"/>
    <w:rsid w:val="0079196B"/>
    <w:rsid w:val="007B32A6"/>
    <w:rsid w:val="008564B8"/>
    <w:rsid w:val="0087739C"/>
    <w:rsid w:val="009D1347"/>
    <w:rsid w:val="00A0026F"/>
    <w:rsid w:val="00A0354A"/>
    <w:rsid w:val="00A073C8"/>
    <w:rsid w:val="00A51079"/>
    <w:rsid w:val="00AF0A0C"/>
    <w:rsid w:val="00B125F0"/>
    <w:rsid w:val="00B152DF"/>
    <w:rsid w:val="00E8347A"/>
    <w:rsid w:val="00EB7464"/>
    <w:rsid w:val="00F30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46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87739C"/>
    <w:rPr>
      <w:lang w:eastAsia="en-US"/>
    </w:rPr>
  </w:style>
  <w:style w:type="table" w:styleId="TableGrid">
    <w:name w:val="Table Grid"/>
    <w:basedOn w:val="TableNormal"/>
    <w:uiPriority w:val="99"/>
    <w:rsid w:val="0079196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5D7E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7E9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67244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sorubak.com" TargetMode="External"/><Relationship Id="rId5" Type="http://schemas.openxmlformats.org/officeDocument/2006/relationships/hyperlink" Target="http://www.google.com.tr/url?sa=i&amp;rct=j&amp;q=boyama+sayfalar%C4%B1&amp;source=images&amp;cd=&amp;cad=rja&amp;docid=H-tQpa258sERNM&amp;tbnid=dRt1QhR56nL_UM:&amp;ved=0CAUQjRw&amp;url=http://www.nkfu.com/anneler-gunu-boyama-sayfalari/&amp;ei=UHw8UaKyMsmYPfKhgbgG&amp;bvm=bv.43287494,d.ZWU&amp;psig=AFQjCNEiEh6cWTS7R7XCfGkxScb4Qirgdg&amp;ust=1363004861627739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169</TotalTime>
  <Pages>2</Pages>
  <Words>1058</Words>
  <Characters>6036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LG</dc:creator>
  <cp:keywords>www.sorubak.com</cp:keywords>
  <dc:description>www.sorubak.com</dc:description>
  <cp:lastModifiedBy>edanur</cp:lastModifiedBy>
  <cp:revision>32</cp:revision>
  <dcterms:created xsi:type="dcterms:W3CDTF">2013-03-10T11:43:00Z</dcterms:created>
  <dcterms:modified xsi:type="dcterms:W3CDTF">2014-02-11T16:11:00Z</dcterms:modified>
  <cp:category>www.sorubak.com</cp:category>
</cp:coreProperties>
</file>