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AD600D" w:rsidRPr="00FD6F68" w:rsidTr="00D30ABD">
        <w:trPr>
          <w:trHeight w:val="732"/>
        </w:trPr>
        <w:tc>
          <w:tcPr>
            <w:tcW w:w="988" w:type="dxa"/>
          </w:tcPr>
          <w:p w:rsidR="00AD600D" w:rsidRPr="00FD6F68" w:rsidRDefault="00AD600D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AD600D" w:rsidRPr="00FD6F68" w:rsidRDefault="00AD600D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AD600D" w:rsidRPr="00DC1BC3" w:rsidRDefault="00AD600D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MATEMATİK  10.DEĞERLENDİRME    YEDİKULE İLKOKULU FATİH </w:t>
      </w:r>
    </w:p>
    <w:p w:rsidR="00AD600D" w:rsidRPr="00DC1BC3" w:rsidRDefault="00AD600D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</w:t>
      </w:r>
      <w:hyperlink r:id="rId7" w:history="1">
        <w:r>
          <w:rPr>
            <w:rStyle w:val="Hyperlink"/>
          </w:rPr>
          <w:t>www.sorubak.com</w:t>
        </w:r>
      </w:hyperlink>
      <w:r>
        <w:rPr>
          <w:sz w:val="28"/>
          <w:szCs w:val="28"/>
        </w:rPr>
        <w:t xml:space="preserve">                                          </w:t>
      </w:r>
      <w:r w:rsidRPr="00CE6A5B">
        <w:rPr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  <w:u w:val="single"/>
        </w:rPr>
        <w:t xml:space="preserve">16 </w:t>
      </w:r>
      <w:r w:rsidRPr="008221B8">
        <w:rPr>
          <w:rFonts w:cs="Arial"/>
          <w:b/>
          <w:sz w:val="28"/>
          <w:szCs w:val="28"/>
          <w:u w:val="single"/>
        </w:rPr>
        <w:t xml:space="preserve"> Aralık 2013</w:t>
      </w:r>
      <w:r w:rsidRPr="00DC1BC3">
        <w:rPr>
          <w:sz w:val="28"/>
          <w:szCs w:val="28"/>
          <w:u w:val="single"/>
        </w:rPr>
        <w:t xml:space="preserve"> </w:t>
      </w:r>
    </w:p>
    <w:p w:rsidR="00AD600D" w:rsidRPr="00C164BE" w:rsidRDefault="00AD600D" w:rsidP="00C164BE">
      <w:pPr>
        <w:pStyle w:val="ListParagraph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left:0;text-align:left;margin-left:277.5pt;margin-top:43.6pt;width:62.25pt;height:40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D600D" w:rsidRPr="00A65A9F" w:rsidRDefault="00AD600D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 w:rsidRPr="00A65A9F">
                    <w:rPr>
                      <w:sz w:val="32"/>
                      <w:szCs w:val="32"/>
                    </w:rPr>
                    <w:t>750 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12" o:spid="_x0000_s1027" type="#_x0000_t176" style="position:absolute;left:0;text-align:left;margin-left:36.75pt;margin-top:43.6pt;width:63pt;height:40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D600D" w:rsidRPr="00A65A9F" w:rsidRDefault="00AD600D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 w:rsidRPr="00A65A9F">
                    <w:rPr>
                      <w:sz w:val="32"/>
                      <w:szCs w:val="32"/>
                    </w:rPr>
                    <w:t>253 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11" o:spid="_x0000_s1028" type="#_x0000_t176" style="position:absolute;left:0;text-align:left;margin-left:155.25pt;margin-top:43.6pt;width:66.75pt;height:40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D600D" w:rsidRPr="00A65A9F" w:rsidRDefault="00AD600D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 w:rsidRPr="00A65A9F">
                    <w:rPr>
                      <w:sz w:val="32"/>
                      <w:szCs w:val="32"/>
                    </w:rPr>
                    <w:t>500 g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>Kedimiz Minnoş, günde 250 gram ciğer yediğine göre 3 günde kaç gram ciğer yer</w:t>
      </w:r>
      <w:r w:rsidRPr="00C164BE">
        <w:rPr>
          <w:rFonts w:cs="Arial"/>
          <w:sz w:val="32"/>
          <w:szCs w:val="32"/>
        </w:rPr>
        <w:t>?</w:t>
      </w:r>
    </w:p>
    <w:p w:rsidR="00AD600D" w:rsidRDefault="00AD600D" w:rsidP="007D0779">
      <w:pPr>
        <w:pStyle w:val="ListParagraph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803359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</w:t>
      </w:r>
      <w:r w:rsidRPr="00803359">
        <w:rPr>
          <w:rFonts w:cs="Arial"/>
          <w:sz w:val="32"/>
          <w:szCs w:val="32"/>
        </w:rPr>
        <w:t xml:space="preserve">B) </w:t>
      </w:r>
      <w:r>
        <w:rPr>
          <w:rFonts w:cs="Arial"/>
          <w:sz w:val="32"/>
          <w:szCs w:val="32"/>
        </w:rPr>
        <w:tab/>
        <w:t xml:space="preserve">      C) </w:t>
      </w:r>
    </w:p>
    <w:p w:rsidR="00AD600D" w:rsidRPr="00803359" w:rsidRDefault="00AD600D" w:rsidP="00A65A9F">
      <w:pPr>
        <w:pStyle w:val="ListParagraph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</w:p>
    <w:p w:rsidR="00AD600D" w:rsidRDefault="00AD600D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noProof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Akış Çizelgesi: Doğrudan Erişimli Depolama 13" o:spid="_x0000_s1029" type="#_x0000_t133" style="position:absolute;left:0;text-align:left;margin-left:397.5pt;margin-top:42.75pt;width:108pt;height:35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8F4260" w:rsidRDefault="00AD600D" w:rsidP="008F4260">
                  <w:pPr>
                    <w:jc w:val="center"/>
                    <w:rPr>
                      <w:sz w:val="32"/>
                      <w:szCs w:val="32"/>
                    </w:rPr>
                  </w:pPr>
                  <w:r w:rsidRPr="008F4260">
                    <w:rPr>
                      <w:sz w:val="32"/>
                      <w:szCs w:val="32"/>
                    </w:rPr>
                    <w:t>650 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oğrudan Erişimli Depolama 45" o:spid="_x0000_s1030" type="#_x0000_t133" style="position:absolute;left:0;text-align:left;margin-left:210pt;margin-top:46.5pt;width:104.25pt;height:35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8F4260" w:rsidRDefault="00AD600D" w:rsidP="008F4260">
                  <w:pPr>
                    <w:jc w:val="center"/>
                    <w:rPr>
                      <w:sz w:val="32"/>
                      <w:szCs w:val="32"/>
                    </w:rPr>
                  </w:pPr>
                  <w:r w:rsidRPr="008F4260">
                    <w:rPr>
                      <w:sz w:val="32"/>
                      <w:szCs w:val="32"/>
                    </w:rPr>
                    <w:t>550 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oğrudan Erişimli Depolama 58" o:spid="_x0000_s1031" type="#_x0000_t133" style="position:absolute;left:0;text-align:left;margin-left:43.5pt;margin-top:46.5pt;width:108pt;height:35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8F4260" w:rsidRDefault="00AD600D" w:rsidP="008F4260">
                  <w:pPr>
                    <w:jc w:val="center"/>
                    <w:rPr>
                      <w:sz w:val="32"/>
                      <w:szCs w:val="32"/>
                    </w:rPr>
                  </w:pPr>
                  <w:r w:rsidRPr="008F4260">
                    <w:rPr>
                      <w:sz w:val="32"/>
                      <w:szCs w:val="32"/>
                    </w:rPr>
                    <w:t>450 g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2</w:t>
      </w:r>
      <w:r w:rsidRPr="000F52E7">
        <w:rPr>
          <w:rFonts w:cs="Arial"/>
          <w:b/>
          <w:sz w:val="32"/>
          <w:szCs w:val="32"/>
        </w:rPr>
        <w:t>-</w:t>
      </w:r>
      <w:r>
        <w:rPr>
          <w:rFonts w:cs="Arial"/>
          <w:b/>
          <w:sz w:val="32"/>
          <w:szCs w:val="32"/>
        </w:rPr>
        <w:t xml:space="preserve">)  </w:t>
      </w:r>
      <w:r>
        <w:rPr>
          <w:rFonts w:cs="Arial"/>
          <w:sz w:val="32"/>
          <w:szCs w:val="32"/>
        </w:rPr>
        <w:t>Esma , marketten aldığı 1 kg portakalın 450 gramını yedi. Geriye kaç gram portakalı kalmıştır</w:t>
      </w:r>
      <w:r w:rsidRPr="00A64867">
        <w:rPr>
          <w:rFonts w:cs="Arial"/>
          <w:sz w:val="32"/>
          <w:szCs w:val="32"/>
        </w:rPr>
        <w:t xml:space="preserve">?  </w:t>
      </w:r>
      <w:r w:rsidRPr="00A64867">
        <w:rPr>
          <w:rFonts w:cs="Arial"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</w:p>
    <w:p w:rsidR="00AD600D" w:rsidRDefault="00AD600D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</w:t>
      </w:r>
      <w:r w:rsidRPr="00165369">
        <w:rPr>
          <w:rFonts w:cs="Arial"/>
          <w:sz w:val="32"/>
          <w:szCs w:val="32"/>
        </w:rPr>
        <w:t xml:space="preserve">A) </w:t>
      </w:r>
      <w:r>
        <w:rPr>
          <w:rFonts w:cs="Arial"/>
          <w:sz w:val="32"/>
          <w:szCs w:val="32"/>
        </w:rPr>
        <w:t xml:space="preserve">                                   B)                                          C) </w:t>
      </w:r>
    </w:p>
    <w:p w:rsidR="00AD600D" w:rsidRDefault="00AD600D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Tek Köşesi Yuvarlatılmış Dikdörtgen 9" o:spid="_x0000_s1032" style="position:absolute;left:0;text-align:left;margin-left:108.75pt;margin-top:27.35pt;width:46.5pt;height:29.25pt;z-index:251631616;visibility:visible;v-text-anchor:middle" coordsize="59055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" adj="-11796480,,5400" path="m,l528636,v34194,,61914,27720,61914,61914l590550,371475,,371475,,x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528636,0;590550,61914;590550,371475;0,371475;0,0" o:connectangles="0,0,0,0,0,0" textboxrect="0,0,590550,371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AD600D" w:rsidRPr="00AA37AE" w:rsidRDefault="00AD600D" w:rsidP="00AA37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Yuvarlatılmış Dikdörtgen 8" o:spid="_x0000_s1033" style="position:absolute;left:0;text-align:left;margin-left:27pt;margin-top:27.35pt;width:45pt;height:29.25pt;z-index:251630592;visibility:visible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" adj="-11796480,,5400" path="m,l509586,v34194,,61914,27720,61914,61914l571500,371475,,371475,,x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509586,0;571500,61914;571500,371475;0,371475;0,0" o:connectangles="0,0,0,0,0,0" textboxrect="0,0,571500,371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AD600D" w:rsidRPr="00624E58" w:rsidRDefault="00AD600D" w:rsidP="005330C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XIV</w:t>
                  </w:r>
                </w:p>
              </w:txbxContent>
            </v:textbox>
          </v:shape>
        </w:pict>
      </w:r>
    </w:p>
    <w:p w:rsidR="00AD600D" w:rsidRDefault="00AD600D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Pr="000E0FEE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                </w:t>
      </w:r>
      <w:r>
        <w:rPr>
          <w:rFonts w:cs="Arial"/>
          <w:b/>
          <w:sz w:val="40"/>
          <w:szCs w:val="40"/>
        </w:rPr>
        <w:t>+</w:t>
      </w:r>
      <w:r>
        <w:rPr>
          <w:rFonts w:cs="Arial"/>
          <w:sz w:val="32"/>
          <w:szCs w:val="32"/>
        </w:rPr>
        <w:t xml:space="preserve">                   çıkarma  işlemin sonucu aşağıdakilerden hangisidir ?</w:t>
      </w:r>
    </w:p>
    <w:p w:rsidR="00AD600D" w:rsidRDefault="00AD600D" w:rsidP="00723C63">
      <w:pPr>
        <w:pStyle w:val="ListParagraph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XVIII</w:t>
      </w:r>
      <w:r>
        <w:rPr>
          <w:rFonts w:cs="Arial"/>
          <w:sz w:val="32"/>
          <w:szCs w:val="32"/>
        </w:rPr>
        <w:tab/>
        <w:t xml:space="preserve">           </w:t>
      </w:r>
      <w:r w:rsidRPr="008B05E6">
        <w:rPr>
          <w:rFonts w:cs="Arial"/>
          <w:sz w:val="32"/>
          <w:szCs w:val="32"/>
        </w:rPr>
        <w:tab/>
        <w:t xml:space="preserve">B) </w:t>
      </w:r>
      <w:r>
        <w:rPr>
          <w:rFonts w:cs="Arial"/>
          <w:sz w:val="32"/>
          <w:szCs w:val="32"/>
        </w:rPr>
        <w:t xml:space="preserve"> XVII            </w:t>
      </w:r>
      <w:r>
        <w:rPr>
          <w:rFonts w:cs="Arial"/>
          <w:sz w:val="32"/>
          <w:szCs w:val="32"/>
        </w:rPr>
        <w:tab/>
        <w:t xml:space="preserve">    C)   XVI</w:t>
      </w:r>
    </w:p>
    <w:p w:rsidR="00AD600D" w:rsidRDefault="00AD600D" w:rsidP="00127646">
      <w:pPr>
        <w:pStyle w:val="ListParagraph"/>
        <w:jc w:val="both"/>
        <w:rPr>
          <w:rFonts w:cs="Arial"/>
          <w:sz w:val="32"/>
          <w:szCs w:val="32"/>
        </w:rPr>
      </w:pPr>
    </w:p>
    <w:p w:rsidR="00AD600D" w:rsidRDefault="00AD600D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4" type="#_x0000_t122" style="position:absolute;left:0;text-align:left;margin-left:314.25pt;margin-top:-.05pt;width:59.25pt;height:40.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337DE2" w:rsidRDefault="00AD600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2" o:spid="_x0000_s1035" type="#_x0000_t122" style="position:absolute;left:0;text-align:left;margin-left:239.25pt;margin-top:-.05pt;width:63pt;height:40.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337DE2" w:rsidRDefault="00AD600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1" o:spid="_x0000_s1036" type="#_x0000_t122" style="position:absolute;left:0;text-align:left;margin-left:171.75pt;margin-top:-.05pt;width:60pt;height:40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337DE2" w:rsidRDefault="00AD600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0" o:spid="_x0000_s1037" type="#_x0000_t122" style="position:absolute;left:0;text-align:left;margin-left:99.75pt;margin-top:-.05pt;width:55.5pt;height:40.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337DE2" w:rsidRDefault="00AD600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14" o:spid="_x0000_s1038" type="#_x0000_t122" style="position:absolute;left:0;text-align:left;margin-left:32.25pt;margin-top:-.05pt;width:57pt;height:40.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337DE2" w:rsidRDefault="00AD600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68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 xml:space="preserve">4-)   </w:t>
      </w:r>
      <w:r>
        <w:rPr>
          <w:rFonts w:cs="Arial"/>
          <w:sz w:val="32"/>
          <w:szCs w:val="32"/>
        </w:rPr>
        <w:t xml:space="preserve">                                                                                                ritmik saymada </w:t>
      </w:r>
    </w:p>
    <w:p w:rsidR="00AD600D" w:rsidRDefault="00AD600D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AD600D" w:rsidRDefault="00AD600D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noktalı yere hangi sayı gelmelidir?  </w:t>
      </w:r>
    </w:p>
    <w:p w:rsidR="00AD600D" w:rsidRPr="00B41892" w:rsidRDefault="00AD600D" w:rsidP="00B41892">
      <w:pPr>
        <w:pStyle w:val="ListParagraph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68" o:spid="_x0000_s1039" type="#_x0000_t94" style="position:absolute;left:0;text-align:left;margin-left:32.25pt;margin-top:24.15pt;width:67.5pt;height:5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" adj="132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BB5476" w:rsidRDefault="00AD600D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795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69" o:spid="_x0000_s1040" type="#_x0000_t94" style="position:absolute;left:0;text-align:left;margin-left:120.75pt;margin-top:27.9pt;width:77pt;height:48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" adj="14762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BB5476" w:rsidRDefault="00AD600D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70" o:spid="_x0000_s1041" type="#_x0000_t94" style="position:absolute;left:0;text-align:left;margin-left:231.75pt;margin-top:27.85pt;width:77pt;height:48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" adj="14762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BB5476" w:rsidRDefault="00AD600D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794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71" o:spid="_x0000_s1042" type="#_x0000_t94" style="position:absolute;left:0;text-align:left;margin-left:339.75pt;margin-top:24.15pt;width:77pt;height:52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" adj="14236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BB5476" w:rsidRDefault="00AD600D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798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30              </w:t>
      </w:r>
      <w:r>
        <w:rPr>
          <w:rFonts w:cs="Arial"/>
          <w:sz w:val="32"/>
          <w:szCs w:val="32"/>
        </w:rPr>
        <w:tab/>
        <w:t>B) 32                    C) 34</w:t>
      </w:r>
    </w:p>
    <w:p w:rsidR="00AD600D" w:rsidRDefault="00AD600D" w:rsidP="000E0FEE">
      <w:pPr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5-)  </w:t>
      </w:r>
    </w:p>
    <w:p w:rsidR="00AD600D" w:rsidRDefault="00AD600D" w:rsidP="000E0FEE">
      <w:pPr>
        <w:jc w:val="both"/>
        <w:rPr>
          <w:rFonts w:cs="Arial"/>
          <w:sz w:val="32"/>
          <w:szCs w:val="32"/>
        </w:rPr>
      </w:pPr>
    </w:p>
    <w:p w:rsidR="00AD600D" w:rsidRDefault="00AD600D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sayıların kaç tanesi </w:t>
      </w:r>
      <w:r>
        <w:rPr>
          <w:rFonts w:cs="Arial"/>
          <w:b/>
          <w:sz w:val="32"/>
          <w:szCs w:val="32"/>
        </w:rPr>
        <w:t>800</w:t>
      </w:r>
      <w:r>
        <w:rPr>
          <w:rFonts w:cs="Arial"/>
          <w:sz w:val="32"/>
          <w:szCs w:val="32"/>
        </w:rPr>
        <w:t xml:space="preserve"> ’ e </w:t>
      </w:r>
      <w:r w:rsidRPr="00BB5476">
        <w:rPr>
          <w:rFonts w:cs="Arial"/>
          <w:sz w:val="32"/>
          <w:szCs w:val="32"/>
        </w:rPr>
        <w:t xml:space="preserve"> yuvarlanır?</w:t>
      </w:r>
    </w:p>
    <w:p w:rsidR="00AD600D" w:rsidRPr="00402017" w:rsidRDefault="00AD600D" w:rsidP="00D00F8A">
      <w:pPr>
        <w:pStyle w:val="ListParagraph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 w:rsidRPr="00402017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1          </w:t>
      </w:r>
      <w:r w:rsidRPr="00402017">
        <w:rPr>
          <w:rFonts w:cs="Arial"/>
          <w:sz w:val="32"/>
          <w:szCs w:val="32"/>
        </w:rPr>
        <w:t xml:space="preserve">              B)  </w:t>
      </w:r>
      <w:r>
        <w:rPr>
          <w:rFonts w:cs="Arial"/>
          <w:sz w:val="32"/>
          <w:szCs w:val="32"/>
        </w:rPr>
        <w:t xml:space="preserve">2                     </w:t>
      </w:r>
      <w:r w:rsidRPr="00402017">
        <w:rPr>
          <w:rFonts w:cs="Arial"/>
          <w:sz w:val="32"/>
          <w:szCs w:val="32"/>
        </w:rPr>
        <w:t xml:space="preserve">       C) </w:t>
      </w:r>
      <w:r w:rsidRPr="00402017">
        <w:rPr>
          <w:rFonts w:cs="Arial"/>
          <w:b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>3</w:t>
      </w:r>
      <w:r w:rsidRPr="006D30B5">
        <w:rPr>
          <w:rFonts w:cs="Arial"/>
          <w:sz w:val="32"/>
          <w:szCs w:val="32"/>
        </w:rPr>
        <w:t xml:space="preserve"> </w:t>
      </w:r>
      <w:r w:rsidRPr="00402017">
        <w:rPr>
          <w:rFonts w:cs="Arial"/>
          <w:b/>
          <w:sz w:val="32"/>
          <w:szCs w:val="32"/>
        </w:rPr>
        <w:t xml:space="preserve">      </w:t>
      </w:r>
    </w:p>
    <w:p w:rsidR="00AD600D" w:rsidRDefault="00AD600D" w:rsidP="00567B25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4" o:spid="_x0000_s1043" type="#_x0000_t21" style="position:absolute;left:0;text-align:left;margin-left:210pt;margin-top:75.25pt;width:1in;height:36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9E3A33" w:rsidRDefault="00AD600D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474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55" o:spid="_x0000_s1044" type="#_x0000_t21" style="position:absolute;left:0;text-align:left;margin-left:401.25pt;margin-top:76pt;width:1in;height:36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9E3A33" w:rsidRDefault="00AD600D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50" o:spid="_x0000_s1045" type="#_x0000_t21" style="position:absolute;left:0;text-align:left;margin-left:55.5pt;margin-top:76pt;width:1in;height:36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9E3A33" w:rsidRDefault="00AD600D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464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6</w:t>
      </w:r>
      <w:r w:rsidRPr="00567B25">
        <w:rPr>
          <w:rFonts w:cs="Arial"/>
          <w:b/>
          <w:sz w:val="32"/>
          <w:szCs w:val="32"/>
        </w:rPr>
        <w:t>-)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b/>
          <w:sz w:val="32"/>
          <w:szCs w:val="32"/>
        </w:rPr>
        <w:t>Tusem,</w:t>
      </w:r>
      <w:r>
        <w:rPr>
          <w:rFonts w:cs="Arial"/>
          <w:sz w:val="32"/>
          <w:szCs w:val="32"/>
        </w:rPr>
        <w:t xml:space="preserve"> 178 fındığını arkadaşına verdiğinde geriye 296 fındığı kalmıştır.Tusem’in, arkadaşına vermeden önce kaç fındığı vardı  ?</w:t>
      </w:r>
      <w:r w:rsidRPr="00567B25">
        <w:rPr>
          <w:rFonts w:cs="Arial"/>
          <w:sz w:val="32"/>
          <w:szCs w:val="32"/>
        </w:rPr>
        <w:tab/>
      </w:r>
    </w:p>
    <w:p w:rsidR="00AD600D" w:rsidRDefault="00AD600D" w:rsidP="00AB4B86">
      <w:pPr>
        <w:ind w:left="1005"/>
        <w:jc w:val="both"/>
        <w:rPr>
          <w:rFonts w:cs="Arial"/>
          <w:sz w:val="32"/>
          <w:szCs w:val="32"/>
        </w:rPr>
      </w:pPr>
    </w:p>
    <w:p w:rsidR="00AD600D" w:rsidRDefault="00AD600D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B)                                          C) </w:t>
      </w:r>
    </w:p>
    <w:p w:rsidR="00AD600D" w:rsidRDefault="00AD600D" w:rsidP="00B41892">
      <w:pPr>
        <w:jc w:val="both"/>
        <w:rPr>
          <w:rFonts w:cs="Arial"/>
          <w:sz w:val="32"/>
          <w:szCs w:val="32"/>
        </w:rPr>
      </w:pPr>
    </w:p>
    <w:p w:rsidR="00AD600D" w:rsidRDefault="00AD600D" w:rsidP="00B41892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0" o:spid="_x0000_s1046" type="#_x0000_t15" style="position:absolute;left:0;text-align:left;margin-left:322.5pt;margin-top:24.15pt;width:66pt;height:29.1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" adj="16830" strokecolor="#c0504d" strokeweight="2pt">
            <v:textbox>
              <w:txbxContent>
                <w:p w:rsidR="00AD600D" w:rsidRPr="00F93008" w:rsidRDefault="00AD600D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9" o:spid="_x0000_s1047" type="#_x0000_t15" style="position:absolute;left:0;text-align:left;margin-left:267pt;margin-top:24.15pt;width:49.5pt;height:29.2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" adj="15218" strokecolor="#c0504d" strokeweight="2pt">
            <v:textbox>
              <w:txbxContent>
                <w:p w:rsidR="00AD600D" w:rsidRPr="00F93008" w:rsidRDefault="00AD600D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8" o:spid="_x0000_s1048" type="#_x0000_t15" style="position:absolute;left:0;text-align:left;margin-left:207.75pt;margin-top:24.15pt;width:55.5pt;height:29.1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" adj="15928" strokecolor="#c0504d" strokeweight="2pt">
            <v:textbox>
              <w:txbxContent>
                <w:p w:rsidR="00AD600D" w:rsidRPr="00F93008" w:rsidRDefault="00AD600D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7" o:spid="_x0000_s1049" type="#_x0000_t15" style="position:absolute;left:0;text-align:left;margin-left:145.5pt;margin-top:24.15pt;width:57.75pt;height:29.2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" adj="16130" strokecolor="#c0504d" strokeweight="2pt">
            <v:textbox>
              <w:txbxContent>
                <w:p w:rsidR="00AD600D" w:rsidRPr="00F93008" w:rsidRDefault="00AD600D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6" o:spid="_x0000_s1050" type="#_x0000_t15" style="position:absolute;left:0;text-align:left;margin-left:88.5pt;margin-top:24.15pt;width:53.25pt;height:29.2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" adj="15668" strokecolor="#c0504d" strokeweight="2pt">
            <v:textbox>
              <w:txbxContent>
                <w:p w:rsidR="00AD600D" w:rsidRPr="00F93008" w:rsidRDefault="00AD600D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5" o:spid="_x0000_s1051" type="#_x0000_t15" style="position:absolute;left:0;text-align:left;margin-left:29.25pt;margin-top:24.15pt;width:55.5pt;height:29.2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" adj="15908" strokecolor="#c0504d" strokeweight="2pt">
            <v:textbox>
              <w:txbxContent>
                <w:p w:rsidR="00AD600D" w:rsidRPr="00F93008" w:rsidRDefault="00AD600D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78</w:t>
                  </w:r>
                </w:p>
              </w:txbxContent>
            </v:textbox>
          </v:shape>
        </w:pict>
      </w:r>
    </w:p>
    <w:p w:rsidR="00AD600D" w:rsidRDefault="00AD600D" w:rsidP="00F5117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7-</w:t>
      </w:r>
      <w:r>
        <w:rPr>
          <w:rFonts w:cs="Arial"/>
          <w:sz w:val="32"/>
          <w:szCs w:val="32"/>
        </w:rPr>
        <w:t>)                                                                                                      ritmik saymada noktalı yere hangi sayı gelmelidir ?</w:t>
      </w:r>
    </w:p>
    <w:p w:rsidR="00AD600D" w:rsidRDefault="00AD600D" w:rsidP="00723C63">
      <w:pPr>
        <w:pStyle w:val="ListParagraph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58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56                     C) 54</w:t>
      </w:r>
    </w:p>
    <w:p w:rsidR="00AD600D" w:rsidRDefault="00AD600D" w:rsidP="00567B25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1" o:spid="_x0000_s1052" type="#_x0000_t58" style="position:absolute;left:0;text-align:left;margin-left:295.5pt;margin-top:23.55pt;width:93pt;height:63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132DB8" w:rsidRDefault="00AD600D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1000  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4" o:spid="_x0000_s1053" type="#_x0000_t58" style="position:absolute;left:0;text-align:left;margin-left:174pt;margin-top:23.55pt;width:82.5pt;height:63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132DB8" w:rsidRDefault="00AD600D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800 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5" o:spid="_x0000_s1054" type="#_x0000_t58" style="position:absolute;left:0;text-align:left;margin-left:50.95pt;margin-top:23.55pt;width:86.25pt;height:63.7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132DB8" w:rsidRDefault="00AD600D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600 g</w:t>
                  </w:r>
                </w:p>
              </w:txbxContent>
            </v:textbox>
          </v:shape>
        </w:pict>
      </w:r>
      <w:r w:rsidRPr="00567B25">
        <w:rPr>
          <w:rFonts w:cs="Arial"/>
          <w:b/>
          <w:sz w:val="32"/>
          <w:szCs w:val="32"/>
        </w:rPr>
        <w:t xml:space="preserve">   </w:t>
      </w: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Bir paket yağ 200 gramdır. 4 paket yağ kaç gram gelir  </w:t>
      </w:r>
      <w:r w:rsidRPr="005C4BB5">
        <w:rPr>
          <w:rFonts w:cs="Arial"/>
          <w:sz w:val="28"/>
          <w:szCs w:val="28"/>
        </w:rPr>
        <w:t>?</w:t>
      </w:r>
    </w:p>
    <w:p w:rsidR="00AD600D" w:rsidRDefault="00AD600D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B)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   C) </w:t>
      </w:r>
      <w:r w:rsidRPr="006D0C2C">
        <w:rPr>
          <w:rFonts w:cs="Arial"/>
          <w:sz w:val="32"/>
          <w:szCs w:val="32"/>
        </w:rPr>
        <w:t xml:space="preserve">         </w:t>
      </w:r>
    </w:p>
    <w:p w:rsidR="00AD600D" w:rsidRPr="006D0C2C" w:rsidRDefault="00AD600D" w:rsidP="00F51D6A">
      <w:pPr>
        <w:ind w:left="720"/>
        <w:jc w:val="both"/>
        <w:rPr>
          <w:rFonts w:cs="Arial"/>
          <w:sz w:val="32"/>
          <w:szCs w:val="32"/>
        </w:rPr>
      </w:pPr>
    </w:p>
    <w:p w:rsidR="00AD600D" w:rsidRDefault="00AD600D" w:rsidP="000E0FEE">
      <w:pPr>
        <w:tabs>
          <w:tab w:val="left" w:pos="900"/>
        </w:tabs>
        <w:spacing w:after="0" w:line="240" w:lineRule="auto"/>
        <w:jc w:val="both"/>
        <w:rPr>
          <w:rFonts w:cs="Arial"/>
          <w:b/>
          <w:sz w:val="32"/>
          <w:szCs w:val="32"/>
        </w:rPr>
      </w:pPr>
    </w:p>
    <w:p w:rsidR="00AD600D" w:rsidRPr="00C92432" w:rsidRDefault="00AD600D" w:rsidP="000E0FEE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Pr="00A37577"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</w:t>
      </w:r>
      <w:r>
        <w:rPr>
          <w:sz w:val="32"/>
          <w:szCs w:val="32"/>
        </w:rPr>
        <w:t xml:space="preserve">800 </w:t>
      </w:r>
      <w:r w:rsidRPr="002B646D">
        <w:rPr>
          <w:b/>
          <w:sz w:val="32"/>
          <w:szCs w:val="32"/>
        </w:rPr>
        <w:t>g</w:t>
      </w:r>
      <w:r>
        <w:rPr>
          <w:sz w:val="32"/>
          <w:szCs w:val="32"/>
        </w:rPr>
        <w:t xml:space="preserve"> + 200 </w:t>
      </w:r>
      <w:r w:rsidRPr="002B646D">
        <w:rPr>
          <w:b/>
          <w:sz w:val="32"/>
          <w:szCs w:val="32"/>
        </w:rPr>
        <w:t>g</w:t>
      </w:r>
      <w:r>
        <w:rPr>
          <w:sz w:val="32"/>
          <w:szCs w:val="32"/>
        </w:rPr>
        <w:t xml:space="preserve"> + 500 </w:t>
      </w:r>
      <w:r w:rsidRPr="002B646D">
        <w:rPr>
          <w:b/>
          <w:sz w:val="32"/>
          <w:szCs w:val="32"/>
        </w:rPr>
        <w:t>g</w:t>
      </w:r>
      <w:r>
        <w:rPr>
          <w:sz w:val="32"/>
          <w:szCs w:val="32"/>
        </w:rPr>
        <w:t xml:space="preserve">+ 500  </w:t>
      </w:r>
      <w:r w:rsidRPr="002B646D">
        <w:rPr>
          <w:b/>
          <w:sz w:val="32"/>
          <w:szCs w:val="32"/>
        </w:rPr>
        <w:t>g</w:t>
      </w:r>
      <w:r>
        <w:rPr>
          <w:sz w:val="32"/>
          <w:szCs w:val="32"/>
        </w:rPr>
        <w:t xml:space="preserve">  = </w:t>
      </w:r>
      <w:r w:rsidRPr="002B646D">
        <w:rPr>
          <w:b/>
          <w:sz w:val="32"/>
          <w:szCs w:val="32"/>
        </w:rPr>
        <w:t>………….kg</w:t>
      </w:r>
      <w:r>
        <w:rPr>
          <w:sz w:val="32"/>
          <w:szCs w:val="32"/>
        </w:rPr>
        <w:t xml:space="preserve">    işleminin sonucu aşağıdakilerden hangisidir?</w:t>
      </w:r>
    </w:p>
    <w:p w:rsidR="00AD600D" w:rsidRPr="00C92432" w:rsidRDefault="00AD600D" w:rsidP="00C92432">
      <w:pPr>
        <w:tabs>
          <w:tab w:val="left" w:pos="2865"/>
        </w:tabs>
        <w:spacing w:after="0" w:line="240" w:lineRule="auto"/>
        <w:jc w:val="both"/>
        <w:rPr>
          <w:sz w:val="32"/>
          <w:szCs w:val="32"/>
        </w:rPr>
      </w:pPr>
    </w:p>
    <w:p w:rsidR="00AD600D" w:rsidRPr="00D174AF" w:rsidRDefault="00AD600D" w:rsidP="000E0FEE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5" type="#_x0000_t4" style="position:absolute;left:0;text-align:left;margin-left:344.25pt;margin-top:18.4pt;width:85.5pt;height:48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9C0FB3" w:rsidRDefault="00AD600D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AD600D" w:rsidRDefault="00AD600D" w:rsidP="00723C63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 id="Elmas 59" o:spid="_x0000_s1056" type="#_x0000_t4" style="position:absolute;left:0;text-align:left;margin-left:194.2pt;margin-top:4.15pt;width:89.25pt;height:4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9C0FB3" w:rsidRDefault="00AD600D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9" o:spid="_x0000_s1057" type="#_x0000_t4" style="position:absolute;left:0;text-align:left;margin-left:36.75pt;margin-top:4.15pt;width:91.5pt;height:4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Dupp5xrAIAALEFAAAOAAAAAAAA&#10;AAAAAAAAAC4CAABkcnMvZTJvRG9jLnhtbFBLAQItABQABgAIAAAAIQB8E/0C3gAAAAgBAAAPAAAA&#10;AAAAAAAAAAAAAAYFAABkcnMvZG93bnJldi54bWxQSwUGAAAAAAQABADzAAAAEQY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9C0FB3" w:rsidRDefault="00AD600D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t xml:space="preserve">                                     B)      </w:t>
      </w:r>
      <w:r>
        <w:rPr>
          <w:noProof/>
          <w:sz w:val="32"/>
          <w:szCs w:val="32"/>
          <w:lang w:eastAsia="tr-TR"/>
        </w:rPr>
        <w:tab/>
        <w:t xml:space="preserve">  </w:t>
      </w:r>
      <w:r>
        <w:rPr>
          <w:noProof/>
          <w:sz w:val="32"/>
          <w:szCs w:val="32"/>
          <w:lang w:eastAsia="tr-TR"/>
        </w:rPr>
        <w:tab/>
        <w:t xml:space="preserve">                   C) </w:t>
      </w:r>
    </w:p>
    <w:p w:rsidR="00AD600D" w:rsidRDefault="00AD600D" w:rsidP="007B0B37">
      <w:pPr>
        <w:pStyle w:val="ListParagraph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AD600D" w:rsidRDefault="00AD600D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AD600D" w:rsidRDefault="00AD600D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>)  Berat ile Yusuf ’un yaşları toplamı 52 ‘dir.Berat 20 yaşında olduğuna göre, Yusuf ‘un yaşı , Berat’ın yaşından kaç fazladır?</w:t>
      </w:r>
      <w:bookmarkStart w:id="0" w:name="_GoBack"/>
      <w:bookmarkEnd w:id="0"/>
    </w:p>
    <w:p w:rsidR="00AD600D" w:rsidRPr="006F2435" w:rsidRDefault="00AD600D" w:rsidP="001D3F9E">
      <w:pPr>
        <w:pStyle w:val="ListParagraph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12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22</w:t>
      </w:r>
      <w:r>
        <w:rPr>
          <w:rFonts w:cs="Arial"/>
          <w:sz w:val="32"/>
          <w:szCs w:val="32"/>
        </w:rPr>
        <w:tab/>
        <w:t xml:space="preserve">      C) 32</w:t>
      </w:r>
    </w:p>
    <w:p w:rsidR="00AD600D" w:rsidRDefault="00AD600D" w:rsidP="00764096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oundrect id="Yuvarlatılmış Dikdörtgen 23" o:spid="_x0000_s1058" style="position:absolute;left:0;text-align:left;margin-left:38.95pt;margin-top:2.05pt;width:62.25pt;height:27pt;z-index:25162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" strokeweight="2pt">
            <v:textbox>
              <w:txbxContent>
                <w:p w:rsidR="00AD600D" w:rsidRPr="00495308" w:rsidRDefault="00AD600D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left:0;text-align:left;margin-left:279.75pt;margin-top:2.05pt;width:64.5pt;height:27pt;z-index:251629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" strokeweight="2pt">
            <v:textbox>
              <w:txbxContent>
                <w:p w:rsidR="00AD600D" w:rsidRPr="00495308" w:rsidRDefault="00AD600D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470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left:0;text-align:left;margin-left:198.75pt;margin-top:2.05pt;width:57.75pt;height:27pt;z-index: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" strokeweight="2pt">
            <v:textbox>
              <w:txbxContent>
                <w:p w:rsidR="00AD600D" w:rsidRPr="00495308" w:rsidRDefault="00AD600D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left:0;text-align:left;margin-left:116.25pt;margin-top:2.05pt;width:66pt;height:27pt;z-index:25162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" strokeweight="2pt">
            <v:textbox>
              <w:txbxContent>
                <w:p w:rsidR="00AD600D" w:rsidRPr="00495308" w:rsidRDefault="00AD600D" w:rsidP="001C378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469</w:t>
                  </w:r>
                </w:p>
              </w:txbxContent>
            </v:textbox>
          </v:roundrect>
        </w:pict>
      </w:r>
      <w:r>
        <w:rPr>
          <w:rFonts w:cs="Arial"/>
          <w:b/>
          <w:sz w:val="32"/>
          <w:szCs w:val="32"/>
        </w:rPr>
        <w:t>11</w:t>
      </w:r>
      <w:r>
        <w:rPr>
          <w:rFonts w:cs="Arial"/>
          <w:sz w:val="32"/>
          <w:szCs w:val="32"/>
        </w:rPr>
        <w:t xml:space="preserve">-)                                                                                         </w:t>
      </w:r>
    </w:p>
    <w:p w:rsidR="00AD600D" w:rsidRDefault="00AD600D" w:rsidP="00764096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Yukarıdaki sayıların </w:t>
      </w:r>
      <w:r w:rsidRPr="00F16F69">
        <w:rPr>
          <w:rFonts w:cs="Arial"/>
          <w:b/>
          <w:sz w:val="32"/>
          <w:szCs w:val="32"/>
          <w:u w:val="single"/>
        </w:rPr>
        <w:t>büyükten küçüğe</w:t>
      </w:r>
      <w:r>
        <w:rPr>
          <w:rFonts w:cs="Arial"/>
          <w:sz w:val="32"/>
          <w:szCs w:val="32"/>
        </w:rPr>
        <w:t xml:space="preserve"> sıralaması hangi seçenekte verilmiştir?</w:t>
      </w:r>
    </w:p>
    <w:p w:rsidR="00AD600D" w:rsidRPr="00D04B33" w:rsidRDefault="00AD600D" w:rsidP="00723C63">
      <w:pPr>
        <w:pStyle w:val="ListParagraph"/>
        <w:numPr>
          <w:ilvl w:val="0"/>
          <w:numId w:val="9"/>
        </w:numPr>
        <w:tabs>
          <w:tab w:val="left" w:pos="184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 xml:space="preserve">470 &gt; 462 &gt; 469 &gt; 460             </w:t>
      </w:r>
      <w:r>
        <w:rPr>
          <w:rFonts w:cs="Arial"/>
          <w:sz w:val="32"/>
          <w:szCs w:val="32"/>
        </w:rPr>
        <w:tab/>
        <w:t>C) 470 &gt; 469 &gt; 462 &gt; 460</w:t>
      </w:r>
    </w:p>
    <w:p w:rsidR="00AD600D" w:rsidRPr="00D04B33" w:rsidRDefault="00AD600D" w:rsidP="00723C63">
      <w:pPr>
        <w:pStyle w:val="ListParagraph"/>
        <w:numPr>
          <w:ilvl w:val="0"/>
          <w:numId w:val="9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62" type="#_x0000_t98" style="position:absolute;left:0;text-align:left;margin-left:344.25pt;margin-top:20.75pt;width:56.25pt;height:45.3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D315A0" w:rsidRDefault="00AD600D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8" o:spid="_x0000_s1063" type="#_x0000_t98" style="position:absolute;left:0;text-align:left;margin-left:411.75pt;margin-top:16.25pt;width:55.5pt;height:46.1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D315A0" w:rsidRDefault="00AD600D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 w:rsidRPr="00D315A0">
                    <w:rPr>
                      <w:sz w:val="32"/>
                      <w:szCs w:val="32"/>
                    </w:rPr>
                    <w:t>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2" o:spid="_x0000_s1064" type="#_x0000_t98" style="position:absolute;left:0;text-align:left;margin-left:29.25pt;margin-top:22.25pt;width:47.25pt;height:44.2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" fillcolor="gray">
            <v:fill color2="#d9d9d9" rotate="t" angle="180" colors="0 #bcbcbc;22938f #d0d0d0;1 #ededed" focus="100%" type="gradient"/>
            <v:shadow on="t" color="black" opacity="26214f" origin=",-.5" offset="0,3pt"/>
            <v:textbox>
              <w:txbxContent>
                <w:p w:rsidR="00AD600D" w:rsidRPr="0089176D" w:rsidRDefault="00AD600D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3" o:spid="_x0000_s1065" type="#_x0000_t98" style="position:absolute;left:0;text-align:left;margin-left:84.75pt;margin-top:23pt;width:52.5pt;height:43.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D315A0" w:rsidRDefault="00AD600D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6" o:spid="_x0000_s1066" type="#_x0000_t98" style="position:absolute;left:0;text-align:left;margin-left:273.75pt;margin-top:20.8pt;width:56.25pt;height:45.3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D315A0" w:rsidRDefault="00AD600D" w:rsidP="000A2F1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5" o:spid="_x0000_s1067" type="#_x0000_t98" style="position:absolute;left:0;text-align:left;margin-left:207.75pt;margin-top:21.5pt;width:55.5pt;height:45.3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D315A0" w:rsidRDefault="00AD600D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4" o:spid="_x0000_s1068" type="#_x0000_t98" style="position:absolute;left:0;text-align:left;margin-left:145.5pt;margin-top:23pt;width:53.25pt;height:43.8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D315A0" w:rsidRDefault="00AD600D" w:rsidP="000A526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22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>470 &gt; 469 &gt; 460 &gt; 462</w:t>
      </w:r>
    </w:p>
    <w:p w:rsidR="00AD600D" w:rsidRDefault="00AD600D" w:rsidP="0089176D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12</w:t>
      </w:r>
      <w:r w:rsidRPr="00DA193F">
        <w:rPr>
          <w:rFonts w:cs="Arial"/>
          <w:sz w:val="32"/>
          <w:szCs w:val="32"/>
        </w:rPr>
        <w:t>-)</w:t>
      </w:r>
      <w:r>
        <w:rPr>
          <w:rFonts w:cs="Arial"/>
          <w:sz w:val="32"/>
          <w:szCs w:val="32"/>
        </w:rPr>
        <w:t xml:space="preserve">   </w:t>
      </w:r>
      <w:r w:rsidRPr="007B0221">
        <w:rPr>
          <w:rFonts w:cs="Arial"/>
          <w:b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ab/>
      </w:r>
    </w:p>
    <w:p w:rsidR="00AD600D" w:rsidRDefault="00AD600D" w:rsidP="00F51175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örüntüsünde  noktalı yere hangi sayı gelmelidir</w:t>
      </w:r>
      <w:r w:rsidRPr="00DA193F">
        <w:rPr>
          <w:rFonts w:cs="Arial"/>
          <w:sz w:val="32"/>
          <w:szCs w:val="32"/>
        </w:rPr>
        <w:t xml:space="preserve">?      </w:t>
      </w:r>
    </w:p>
    <w:p w:rsidR="00AD600D" w:rsidRDefault="00AD600D" w:rsidP="00723C63">
      <w:pPr>
        <w:pStyle w:val="ListParagraph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Çerçeve 67" o:spid="_x0000_s1069" style="position:absolute;left:0;text-align:left;margin-left:396pt;margin-top:26.05pt;width:81.75pt;height:37.5pt;z-index:251675648;visibility:visible;v-text-anchor:middle" coordsize="103822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" adj="0,,0" path="m,l1038225,r,476250l,476250,,xm59531,59531r,357188l978694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38225,0;1038225,476250;0,476250;0,0;59531,59531;59531,416719;978694,416719;978694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61" o:spid="_x0000_s1070" style="position:absolute;left:0;text-align:left;margin-left:174pt;margin-top:26.05pt;width:82.5pt;height:37.5pt;z-index:251673600;visibility:visible;v-text-anchor:middle" coordsize="10477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" adj="0,,0" path="m,l1047750,r,476250l,476250,,xm59531,59531r,357188l988219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47750,0;1047750,476250;0,476250;0,0;59531,59531;59531,416719;988219,416719;988219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2" o:spid="_x0000_s1071" style="position:absolute;left:0;text-align:left;margin-left:55.5pt;margin-top:26.05pt;width:77.25pt;height:37.5pt;z-index:251672576;visibility:visible;v-text-anchor:middle" coordsize="9810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" adj="0,,0" path="m,l981075,r,476250l,476250,,xm59531,59531r,357188l921544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981075,0;981075,476250;0,476250;0,0;59531,59531;59531,416719;921544,416719;921544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66" o:spid="_x0000_s1072" style="position:absolute;left:0;text-align:left;margin-left:291.75pt;margin-top:26.05pt;width:81pt;height:37.5pt;z-index:251674624;visibility:visible;v-text-anchor:middle" coordsize="1028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" adj="0,,0" path="m,l1028700,r,476250l,476250,,xm59531,59531r,357188l969169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28700,0;1028700,476250;0,476250;0,0;59531,59531;59531,416719;969169,416719;969169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cs="Arial"/>
          <w:sz w:val="32"/>
          <w:szCs w:val="32"/>
        </w:rPr>
        <w:t>32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B) 21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C) 20</w:t>
      </w:r>
    </w:p>
    <w:p w:rsidR="00AD600D" w:rsidRDefault="00AD600D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ab/>
        <w:t>986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782</w:t>
      </w:r>
      <w:r>
        <w:rPr>
          <w:rFonts w:cs="Arial"/>
          <w:sz w:val="32"/>
          <w:szCs w:val="32"/>
        </w:rPr>
        <w:tab/>
        <w:t>999</w:t>
      </w:r>
      <w:r>
        <w:rPr>
          <w:rFonts w:cs="Arial"/>
          <w:sz w:val="32"/>
          <w:szCs w:val="32"/>
        </w:rPr>
        <w:tab/>
        <w:t>333</w:t>
      </w:r>
    </w:p>
    <w:p w:rsidR="00AD600D" w:rsidRPr="006C1C65" w:rsidRDefault="00AD600D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73" type="#_x0000_t60" style="position:absolute;margin-left:56.2pt;margin-top:30.9pt;width:95.25pt;height:48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aueQIAADUFAAAOAAAAZHJzL2Uyb0RvYy54bWysVN1O2zAUvp+0d7B8D2lC6U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mgPGrnkCAAA1BQAADgAA&#10;AAAAAAAAAAAAAAAuAgAAZHJzL2Uyb0RvYy54bWxQSwECLQAUAAYACAAAACEAEc+1DNwAAAAKAQAA&#10;DwAAAAAAAAAAAAAAAADTBAAAZHJzL2Rvd25yZXYueG1sUEsFBgAAAAAEAAQA8wAAANwFAAAAAA==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D600D" w:rsidRPr="00E52A80" w:rsidRDefault="00AD600D" w:rsidP="00AF3215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E52A80">
                    <w:rPr>
                      <w:color w:val="000000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32-Nokta Yıldız 65" o:spid="_x0000_s1074" type="#_x0000_t60" style="position:absolute;margin-left:364.5pt;margin-top:21.15pt;width:90pt;height:58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AHdHSx7AgAA&#10;NQUAAA4AAAAAAAAAAAAAAAAALgIAAGRycy9lMm9Eb2MueG1sUEsBAi0AFAAGAAgAAAAhALpouNPh&#10;AAAACgEAAA8AAAAAAAAAAAAAAAAA1QQAAGRycy9kb3ducmV2LnhtbFBLBQYAAAAABAAEAPMAAADj&#10;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D600D" w:rsidRPr="006C1C65" w:rsidRDefault="00AD600D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 xml:space="preserve">   3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Yukarıdaki sayılardan kaç tanesi </w:t>
      </w:r>
      <w:r>
        <w:rPr>
          <w:rFonts w:cs="Arial"/>
          <w:b/>
          <w:sz w:val="32"/>
          <w:szCs w:val="32"/>
          <w:u w:val="single"/>
        </w:rPr>
        <w:t>tek sayıdır</w:t>
      </w:r>
      <w:r>
        <w:rPr>
          <w:rFonts w:cs="Arial"/>
          <w:sz w:val="32"/>
          <w:szCs w:val="32"/>
        </w:rPr>
        <w:t>?</w:t>
      </w:r>
      <w:r>
        <w:rPr>
          <w:noProof/>
          <w:lang w:eastAsia="tr-TR"/>
        </w:rPr>
        <w:pict>
          <v:shape id="32-Nokta Yıldız 64" o:spid="_x0000_s1075" type="#_x0000_t60" style="position:absolute;margin-left:215.25pt;margin-top:24.65pt;width:88.5pt;height:58.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6C1C65" w:rsidRDefault="00AD600D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                            </w:t>
      </w:r>
    </w:p>
    <w:p w:rsidR="00AD600D" w:rsidRPr="006E1EB1" w:rsidRDefault="00AD600D" w:rsidP="006E1EB1">
      <w:pPr>
        <w:pStyle w:val="ListParagraph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</w:t>
      </w:r>
      <w:r w:rsidRPr="006E1EB1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         </w:t>
      </w:r>
      <w:r w:rsidRPr="006E1EB1">
        <w:rPr>
          <w:rFonts w:cs="Arial"/>
          <w:sz w:val="32"/>
          <w:szCs w:val="32"/>
        </w:rPr>
        <w:t>B)</w:t>
      </w:r>
      <w:r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C)</w:t>
      </w:r>
    </w:p>
    <w:p w:rsidR="00AD600D" w:rsidRPr="009134DF" w:rsidRDefault="00AD600D" w:rsidP="000E0FEE">
      <w:pPr>
        <w:jc w:val="both"/>
        <w:rPr>
          <w:noProof/>
          <w:sz w:val="32"/>
          <w:szCs w:val="32"/>
          <w:lang w:eastAsia="tr-TR"/>
        </w:rPr>
      </w:pPr>
      <w:r>
        <w:rPr>
          <w:rFonts w:cs="Arial"/>
          <w:b/>
          <w:sz w:val="32"/>
          <w:szCs w:val="32"/>
        </w:rPr>
        <w:t>14</w:t>
      </w:r>
      <w:r w:rsidRPr="00FF4547">
        <w:rPr>
          <w:rFonts w:cs="Arial"/>
          <w:b/>
          <w:sz w:val="32"/>
          <w:szCs w:val="32"/>
        </w:rPr>
        <w:t>-)</w:t>
      </w:r>
      <w:r w:rsidRPr="00FF4547">
        <w:rPr>
          <w:b/>
          <w:noProof/>
          <w:color w:val="0000FF"/>
          <w:lang w:eastAsia="tr-TR"/>
        </w:rPr>
        <w:t xml:space="preserve">  </w:t>
      </w:r>
      <w:r w:rsidRPr="00FF4547">
        <w:rPr>
          <w:b/>
          <w:noProof/>
          <w:color w:val="0000FF"/>
          <w:sz w:val="32"/>
          <w:szCs w:val="32"/>
          <w:lang w:eastAsia="tr-TR"/>
        </w:rPr>
        <w:t xml:space="preserve"> </w:t>
      </w:r>
      <w:r>
        <w:rPr>
          <w:b/>
          <w:noProof/>
          <w:sz w:val="32"/>
          <w:szCs w:val="32"/>
          <w:lang w:eastAsia="tr-TR"/>
        </w:rPr>
        <w:t xml:space="preserve"> </w:t>
      </w:r>
      <w:r>
        <w:rPr>
          <w:noProof/>
          <w:sz w:val="32"/>
          <w:szCs w:val="32"/>
          <w:lang w:eastAsia="tr-TR"/>
        </w:rPr>
        <w:t xml:space="preserve">Pazarcı Mustafa, pazarda satmak için 254 kg meyve getirdi.Önce 78 kg, sonra da 94 kg meyve sattı.Pazarcı Mustafa’nın geriye kaç kg meyvesi kalmıştır </w:t>
      </w:r>
      <w:r>
        <w:rPr>
          <w:rFonts w:cs="Arial"/>
          <w:sz w:val="32"/>
          <w:szCs w:val="32"/>
        </w:rPr>
        <w:t>?</w:t>
      </w:r>
    </w:p>
    <w:p w:rsidR="00AD600D" w:rsidRPr="00D77CAE" w:rsidRDefault="00AD600D" w:rsidP="00723C63">
      <w:pPr>
        <w:pStyle w:val="ListParagraph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 xml:space="preserve">  82 kg                     B)   160 kg</w:t>
      </w:r>
      <w:r>
        <w:rPr>
          <w:noProof/>
          <w:color w:val="000000"/>
          <w:sz w:val="32"/>
          <w:szCs w:val="32"/>
          <w:lang w:eastAsia="tr-TR"/>
        </w:rPr>
        <w:tab/>
        <w:t xml:space="preserve">          </w:t>
      </w:r>
      <w:r>
        <w:rPr>
          <w:noProof/>
          <w:color w:val="000000"/>
          <w:sz w:val="32"/>
          <w:szCs w:val="32"/>
          <w:lang w:eastAsia="tr-TR"/>
        </w:rPr>
        <w:tab/>
        <w:t xml:space="preserve">  C)   176 kg</w:t>
      </w:r>
    </w:p>
    <w:p w:rsidR="00AD600D" w:rsidRDefault="00AD600D" w:rsidP="000E0FEE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ect id="Dikdörtgen 40" o:spid="_x0000_s1076" style="position:absolute;left:0;text-align:left;margin-left:255.75pt;margin-top:26.8pt;width:147pt;height:30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E929C9" w:rsidRDefault="00AD600D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6 025 g = 6 kg 25 g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77" type="#_x0000_t109" style="position:absolute;left:0;text-align:left;margin-left:60pt;margin-top:29.8pt;width:130.5pt;height:30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E929C9" w:rsidRDefault="00AD600D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7 000 g = </w:t>
                  </w:r>
                  <w:r w:rsidRPr="00E929C9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7 kg</w:t>
                  </w:r>
                </w:p>
              </w:txbxContent>
            </v:textbox>
          </v:shape>
        </w:pict>
      </w:r>
      <w:r w:rsidRPr="00D77CAE">
        <w:rPr>
          <w:rFonts w:cs="Arial"/>
          <w:b/>
          <w:sz w:val="32"/>
          <w:szCs w:val="32"/>
        </w:rPr>
        <w:t>15</w:t>
      </w:r>
      <w:r>
        <w:rPr>
          <w:rFonts w:cs="Arial"/>
          <w:sz w:val="32"/>
          <w:szCs w:val="32"/>
        </w:rPr>
        <w:t xml:space="preserve">-) Aşağıdaki çevirmelerden hangisi </w:t>
      </w:r>
      <w:r>
        <w:rPr>
          <w:rFonts w:cs="Arial"/>
          <w:b/>
          <w:sz w:val="32"/>
          <w:szCs w:val="32"/>
          <w:u w:val="single"/>
        </w:rPr>
        <w:t>yanlıştır</w:t>
      </w:r>
      <w:r w:rsidRPr="009D63D4">
        <w:rPr>
          <w:rFonts w:cs="Arial"/>
          <w:b/>
          <w:sz w:val="32"/>
          <w:szCs w:val="32"/>
          <w:u w:val="single"/>
        </w:rPr>
        <w:t>?</w:t>
      </w:r>
      <w:r>
        <w:rPr>
          <w:rFonts w:cs="Arial"/>
          <w:sz w:val="32"/>
          <w:szCs w:val="32"/>
        </w:rPr>
        <w:t xml:space="preserve"> </w:t>
      </w:r>
    </w:p>
    <w:p w:rsidR="00AD600D" w:rsidRDefault="00AD600D" w:rsidP="00723C63">
      <w:pPr>
        <w:pStyle w:val="ListParagraph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                         B)                                           </w:t>
      </w:r>
    </w:p>
    <w:p w:rsidR="00AD600D" w:rsidRDefault="00AD600D" w:rsidP="00AE7C9E">
      <w:pPr>
        <w:pStyle w:val="ListParagraph"/>
        <w:ind w:left="1065"/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ect id="Dikdörtgen 41" o:spid="_x0000_s1078" style="position:absolute;left:0;text-align:left;margin-left:60pt;margin-top:24.35pt;width:150.75pt;height:33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E929C9" w:rsidRDefault="00AD600D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 kg 9 g =    4 900 g</w:t>
                  </w:r>
                </w:p>
              </w:txbxContent>
            </v:textbox>
          </v:rect>
        </w:pict>
      </w:r>
    </w:p>
    <w:p w:rsidR="00AD600D" w:rsidRPr="00AE7C9E" w:rsidRDefault="00AD600D" w:rsidP="00AE7C9E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 w:rsidRPr="00AE7C9E">
        <w:rPr>
          <w:rFonts w:cs="Arial"/>
          <w:sz w:val="32"/>
          <w:szCs w:val="32"/>
        </w:rPr>
        <w:t xml:space="preserve">C) </w:t>
      </w:r>
    </w:p>
    <w:p w:rsidR="00AD600D" w:rsidRDefault="00AD600D" w:rsidP="009D63D4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Çerçeve 18" o:spid="_x0000_s1079" style="position:absolute;left:0;text-align:left;margin-left:223.5pt;margin-top:26.5pt;width:90.75pt;height:30pt;z-index:251658240;visibility:visible;v-text-anchor:middle" coordsize="11525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" adj="0,,0" path="m,l1152525,r,381000l,381000,,xm47625,47625r,285750l1104900,333375r,-285750l47625,47625xe" strokecolor="#4f81bd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152525,0;1152525,381000;0,381000;0,0;47625,47625;47625,333375;1104900,333375;1104900,47625;47625,4762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19" o:spid="_x0000_s1080" style="position:absolute;left:0;text-align:left;margin-left:375.75pt;margin-top:26.5pt;width:99pt;height:30pt;z-index:251659264;visibility:visible;v-text-anchor:middle" coordsize="12573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" adj="0,,0" path="m,l1257300,r,381000l,381000,,xm47625,47625r,285750l1209675,333375r,-285750l47625,47625xe" strokecolor="#8064a2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257300,0;1257300,381000;0,381000;0,0;47625,47625;47625,333375;1209675,333375;1209675,47625;47625,4762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17" o:spid="_x0000_s1081" style="position:absolute;left:0;text-align:left;margin-left:59.95pt;margin-top:26.5pt;width:99.75pt;height:30.75pt;z-index:251657216;visibility:visible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strokecolor="#c0504d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266825,0;1266825,390525;0,390525;0,0;48816,48816;48816,341709;1218009,341709;1218009,48816;48816,48816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9D63D4">
        <w:rPr>
          <w:rFonts w:cs="Arial"/>
          <w:b/>
          <w:sz w:val="32"/>
          <w:szCs w:val="32"/>
        </w:rPr>
        <w:t>16</w:t>
      </w:r>
      <w:r w:rsidRPr="00083FAC">
        <w:rPr>
          <w:rFonts w:cs="Arial"/>
          <w:sz w:val="32"/>
          <w:szCs w:val="32"/>
        </w:rPr>
        <w:t xml:space="preserve">-) </w:t>
      </w:r>
      <w:r>
        <w:rPr>
          <w:rFonts w:cs="Arial"/>
          <w:sz w:val="32"/>
          <w:szCs w:val="32"/>
        </w:rPr>
        <w:t xml:space="preserve"> Aşağıdaki karşılaştırmalardan  hangisinin arasına “ </w:t>
      </w:r>
      <w:r>
        <w:rPr>
          <w:rFonts w:cs="Arial"/>
          <w:b/>
          <w:sz w:val="36"/>
          <w:szCs w:val="36"/>
        </w:rPr>
        <w:t>&lt;</w:t>
      </w:r>
      <w:r>
        <w:rPr>
          <w:rFonts w:cs="Arial"/>
          <w:sz w:val="32"/>
          <w:szCs w:val="32"/>
        </w:rPr>
        <w:t xml:space="preserve"> “ işareti konulmalıdır</w:t>
      </w:r>
      <w:r w:rsidRPr="00807C02">
        <w:rPr>
          <w:rFonts w:cs="Arial"/>
          <w:b/>
          <w:sz w:val="32"/>
          <w:szCs w:val="32"/>
          <w:u w:val="single"/>
        </w:rPr>
        <w:t>?</w:t>
      </w:r>
      <w:r w:rsidRPr="00083FAC">
        <w:rPr>
          <w:rFonts w:cs="Arial"/>
          <w:sz w:val="32"/>
          <w:szCs w:val="32"/>
        </w:rPr>
        <w:t xml:space="preserve">  </w:t>
      </w:r>
    </w:p>
    <w:p w:rsidR="00AD600D" w:rsidRPr="00083FAC" w:rsidRDefault="00AD600D" w:rsidP="00E6544E">
      <w:pPr>
        <w:pStyle w:val="ListParagraph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490 ….. 378              B)      699 ….. 756      </w:t>
      </w:r>
      <w:r>
        <w:rPr>
          <w:rFonts w:cs="Arial"/>
          <w:sz w:val="32"/>
          <w:szCs w:val="32"/>
        </w:rPr>
        <w:tab/>
        <w:t xml:space="preserve">C) </w:t>
      </w:r>
      <w:r w:rsidRPr="00083FAC"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  203 …..201</w:t>
      </w:r>
      <w:r w:rsidRPr="00083FAC">
        <w:rPr>
          <w:rFonts w:cs="Arial"/>
          <w:sz w:val="32"/>
          <w:szCs w:val="32"/>
        </w:rPr>
        <w:t xml:space="preserve">            </w:t>
      </w:r>
    </w:p>
    <w:p w:rsidR="00AD600D" w:rsidRPr="009D63D4" w:rsidRDefault="00AD600D" w:rsidP="009D63D4">
      <w:pPr>
        <w:jc w:val="both"/>
        <w:rPr>
          <w:rFonts w:cs="Arial"/>
          <w:sz w:val="32"/>
          <w:szCs w:val="32"/>
        </w:rPr>
      </w:pPr>
      <w:r w:rsidRPr="009D63D4">
        <w:rPr>
          <w:rFonts w:cs="Arial"/>
          <w:b/>
          <w:sz w:val="32"/>
          <w:szCs w:val="32"/>
        </w:rPr>
        <w:t>17-</w:t>
      </w:r>
      <w:r>
        <w:rPr>
          <w:rFonts w:cs="Arial"/>
          <w:sz w:val="32"/>
          <w:szCs w:val="32"/>
        </w:rPr>
        <w:t xml:space="preserve">) Bayram’ın 246 tane misketi vardı.Bir kısmını kardeşine verdi.Geriye  169 misketi kaldığına göre,Bayram kardeşine kaç misket vermiştir </w:t>
      </w:r>
      <w:r w:rsidRPr="009D63D4">
        <w:rPr>
          <w:rFonts w:cs="Arial"/>
          <w:sz w:val="32"/>
          <w:szCs w:val="32"/>
        </w:rPr>
        <w:t>?</w:t>
      </w:r>
    </w:p>
    <w:p w:rsidR="00AD600D" w:rsidRPr="00D61BC8" w:rsidRDefault="00AD600D" w:rsidP="00723C63">
      <w:pPr>
        <w:pStyle w:val="ListParagraph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67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77                        C) 87</w:t>
      </w:r>
    </w:p>
    <w:p w:rsidR="00AD600D" w:rsidRPr="0034742F" w:rsidRDefault="00AD600D" w:rsidP="00D61BC8">
      <w:pPr>
        <w:pStyle w:val="ListParagraph"/>
        <w:ind w:left="786"/>
        <w:jc w:val="both"/>
        <w:rPr>
          <w:rFonts w:cs="Arial"/>
          <w:b/>
          <w:sz w:val="32"/>
          <w:szCs w:val="32"/>
        </w:rPr>
      </w:pPr>
    </w:p>
    <w:p w:rsidR="00AD600D" w:rsidRDefault="00AD600D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18-) </w:t>
      </w:r>
      <w:r>
        <w:rPr>
          <w:rFonts w:cs="Arial"/>
          <w:sz w:val="32"/>
          <w:szCs w:val="32"/>
        </w:rPr>
        <w:t xml:space="preserve"> Kış için aldığımız 987 kg kömürün 548 kg’ını yaktık.Geriye kaç kg kömür kalmıştır?</w:t>
      </w:r>
    </w:p>
    <w:p w:rsidR="00AD600D" w:rsidRDefault="00AD600D" w:rsidP="0034742F">
      <w:pPr>
        <w:pStyle w:val="ListParagraph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439 kg</w:t>
      </w:r>
      <w:r>
        <w:rPr>
          <w:rFonts w:cs="Arial"/>
          <w:sz w:val="32"/>
          <w:szCs w:val="32"/>
        </w:rPr>
        <w:tab/>
        <w:t xml:space="preserve">                    B) 449 kg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459 kg</w:t>
      </w:r>
    </w:p>
    <w:p w:rsidR="00AD600D" w:rsidRDefault="00AD600D" w:rsidP="00807C02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Yuvarlatılmış Çapraz Köşeli Dikdörtgen 56" o:spid="_x0000_s1082" style="position:absolute;left:0;text-align:left;margin-left:327pt;margin-top:53.5pt;width:75.75pt;height:35.25pt;z-index:251681792;visibility:visible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" adj="-11796480,,5400" path="m74614,l962025,r,l962025,373061v,41208,-33406,74614,-74614,74614l,447675r,l,74614c,33406,33406,,74614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4614,0;962025,0;962025,0;962025,373061;887411,447675;0,447675;0,447675;0,74614;74614,0" o:connectangles="0,0,0,0,0,0,0,0,0" textboxrect="0,0,962025,447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AD600D" w:rsidRPr="004010CF" w:rsidRDefault="00AD600D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42" o:spid="_x0000_s1083" style="position:absolute;left:0;text-align:left;margin-left:203.25pt;margin-top:53.5pt;width:1in;height:35.25pt;z-index:251680768;visibility:visible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" adj="-11796480,,5400" path="m74614,l914400,r,l914400,373061v,41208,-33406,74614,-74614,74614l,447675r,l,74614c,33406,33406,,74614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4614,0;914400,0;914400,0;914400,373061;839786,447675;0,447675;0,447675;0,74614;74614,0" o:connectangles="0,0,0,0,0,0,0,0,0" textboxrect="0,0,914400,447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AD600D" w:rsidRPr="004010CF" w:rsidRDefault="00AD600D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 w:rsidRPr="007934D3">
        <w:rPr>
          <w:rFonts w:cs="Arial"/>
          <w:b/>
          <w:sz w:val="32"/>
          <w:szCs w:val="32"/>
        </w:rPr>
        <w:t>19</w:t>
      </w:r>
      <w:r>
        <w:rPr>
          <w:rFonts w:cs="Arial"/>
          <w:sz w:val="32"/>
          <w:szCs w:val="32"/>
        </w:rPr>
        <w:t>-) Serdar 15 , Serhat 19 yaşındadır.Serdar ile Serhat’ ın 6 yıl sonraki yaşları toplamı kaç olur?</w:t>
      </w:r>
    </w:p>
    <w:p w:rsidR="00AD600D" w:rsidRPr="00807C02" w:rsidRDefault="00AD600D" w:rsidP="00807C02">
      <w:pPr>
        <w:pStyle w:val="ListParagraph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Yuvarlatılmış Çapraz Köşeli Dikdörtgen 57" o:spid="_x0000_s1084" style="position:absolute;left:0;text-align:left;margin-left:71.25pt;margin-top:.05pt;width:1in;height:33.75pt;z-index:251682816;visibility:visible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" adj="-11796480,,5400" path="m71439,l914400,r,l914400,357186v,39455,-31984,71439,-71439,71439l,428625r,l,71439c,31984,31984,,71439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1439,0;914400,0;914400,0;914400,357186;842961,428625;0,428625;0,428625;0,71439;71439,0" o:connectangles="0,0,0,0,0,0,0,0,0" textboxrect="0,0,914400,428625"/>
            <v:handles>
              <v:h position="@3,#0" polar="10800,10800"/>
              <v:h position="#2,#1" polar="10800,10800" radiusrange="0,10800"/>
            </v:handles>
            <v:textbox>
              <w:txbxContent>
                <w:p w:rsidR="00AD600D" w:rsidRPr="004010CF" w:rsidRDefault="00AD600D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B)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AD600D" w:rsidRDefault="00AD600D" w:rsidP="00D861AE">
      <w:pPr>
        <w:tabs>
          <w:tab w:val="left" w:pos="307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</w:p>
    <w:p w:rsidR="00AD600D" w:rsidRDefault="00AD600D" w:rsidP="00E80591">
      <w:pPr>
        <w:jc w:val="both"/>
        <w:rPr>
          <w:rFonts w:cs="Arial"/>
          <w:sz w:val="32"/>
          <w:szCs w:val="32"/>
        </w:rPr>
      </w:pPr>
      <w:r w:rsidRPr="007934D3">
        <w:rPr>
          <w:rFonts w:cs="Arial"/>
          <w:b/>
          <w:sz w:val="32"/>
          <w:szCs w:val="32"/>
        </w:rPr>
        <w:t xml:space="preserve">20-) </w:t>
      </w:r>
      <w:r>
        <w:rPr>
          <w:rFonts w:cs="Arial"/>
          <w:b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Hüseyin, manavdan toplam 120 kg meyve aldı.Aldığı meyvelerin 27 kilogramı elma, 56 kilogramı portakal geri kalanı ise limondur .Hüseyin ‘in aldığı limonlar kaç kilogramdır?</w:t>
      </w:r>
    </w:p>
    <w:p w:rsidR="00AD600D" w:rsidRPr="002D16FC" w:rsidRDefault="00AD600D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85" type="#_x0000_t115" style="position:absolute;left:0;text-align:left;margin-left:408pt;margin-top:24.75pt;width:66.75pt;height:43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613F90" w:rsidRDefault="00AD600D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93 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Çok Sayıda Belge 51" o:spid="_x0000_s1086" type="#_x0000_t115" style="position:absolute;left:0;text-align:left;margin-left:76.5pt;margin-top:30.75pt;width:70.5pt;height:4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613F90" w:rsidRDefault="00AD600D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37 kg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Çok Sayıda Belge 52" o:spid="_x0000_s1087" type="#_x0000_t115" style="position:absolute;left:0;text-align:left;margin-left:225.75pt;margin-top:27pt;width:74.25pt;height:43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D600D" w:rsidRPr="00613F90" w:rsidRDefault="00AD600D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83 kg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</w:t>
      </w:r>
    </w:p>
    <w:p w:rsidR="00AD600D" w:rsidRPr="005F4127" w:rsidRDefault="00AD600D" w:rsidP="005F4127">
      <w:pPr>
        <w:pStyle w:val="ListParagraph"/>
        <w:numPr>
          <w:ilvl w:val="0"/>
          <w:numId w:val="24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</w:t>
      </w:r>
      <w:r w:rsidRPr="005F4127">
        <w:rPr>
          <w:rFonts w:cs="Arial"/>
          <w:sz w:val="32"/>
          <w:szCs w:val="32"/>
        </w:rPr>
        <w:tab/>
        <w:t xml:space="preserve">          </w:t>
      </w:r>
      <w:r w:rsidRPr="005F4127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B)                                         </w:t>
      </w:r>
      <w:r w:rsidRPr="005F4127">
        <w:rPr>
          <w:rFonts w:cs="Arial"/>
          <w:sz w:val="32"/>
          <w:szCs w:val="32"/>
        </w:rPr>
        <w:t xml:space="preserve">C) </w:t>
      </w:r>
    </w:p>
    <w:sectPr w:rsidR="00AD600D" w:rsidRPr="005F4127" w:rsidSect="007D0779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00D" w:rsidRDefault="00AD600D" w:rsidP="009E6F16">
      <w:pPr>
        <w:spacing w:after="0" w:line="240" w:lineRule="auto"/>
      </w:pPr>
      <w:r>
        <w:separator/>
      </w:r>
    </w:p>
  </w:endnote>
  <w:endnote w:type="continuationSeparator" w:id="0">
    <w:p w:rsidR="00AD600D" w:rsidRDefault="00AD600D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00D" w:rsidRDefault="00AD600D" w:rsidP="009E6F16">
      <w:pPr>
        <w:spacing w:after="0" w:line="240" w:lineRule="auto"/>
      </w:pPr>
      <w:r>
        <w:separator/>
      </w:r>
    </w:p>
  </w:footnote>
  <w:footnote w:type="continuationSeparator" w:id="0">
    <w:p w:rsidR="00AD600D" w:rsidRDefault="00AD600D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3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  <w:rPr>
        <w:rFonts w:cs="Times New Roman"/>
      </w:rPr>
    </w:lvl>
  </w:abstractNum>
  <w:abstractNum w:abstractNumId="18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2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9"/>
  </w:num>
  <w:num w:numId="5">
    <w:abstractNumId w:val="21"/>
  </w:num>
  <w:num w:numId="6">
    <w:abstractNumId w:val="20"/>
  </w:num>
  <w:num w:numId="7">
    <w:abstractNumId w:val="7"/>
  </w:num>
  <w:num w:numId="8">
    <w:abstractNumId w:val="2"/>
  </w:num>
  <w:num w:numId="9">
    <w:abstractNumId w:val="3"/>
  </w:num>
  <w:num w:numId="10">
    <w:abstractNumId w:val="22"/>
  </w:num>
  <w:num w:numId="11">
    <w:abstractNumId w:val="12"/>
  </w:num>
  <w:num w:numId="12">
    <w:abstractNumId w:val="13"/>
  </w:num>
  <w:num w:numId="13">
    <w:abstractNumId w:val="16"/>
  </w:num>
  <w:num w:numId="14">
    <w:abstractNumId w:val="11"/>
  </w:num>
  <w:num w:numId="15">
    <w:abstractNumId w:val="19"/>
  </w:num>
  <w:num w:numId="16">
    <w:abstractNumId w:val="23"/>
  </w:num>
  <w:num w:numId="17">
    <w:abstractNumId w:val="0"/>
  </w:num>
  <w:num w:numId="18">
    <w:abstractNumId w:val="18"/>
  </w:num>
  <w:num w:numId="19">
    <w:abstractNumId w:val="10"/>
  </w:num>
  <w:num w:numId="20">
    <w:abstractNumId w:val="4"/>
  </w:num>
  <w:num w:numId="21">
    <w:abstractNumId w:val="17"/>
  </w:num>
  <w:num w:numId="22">
    <w:abstractNumId w:val="5"/>
  </w:num>
  <w:num w:numId="23">
    <w:abstractNumId w:val="15"/>
  </w:num>
  <w:num w:numId="24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00BC9"/>
    <w:rsid w:val="000019D8"/>
    <w:rsid w:val="0000521E"/>
    <w:rsid w:val="00005EE8"/>
    <w:rsid w:val="00006031"/>
    <w:rsid w:val="000112F2"/>
    <w:rsid w:val="00013AD5"/>
    <w:rsid w:val="0003053E"/>
    <w:rsid w:val="00032C13"/>
    <w:rsid w:val="0003438D"/>
    <w:rsid w:val="00036C20"/>
    <w:rsid w:val="000377E7"/>
    <w:rsid w:val="0004225C"/>
    <w:rsid w:val="00052943"/>
    <w:rsid w:val="00054CE5"/>
    <w:rsid w:val="000568F0"/>
    <w:rsid w:val="00057C12"/>
    <w:rsid w:val="000609F4"/>
    <w:rsid w:val="000701B0"/>
    <w:rsid w:val="00071A44"/>
    <w:rsid w:val="00072025"/>
    <w:rsid w:val="0007250C"/>
    <w:rsid w:val="00072554"/>
    <w:rsid w:val="00072AE2"/>
    <w:rsid w:val="00072CA8"/>
    <w:rsid w:val="00083C90"/>
    <w:rsid w:val="00083FAC"/>
    <w:rsid w:val="00084321"/>
    <w:rsid w:val="000849BD"/>
    <w:rsid w:val="00084C8D"/>
    <w:rsid w:val="000859D3"/>
    <w:rsid w:val="00086C78"/>
    <w:rsid w:val="00090493"/>
    <w:rsid w:val="000924F8"/>
    <w:rsid w:val="000975DE"/>
    <w:rsid w:val="0009766E"/>
    <w:rsid w:val="000A0E9B"/>
    <w:rsid w:val="000A1DE8"/>
    <w:rsid w:val="000A28B4"/>
    <w:rsid w:val="000A2BF2"/>
    <w:rsid w:val="000A2F17"/>
    <w:rsid w:val="000A3B9C"/>
    <w:rsid w:val="000A5265"/>
    <w:rsid w:val="000A72C6"/>
    <w:rsid w:val="000A786B"/>
    <w:rsid w:val="000B2C38"/>
    <w:rsid w:val="000B3F25"/>
    <w:rsid w:val="000C0366"/>
    <w:rsid w:val="000C1C77"/>
    <w:rsid w:val="000C620D"/>
    <w:rsid w:val="000D13F2"/>
    <w:rsid w:val="000D3DA2"/>
    <w:rsid w:val="000D4536"/>
    <w:rsid w:val="000D5193"/>
    <w:rsid w:val="000E03C8"/>
    <w:rsid w:val="000E0FEE"/>
    <w:rsid w:val="000E1836"/>
    <w:rsid w:val="000E1C06"/>
    <w:rsid w:val="000E5D61"/>
    <w:rsid w:val="000F04DD"/>
    <w:rsid w:val="000F4CEB"/>
    <w:rsid w:val="000F52E7"/>
    <w:rsid w:val="001003A5"/>
    <w:rsid w:val="001025C6"/>
    <w:rsid w:val="00105735"/>
    <w:rsid w:val="00105F17"/>
    <w:rsid w:val="00107DD7"/>
    <w:rsid w:val="00111865"/>
    <w:rsid w:val="00113EA4"/>
    <w:rsid w:val="00114F95"/>
    <w:rsid w:val="0011538F"/>
    <w:rsid w:val="001175FE"/>
    <w:rsid w:val="00120B49"/>
    <w:rsid w:val="0012689C"/>
    <w:rsid w:val="00127646"/>
    <w:rsid w:val="00132C17"/>
    <w:rsid w:val="00132DB8"/>
    <w:rsid w:val="00144722"/>
    <w:rsid w:val="00145160"/>
    <w:rsid w:val="001469BB"/>
    <w:rsid w:val="0015088F"/>
    <w:rsid w:val="00153C3D"/>
    <w:rsid w:val="001540D8"/>
    <w:rsid w:val="00165369"/>
    <w:rsid w:val="00166EF9"/>
    <w:rsid w:val="001728B9"/>
    <w:rsid w:val="001749F4"/>
    <w:rsid w:val="00174FC2"/>
    <w:rsid w:val="00176EB7"/>
    <w:rsid w:val="001815BD"/>
    <w:rsid w:val="00186EB7"/>
    <w:rsid w:val="00187360"/>
    <w:rsid w:val="00192BD0"/>
    <w:rsid w:val="00195E9C"/>
    <w:rsid w:val="001A3DD0"/>
    <w:rsid w:val="001A5BD4"/>
    <w:rsid w:val="001A5C21"/>
    <w:rsid w:val="001B0890"/>
    <w:rsid w:val="001B1FAB"/>
    <w:rsid w:val="001B2885"/>
    <w:rsid w:val="001B38CE"/>
    <w:rsid w:val="001B7535"/>
    <w:rsid w:val="001C34B7"/>
    <w:rsid w:val="001C3780"/>
    <w:rsid w:val="001C3835"/>
    <w:rsid w:val="001C39C0"/>
    <w:rsid w:val="001C67D5"/>
    <w:rsid w:val="001C7896"/>
    <w:rsid w:val="001D2E76"/>
    <w:rsid w:val="001D3F9E"/>
    <w:rsid w:val="001D5419"/>
    <w:rsid w:val="001D6D9E"/>
    <w:rsid w:val="001E355B"/>
    <w:rsid w:val="001F25CE"/>
    <w:rsid w:val="00203537"/>
    <w:rsid w:val="0020677B"/>
    <w:rsid w:val="00211F4E"/>
    <w:rsid w:val="002139A7"/>
    <w:rsid w:val="0021484D"/>
    <w:rsid w:val="002153C7"/>
    <w:rsid w:val="002202FD"/>
    <w:rsid w:val="00222322"/>
    <w:rsid w:val="00230A60"/>
    <w:rsid w:val="00231122"/>
    <w:rsid w:val="00231A26"/>
    <w:rsid w:val="002350C1"/>
    <w:rsid w:val="002478AE"/>
    <w:rsid w:val="002546AA"/>
    <w:rsid w:val="002612FA"/>
    <w:rsid w:val="002632FF"/>
    <w:rsid w:val="0026446F"/>
    <w:rsid w:val="002644FC"/>
    <w:rsid w:val="0027125C"/>
    <w:rsid w:val="0027507A"/>
    <w:rsid w:val="00276E17"/>
    <w:rsid w:val="00277261"/>
    <w:rsid w:val="002910E2"/>
    <w:rsid w:val="00291109"/>
    <w:rsid w:val="00291F06"/>
    <w:rsid w:val="00295828"/>
    <w:rsid w:val="00296656"/>
    <w:rsid w:val="00296849"/>
    <w:rsid w:val="00297F35"/>
    <w:rsid w:val="002A14D5"/>
    <w:rsid w:val="002A2769"/>
    <w:rsid w:val="002A3002"/>
    <w:rsid w:val="002A3AC9"/>
    <w:rsid w:val="002A6F0B"/>
    <w:rsid w:val="002B050A"/>
    <w:rsid w:val="002B1932"/>
    <w:rsid w:val="002B2603"/>
    <w:rsid w:val="002B2734"/>
    <w:rsid w:val="002B60A9"/>
    <w:rsid w:val="002B646D"/>
    <w:rsid w:val="002B6AD2"/>
    <w:rsid w:val="002C05C7"/>
    <w:rsid w:val="002C3D3D"/>
    <w:rsid w:val="002D16FC"/>
    <w:rsid w:val="002D724B"/>
    <w:rsid w:val="002E0B6A"/>
    <w:rsid w:val="002E123D"/>
    <w:rsid w:val="002E227A"/>
    <w:rsid w:val="002E3E76"/>
    <w:rsid w:val="002E4CBE"/>
    <w:rsid w:val="002E545C"/>
    <w:rsid w:val="002E69E7"/>
    <w:rsid w:val="002F0681"/>
    <w:rsid w:val="002F25F0"/>
    <w:rsid w:val="002F2642"/>
    <w:rsid w:val="002F356D"/>
    <w:rsid w:val="002F3D99"/>
    <w:rsid w:val="002F62B8"/>
    <w:rsid w:val="00303853"/>
    <w:rsid w:val="003047AE"/>
    <w:rsid w:val="00307D0A"/>
    <w:rsid w:val="00314354"/>
    <w:rsid w:val="003164E5"/>
    <w:rsid w:val="0031743B"/>
    <w:rsid w:val="00331468"/>
    <w:rsid w:val="00332B75"/>
    <w:rsid w:val="003355FC"/>
    <w:rsid w:val="00336AC3"/>
    <w:rsid w:val="00337DE2"/>
    <w:rsid w:val="003469F0"/>
    <w:rsid w:val="0034742F"/>
    <w:rsid w:val="00347B57"/>
    <w:rsid w:val="00350C0D"/>
    <w:rsid w:val="00351B0A"/>
    <w:rsid w:val="00352DB7"/>
    <w:rsid w:val="0035312B"/>
    <w:rsid w:val="003550AC"/>
    <w:rsid w:val="003554BC"/>
    <w:rsid w:val="00355879"/>
    <w:rsid w:val="003570CE"/>
    <w:rsid w:val="003614DC"/>
    <w:rsid w:val="00374E4F"/>
    <w:rsid w:val="00375183"/>
    <w:rsid w:val="00382D4C"/>
    <w:rsid w:val="0038505B"/>
    <w:rsid w:val="0038539E"/>
    <w:rsid w:val="003870A4"/>
    <w:rsid w:val="00387DD6"/>
    <w:rsid w:val="0039098F"/>
    <w:rsid w:val="00391CE8"/>
    <w:rsid w:val="00392955"/>
    <w:rsid w:val="003945D6"/>
    <w:rsid w:val="003A1894"/>
    <w:rsid w:val="003A47EE"/>
    <w:rsid w:val="003A6FFE"/>
    <w:rsid w:val="003B1EBC"/>
    <w:rsid w:val="003B295E"/>
    <w:rsid w:val="003B48B4"/>
    <w:rsid w:val="003C5F4D"/>
    <w:rsid w:val="003C7FBA"/>
    <w:rsid w:val="003D2635"/>
    <w:rsid w:val="003D76E7"/>
    <w:rsid w:val="003E2FF3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10CF"/>
    <w:rsid w:val="004015A6"/>
    <w:rsid w:val="00402017"/>
    <w:rsid w:val="00404CD7"/>
    <w:rsid w:val="004067B0"/>
    <w:rsid w:val="00411F8A"/>
    <w:rsid w:val="00416026"/>
    <w:rsid w:val="00425F15"/>
    <w:rsid w:val="004416F9"/>
    <w:rsid w:val="004433AD"/>
    <w:rsid w:val="00444FC1"/>
    <w:rsid w:val="00446552"/>
    <w:rsid w:val="00446EE1"/>
    <w:rsid w:val="00446F3E"/>
    <w:rsid w:val="00456537"/>
    <w:rsid w:val="004617E0"/>
    <w:rsid w:val="00462079"/>
    <w:rsid w:val="00472637"/>
    <w:rsid w:val="004732C1"/>
    <w:rsid w:val="00474CA8"/>
    <w:rsid w:val="0047560C"/>
    <w:rsid w:val="00475F16"/>
    <w:rsid w:val="0047743B"/>
    <w:rsid w:val="00480850"/>
    <w:rsid w:val="004819AE"/>
    <w:rsid w:val="0048482B"/>
    <w:rsid w:val="00484866"/>
    <w:rsid w:val="00485A18"/>
    <w:rsid w:val="004932E4"/>
    <w:rsid w:val="00494AAF"/>
    <w:rsid w:val="00495308"/>
    <w:rsid w:val="00496814"/>
    <w:rsid w:val="004A133E"/>
    <w:rsid w:val="004A29B4"/>
    <w:rsid w:val="004A37E8"/>
    <w:rsid w:val="004A6811"/>
    <w:rsid w:val="004A6CC0"/>
    <w:rsid w:val="004A72A9"/>
    <w:rsid w:val="004A78A2"/>
    <w:rsid w:val="004B73E6"/>
    <w:rsid w:val="004C11F8"/>
    <w:rsid w:val="004C1371"/>
    <w:rsid w:val="004C4652"/>
    <w:rsid w:val="004C4D3E"/>
    <w:rsid w:val="004C5D44"/>
    <w:rsid w:val="004D0C42"/>
    <w:rsid w:val="004D18FC"/>
    <w:rsid w:val="004D5AFF"/>
    <w:rsid w:val="004D5CE5"/>
    <w:rsid w:val="004E0D3E"/>
    <w:rsid w:val="004E13A5"/>
    <w:rsid w:val="004E1944"/>
    <w:rsid w:val="004E6C42"/>
    <w:rsid w:val="004F3592"/>
    <w:rsid w:val="004F5299"/>
    <w:rsid w:val="004F6AEE"/>
    <w:rsid w:val="00501A85"/>
    <w:rsid w:val="005028ED"/>
    <w:rsid w:val="00504311"/>
    <w:rsid w:val="00504BE9"/>
    <w:rsid w:val="0050576C"/>
    <w:rsid w:val="00505CCA"/>
    <w:rsid w:val="005070B0"/>
    <w:rsid w:val="00507598"/>
    <w:rsid w:val="00513647"/>
    <w:rsid w:val="00514680"/>
    <w:rsid w:val="005172EE"/>
    <w:rsid w:val="00521EFE"/>
    <w:rsid w:val="00522AE1"/>
    <w:rsid w:val="00522C95"/>
    <w:rsid w:val="005235CE"/>
    <w:rsid w:val="00523881"/>
    <w:rsid w:val="00525111"/>
    <w:rsid w:val="005330C2"/>
    <w:rsid w:val="0053408A"/>
    <w:rsid w:val="00534F6F"/>
    <w:rsid w:val="005378DE"/>
    <w:rsid w:val="00543A39"/>
    <w:rsid w:val="005553F4"/>
    <w:rsid w:val="005555B0"/>
    <w:rsid w:val="00557350"/>
    <w:rsid w:val="005604C8"/>
    <w:rsid w:val="005609A6"/>
    <w:rsid w:val="0056446A"/>
    <w:rsid w:val="00564D62"/>
    <w:rsid w:val="00564EFA"/>
    <w:rsid w:val="005658D3"/>
    <w:rsid w:val="0056786D"/>
    <w:rsid w:val="00567B25"/>
    <w:rsid w:val="00575FD7"/>
    <w:rsid w:val="00576972"/>
    <w:rsid w:val="0058271C"/>
    <w:rsid w:val="00582B65"/>
    <w:rsid w:val="00583CFD"/>
    <w:rsid w:val="00584726"/>
    <w:rsid w:val="00585372"/>
    <w:rsid w:val="0058559A"/>
    <w:rsid w:val="005902FE"/>
    <w:rsid w:val="00595EF4"/>
    <w:rsid w:val="005A3158"/>
    <w:rsid w:val="005A5DF0"/>
    <w:rsid w:val="005A7A37"/>
    <w:rsid w:val="005B201E"/>
    <w:rsid w:val="005B7C5A"/>
    <w:rsid w:val="005C485C"/>
    <w:rsid w:val="005C4BB5"/>
    <w:rsid w:val="005C713A"/>
    <w:rsid w:val="005D00DB"/>
    <w:rsid w:val="005D1120"/>
    <w:rsid w:val="005D1382"/>
    <w:rsid w:val="005D2C9E"/>
    <w:rsid w:val="005E15A6"/>
    <w:rsid w:val="005F340D"/>
    <w:rsid w:val="005F4127"/>
    <w:rsid w:val="005F4E85"/>
    <w:rsid w:val="005F56B8"/>
    <w:rsid w:val="00600938"/>
    <w:rsid w:val="00603226"/>
    <w:rsid w:val="00604877"/>
    <w:rsid w:val="00604F27"/>
    <w:rsid w:val="0061001C"/>
    <w:rsid w:val="00610027"/>
    <w:rsid w:val="006123A5"/>
    <w:rsid w:val="00612842"/>
    <w:rsid w:val="00613F90"/>
    <w:rsid w:val="00616490"/>
    <w:rsid w:val="00621D85"/>
    <w:rsid w:val="0062247D"/>
    <w:rsid w:val="00622951"/>
    <w:rsid w:val="00623C63"/>
    <w:rsid w:val="00624345"/>
    <w:rsid w:val="00624E58"/>
    <w:rsid w:val="0064310B"/>
    <w:rsid w:val="00643C1F"/>
    <w:rsid w:val="00646622"/>
    <w:rsid w:val="006535F4"/>
    <w:rsid w:val="00654FFA"/>
    <w:rsid w:val="006667CE"/>
    <w:rsid w:val="00670759"/>
    <w:rsid w:val="00671051"/>
    <w:rsid w:val="00674451"/>
    <w:rsid w:val="00674565"/>
    <w:rsid w:val="00681A5D"/>
    <w:rsid w:val="00683149"/>
    <w:rsid w:val="0068504D"/>
    <w:rsid w:val="00685A36"/>
    <w:rsid w:val="00685B6A"/>
    <w:rsid w:val="00686607"/>
    <w:rsid w:val="00691819"/>
    <w:rsid w:val="00693565"/>
    <w:rsid w:val="00693F8F"/>
    <w:rsid w:val="00695A6C"/>
    <w:rsid w:val="006A0BEA"/>
    <w:rsid w:val="006A434E"/>
    <w:rsid w:val="006A63FC"/>
    <w:rsid w:val="006A6BB5"/>
    <w:rsid w:val="006B3116"/>
    <w:rsid w:val="006B63C4"/>
    <w:rsid w:val="006B6A50"/>
    <w:rsid w:val="006C1C65"/>
    <w:rsid w:val="006C3207"/>
    <w:rsid w:val="006C775A"/>
    <w:rsid w:val="006D0543"/>
    <w:rsid w:val="006D0C2C"/>
    <w:rsid w:val="006D1812"/>
    <w:rsid w:val="006D30B5"/>
    <w:rsid w:val="006D6028"/>
    <w:rsid w:val="006D68E8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7037B9"/>
    <w:rsid w:val="0070527C"/>
    <w:rsid w:val="00706F97"/>
    <w:rsid w:val="0071395E"/>
    <w:rsid w:val="00717694"/>
    <w:rsid w:val="007177AB"/>
    <w:rsid w:val="007217D9"/>
    <w:rsid w:val="00723C63"/>
    <w:rsid w:val="00730140"/>
    <w:rsid w:val="00732C83"/>
    <w:rsid w:val="0073360F"/>
    <w:rsid w:val="0073500C"/>
    <w:rsid w:val="0073591A"/>
    <w:rsid w:val="00745F03"/>
    <w:rsid w:val="007463F6"/>
    <w:rsid w:val="007520AB"/>
    <w:rsid w:val="00755B0E"/>
    <w:rsid w:val="007564C6"/>
    <w:rsid w:val="0076075A"/>
    <w:rsid w:val="007608AC"/>
    <w:rsid w:val="007611C5"/>
    <w:rsid w:val="0076123D"/>
    <w:rsid w:val="00763859"/>
    <w:rsid w:val="00764096"/>
    <w:rsid w:val="00764B82"/>
    <w:rsid w:val="00764F51"/>
    <w:rsid w:val="007659AC"/>
    <w:rsid w:val="00767D26"/>
    <w:rsid w:val="0077095C"/>
    <w:rsid w:val="0077266B"/>
    <w:rsid w:val="00775FE2"/>
    <w:rsid w:val="00780309"/>
    <w:rsid w:val="00783FEA"/>
    <w:rsid w:val="007852FB"/>
    <w:rsid w:val="00785DC2"/>
    <w:rsid w:val="0079224B"/>
    <w:rsid w:val="007934D3"/>
    <w:rsid w:val="00796D8F"/>
    <w:rsid w:val="00797C88"/>
    <w:rsid w:val="007A039B"/>
    <w:rsid w:val="007A36F6"/>
    <w:rsid w:val="007A54C4"/>
    <w:rsid w:val="007A7617"/>
    <w:rsid w:val="007B0221"/>
    <w:rsid w:val="007B0B37"/>
    <w:rsid w:val="007B3CE1"/>
    <w:rsid w:val="007B6FE2"/>
    <w:rsid w:val="007C042E"/>
    <w:rsid w:val="007C1157"/>
    <w:rsid w:val="007C6BAE"/>
    <w:rsid w:val="007D0466"/>
    <w:rsid w:val="007D0779"/>
    <w:rsid w:val="007D17D6"/>
    <w:rsid w:val="007D666B"/>
    <w:rsid w:val="007E14A5"/>
    <w:rsid w:val="007E1C42"/>
    <w:rsid w:val="007E26B9"/>
    <w:rsid w:val="007E2DD5"/>
    <w:rsid w:val="007E3047"/>
    <w:rsid w:val="007E3DAD"/>
    <w:rsid w:val="007E54E8"/>
    <w:rsid w:val="007E7EB6"/>
    <w:rsid w:val="007F292D"/>
    <w:rsid w:val="007F3498"/>
    <w:rsid w:val="007F41FD"/>
    <w:rsid w:val="007F6FCC"/>
    <w:rsid w:val="00802601"/>
    <w:rsid w:val="00803359"/>
    <w:rsid w:val="00804DD8"/>
    <w:rsid w:val="008071A2"/>
    <w:rsid w:val="00807BAB"/>
    <w:rsid w:val="00807C02"/>
    <w:rsid w:val="00810A97"/>
    <w:rsid w:val="00811AF2"/>
    <w:rsid w:val="008140E9"/>
    <w:rsid w:val="008221B8"/>
    <w:rsid w:val="00822F3C"/>
    <w:rsid w:val="00823162"/>
    <w:rsid w:val="00824B0A"/>
    <w:rsid w:val="00824DE2"/>
    <w:rsid w:val="008254E8"/>
    <w:rsid w:val="00825C5F"/>
    <w:rsid w:val="00826290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44360"/>
    <w:rsid w:val="008500A3"/>
    <w:rsid w:val="0085228C"/>
    <w:rsid w:val="008529A6"/>
    <w:rsid w:val="008554BE"/>
    <w:rsid w:val="008623B9"/>
    <w:rsid w:val="00862CA3"/>
    <w:rsid w:val="00864219"/>
    <w:rsid w:val="0086544A"/>
    <w:rsid w:val="0086601B"/>
    <w:rsid w:val="008715C8"/>
    <w:rsid w:val="00875E05"/>
    <w:rsid w:val="008767BE"/>
    <w:rsid w:val="00876819"/>
    <w:rsid w:val="008840FB"/>
    <w:rsid w:val="00884E02"/>
    <w:rsid w:val="0088774D"/>
    <w:rsid w:val="008879AB"/>
    <w:rsid w:val="00887C2B"/>
    <w:rsid w:val="00890190"/>
    <w:rsid w:val="00890909"/>
    <w:rsid w:val="0089176D"/>
    <w:rsid w:val="00891FDC"/>
    <w:rsid w:val="00892A22"/>
    <w:rsid w:val="008943BF"/>
    <w:rsid w:val="0089571D"/>
    <w:rsid w:val="008A04B0"/>
    <w:rsid w:val="008A779F"/>
    <w:rsid w:val="008A7B7C"/>
    <w:rsid w:val="008B034A"/>
    <w:rsid w:val="008B05E6"/>
    <w:rsid w:val="008B0F2E"/>
    <w:rsid w:val="008B1D0B"/>
    <w:rsid w:val="008B2136"/>
    <w:rsid w:val="008B226D"/>
    <w:rsid w:val="008B2314"/>
    <w:rsid w:val="008B61F4"/>
    <w:rsid w:val="008C1F79"/>
    <w:rsid w:val="008C214A"/>
    <w:rsid w:val="008C3F4A"/>
    <w:rsid w:val="008C528F"/>
    <w:rsid w:val="008C76D8"/>
    <w:rsid w:val="008C7B49"/>
    <w:rsid w:val="008D15FE"/>
    <w:rsid w:val="008D6E79"/>
    <w:rsid w:val="008E05EB"/>
    <w:rsid w:val="008E0E2F"/>
    <w:rsid w:val="008E1F5B"/>
    <w:rsid w:val="008E2260"/>
    <w:rsid w:val="008E2A13"/>
    <w:rsid w:val="008F1B26"/>
    <w:rsid w:val="008F332C"/>
    <w:rsid w:val="008F3F94"/>
    <w:rsid w:val="008F4260"/>
    <w:rsid w:val="008F704B"/>
    <w:rsid w:val="00902570"/>
    <w:rsid w:val="009035BD"/>
    <w:rsid w:val="00906024"/>
    <w:rsid w:val="0090710E"/>
    <w:rsid w:val="009133B5"/>
    <w:rsid w:val="009134DF"/>
    <w:rsid w:val="00920129"/>
    <w:rsid w:val="0092030A"/>
    <w:rsid w:val="00922A73"/>
    <w:rsid w:val="00922CFD"/>
    <w:rsid w:val="00925012"/>
    <w:rsid w:val="009270D4"/>
    <w:rsid w:val="0093126A"/>
    <w:rsid w:val="00931689"/>
    <w:rsid w:val="00932E73"/>
    <w:rsid w:val="00933BB1"/>
    <w:rsid w:val="0093487F"/>
    <w:rsid w:val="00935BC1"/>
    <w:rsid w:val="00943A70"/>
    <w:rsid w:val="0095133D"/>
    <w:rsid w:val="00951486"/>
    <w:rsid w:val="00952674"/>
    <w:rsid w:val="009541AB"/>
    <w:rsid w:val="00954A61"/>
    <w:rsid w:val="00955954"/>
    <w:rsid w:val="00956A89"/>
    <w:rsid w:val="00961AD5"/>
    <w:rsid w:val="00965526"/>
    <w:rsid w:val="00971364"/>
    <w:rsid w:val="00971AA8"/>
    <w:rsid w:val="00972249"/>
    <w:rsid w:val="00973D5D"/>
    <w:rsid w:val="00973F3D"/>
    <w:rsid w:val="00975B97"/>
    <w:rsid w:val="00976F18"/>
    <w:rsid w:val="0097792A"/>
    <w:rsid w:val="009805EE"/>
    <w:rsid w:val="00980FCF"/>
    <w:rsid w:val="00981E96"/>
    <w:rsid w:val="00982CDC"/>
    <w:rsid w:val="00984370"/>
    <w:rsid w:val="00986B30"/>
    <w:rsid w:val="00990BFE"/>
    <w:rsid w:val="00990FCB"/>
    <w:rsid w:val="00997355"/>
    <w:rsid w:val="009A0DEB"/>
    <w:rsid w:val="009A450F"/>
    <w:rsid w:val="009A48BB"/>
    <w:rsid w:val="009A5165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D08"/>
    <w:rsid w:val="009D1426"/>
    <w:rsid w:val="009D2968"/>
    <w:rsid w:val="009D2CE7"/>
    <w:rsid w:val="009D5D75"/>
    <w:rsid w:val="009D63D4"/>
    <w:rsid w:val="009E0AD3"/>
    <w:rsid w:val="009E3A33"/>
    <w:rsid w:val="009E4F97"/>
    <w:rsid w:val="009E5640"/>
    <w:rsid w:val="009E6F16"/>
    <w:rsid w:val="009E7774"/>
    <w:rsid w:val="009F4868"/>
    <w:rsid w:val="009F65A9"/>
    <w:rsid w:val="009F6EC2"/>
    <w:rsid w:val="00A01340"/>
    <w:rsid w:val="00A01866"/>
    <w:rsid w:val="00A0284A"/>
    <w:rsid w:val="00A0407F"/>
    <w:rsid w:val="00A069F2"/>
    <w:rsid w:val="00A1775E"/>
    <w:rsid w:val="00A20E49"/>
    <w:rsid w:val="00A21FE2"/>
    <w:rsid w:val="00A2303B"/>
    <w:rsid w:val="00A25173"/>
    <w:rsid w:val="00A262A0"/>
    <w:rsid w:val="00A32852"/>
    <w:rsid w:val="00A371A3"/>
    <w:rsid w:val="00A37577"/>
    <w:rsid w:val="00A43A74"/>
    <w:rsid w:val="00A43A96"/>
    <w:rsid w:val="00A4693D"/>
    <w:rsid w:val="00A51A15"/>
    <w:rsid w:val="00A51F44"/>
    <w:rsid w:val="00A52830"/>
    <w:rsid w:val="00A57B47"/>
    <w:rsid w:val="00A610CB"/>
    <w:rsid w:val="00A63A7A"/>
    <w:rsid w:val="00A64867"/>
    <w:rsid w:val="00A65A9F"/>
    <w:rsid w:val="00A66FF0"/>
    <w:rsid w:val="00A713CC"/>
    <w:rsid w:val="00A715CD"/>
    <w:rsid w:val="00A738EA"/>
    <w:rsid w:val="00A77C40"/>
    <w:rsid w:val="00A77FE0"/>
    <w:rsid w:val="00A814B6"/>
    <w:rsid w:val="00A8228B"/>
    <w:rsid w:val="00A840DF"/>
    <w:rsid w:val="00A84511"/>
    <w:rsid w:val="00A85227"/>
    <w:rsid w:val="00AA1B98"/>
    <w:rsid w:val="00AA26B8"/>
    <w:rsid w:val="00AA37AE"/>
    <w:rsid w:val="00AA40F0"/>
    <w:rsid w:val="00AA43FB"/>
    <w:rsid w:val="00AB2CE0"/>
    <w:rsid w:val="00AB4B86"/>
    <w:rsid w:val="00AB5610"/>
    <w:rsid w:val="00AB5EB2"/>
    <w:rsid w:val="00AB64B0"/>
    <w:rsid w:val="00AC1052"/>
    <w:rsid w:val="00AC4F4E"/>
    <w:rsid w:val="00AD2FAC"/>
    <w:rsid w:val="00AD600D"/>
    <w:rsid w:val="00AD7D5E"/>
    <w:rsid w:val="00AE16A5"/>
    <w:rsid w:val="00AE6DBC"/>
    <w:rsid w:val="00AE7C9E"/>
    <w:rsid w:val="00AF0D67"/>
    <w:rsid w:val="00AF3215"/>
    <w:rsid w:val="00AF6A2C"/>
    <w:rsid w:val="00B00C49"/>
    <w:rsid w:val="00B062E4"/>
    <w:rsid w:val="00B067B3"/>
    <w:rsid w:val="00B06A67"/>
    <w:rsid w:val="00B07866"/>
    <w:rsid w:val="00B07CD6"/>
    <w:rsid w:val="00B12DAE"/>
    <w:rsid w:val="00B15546"/>
    <w:rsid w:val="00B2051E"/>
    <w:rsid w:val="00B216A2"/>
    <w:rsid w:val="00B26734"/>
    <w:rsid w:val="00B26B6F"/>
    <w:rsid w:val="00B32B5F"/>
    <w:rsid w:val="00B33048"/>
    <w:rsid w:val="00B359FB"/>
    <w:rsid w:val="00B36BF3"/>
    <w:rsid w:val="00B400A5"/>
    <w:rsid w:val="00B41892"/>
    <w:rsid w:val="00B51466"/>
    <w:rsid w:val="00B5299C"/>
    <w:rsid w:val="00B57FDF"/>
    <w:rsid w:val="00B645BA"/>
    <w:rsid w:val="00B7294A"/>
    <w:rsid w:val="00B82AF3"/>
    <w:rsid w:val="00B92E92"/>
    <w:rsid w:val="00B94960"/>
    <w:rsid w:val="00B94B28"/>
    <w:rsid w:val="00B96972"/>
    <w:rsid w:val="00B97B94"/>
    <w:rsid w:val="00BA1884"/>
    <w:rsid w:val="00BA19B1"/>
    <w:rsid w:val="00BA34E4"/>
    <w:rsid w:val="00BA38BC"/>
    <w:rsid w:val="00BA7BDE"/>
    <w:rsid w:val="00BB02DA"/>
    <w:rsid w:val="00BB32DD"/>
    <w:rsid w:val="00BB4B88"/>
    <w:rsid w:val="00BB5476"/>
    <w:rsid w:val="00BB6C4B"/>
    <w:rsid w:val="00BC2711"/>
    <w:rsid w:val="00BC290A"/>
    <w:rsid w:val="00BC3A28"/>
    <w:rsid w:val="00BC4D85"/>
    <w:rsid w:val="00BD53BD"/>
    <w:rsid w:val="00BD6E2B"/>
    <w:rsid w:val="00BE1B5F"/>
    <w:rsid w:val="00BE6775"/>
    <w:rsid w:val="00BE6B95"/>
    <w:rsid w:val="00BF0B75"/>
    <w:rsid w:val="00BF1AFE"/>
    <w:rsid w:val="00BF46D1"/>
    <w:rsid w:val="00BF51B3"/>
    <w:rsid w:val="00BF7348"/>
    <w:rsid w:val="00C0133A"/>
    <w:rsid w:val="00C03E81"/>
    <w:rsid w:val="00C10C70"/>
    <w:rsid w:val="00C11058"/>
    <w:rsid w:val="00C11532"/>
    <w:rsid w:val="00C11748"/>
    <w:rsid w:val="00C164BE"/>
    <w:rsid w:val="00C208E3"/>
    <w:rsid w:val="00C3173C"/>
    <w:rsid w:val="00C3251D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5EBD"/>
    <w:rsid w:val="00C567D8"/>
    <w:rsid w:val="00C56E5A"/>
    <w:rsid w:val="00C576C5"/>
    <w:rsid w:val="00C60B25"/>
    <w:rsid w:val="00C6352C"/>
    <w:rsid w:val="00C63A5D"/>
    <w:rsid w:val="00C6556D"/>
    <w:rsid w:val="00C72CC9"/>
    <w:rsid w:val="00C77B59"/>
    <w:rsid w:val="00C8628F"/>
    <w:rsid w:val="00C868B5"/>
    <w:rsid w:val="00C92432"/>
    <w:rsid w:val="00C92834"/>
    <w:rsid w:val="00C9430E"/>
    <w:rsid w:val="00C944A2"/>
    <w:rsid w:val="00C95804"/>
    <w:rsid w:val="00C964D8"/>
    <w:rsid w:val="00CA187E"/>
    <w:rsid w:val="00CA243F"/>
    <w:rsid w:val="00CA25F2"/>
    <w:rsid w:val="00CA3897"/>
    <w:rsid w:val="00CA40B2"/>
    <w:rsid w:val="00CA5AAC"/>
    <w:rsid w:val="00CA5FCD"/>
    <w:rsid w:val="00CA618E"/>
    <w:rsid w:val="00CB2E01"/>
    <w:rsid w:val="00CB35E1"/>
    <w:rsid w:val="00CB49CE"/>
    <w:rsid w:val="00CB531C"/>
    <w:rsid w:val="00CB6A72"/>
    <w:rsid w:val="00CB765A"/>
    <w:rsid w:val="00CC5F87"/>
    <w:rsid w:val="00CD06D6"/>
    <w:rsid w:val="00CD4DDA"/>
    <w:rsid w:val="00CD5BF2"/>
    <w:rsid w:val="00CD6343"/>
    <w:rsid w:val="00CE6A5B"/>
    <w:rsid w:val="00CE76AD"/>
    <w:rsid w:val="00CF00F7"/>
    <w:rsid w:val="00CF4161"/>
    <w:rsid w:val="00D00F8A"/>
    <w:rsid w:val="00D00FF1"/>
    <w:rsid w:val="00D027BD"/>
    <w:rsid w:val="00D04783"/>
    <w:rsid w:val="00D04B33"/>
    <w:rsid w:val="00D103C6"/>
    <w:rsid w:val="00D11900"/>
    <w:rsid w:val="00D11D2B"/>
    <w:rsid w:val="00D128B0"/>
    <w:rsid w:val="00D12B95"/>
    <w:rsid w:val="00D174AF"/>
    <w:rsid w:val="00D21894"/>
    <w:rsid w:val="00D25A8C"/>
    <w:rsid w:val="00D30ABD"/>
    <w:rsid w:val="00D31503"/>
    <w:rsid w:val="00D315A0"/>
    <w:rsid w:val="00D32329"/>
    <w:rsid w:val="00D3312A"/>
    <w:rsid w:val="00D47593"/>
    <w:rsid w:val="00D5043F"/>
    <w:rsid w:val="00D504FB"/>
    <w:rsid w:val="00D5104E"/>
    <w:rsid w:val="00D53D73"/>
    <w:rsid w:val="00D55BAB"/>
    <w:rsid w:val="00D57EC6"/>
    <w:rsid w:val="00D61BC8"/>
    <w:rsid w:val="00D66B81"/>
    <w:rsid w:val="00D670AB"/>
    <w:rsid w:val="00D720DE"/>
    <w:rsid w:val="00D725C1"/>
    <w:rsid w:val="00D74E34"/>
    <w:rsid w:val="00D7581A"/>
    <w:rsid w:val="00D77747"/>
    <w:rsid w:val="00D77CAE"/>
    <w:rsid w:val="00D80186"/>
    <w:rsid w:val="00D8073F"/>
    <w:rsid w:val="00D8333D"/>
    <w:rsid w:val="00D8549D"/>
    <w:rsid w:val="00D861AE"/>
    <w:rsid w:val="00D91886"/>
    <w:rsid w:val="00D96310"/>
    <w:rsid w:val="00D96E6B"/>
    <w:rsid w:val="00D970EE"/>
    <w:rsid w:val="00DA0A51"/>
    <w:rsid w:val="00DA193F"/>
    <w:rsid w:val="00DA3E4C"/>
    <w:rsid w:val="00DA5132"/>
    <w:rsid w:val="00DA6BF3"/>
    <w:rsid w:val="00DB0FE8"/>
    <w:rsid w:val="00DB515E"/>
    <w:rsid w:val="00DB66A1"/>
    <w:rsid w:val="00DB68BE"/>
    <w:rsid w:val="00DB7698"/>
    <w:rsid w:val="00DC1BC3"/>
    <w:rsid w:val="00DC3B0D"/>
    <w:rsid w:val="00DC5C21"/>
    <w:rsid w:val="00DD07CB"/>
    <w:rsid w:val="00DD4210"/>
    <w:rsid w:val="00DD43D7"/>
    <w:rsid w:val="00DE0FC6"/>
    <w:rsid w:val="00DE2E5A"/>
    <w:rsid w:val="00DE36DF"/>
    <w:rsid w:val="00DE58A6"/>
    <w:rsid w:val="00DE6241"/>
    <w:rsid w:val="00DE7B9E"/>
    <w:rsid w:val="00DF1E4E"/>
    <w:rsid w:val="00DF44E1"/>
    <w:rsid w:val="00DF4D98"/>
    <w:rsid w:val="00DF53D3"/>
    <w:rsid w:val="00DF67E5"/>
    <w:rsid w:val="00E01742"/>
    <w:rsid w:val="00E022FA"/>
    <w:rsid w:val="00E05748"/>
    <w:rsid w:val="00E06B5A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8E4"/>
    <w:rsid w:val="00E324DC"/>
    <w:rsid w:val="00E344C7"/>
    <w:rsid w:val="00E376B8"/>
    <w:rsid w:val="00E37D5B"/>
    <w:rsid w:val="00E401DB"/>
    <w:rsid w:val="00E411C6"/>
    <w:rsid w:val="00E44E4E"/>
    <w:rsid w:val="00E473F9"/>
    <w:rsid w:val="00E47B3C"/>
    <w:rsid w:val="00E50219"/>
    <w:rsid w:val="00E52A80"/>
    <w:rsid w:val="00E575FD"/>
    <w:rsid w:val="00E57C4E"/>
    <w:rsid w:val="00E57CE3"/>
    <w:rsid w:val="00E60757"/>
    <w:rsid w:val="00E6208F"/>
    <w:rsid w:val="00E634C7"/>
    <w:rsid w:val="00E6544E"/>
    <w:rsid w:val="00E75B4E"/>
    <w:rsid w:val="00E75E7A"/>
    <w:rsid w:val="00E80591"/>
    <w:rsid w:val="00E8473C"/>
    <w:rsid w:val="00E865FA"/>
    <w:rsid w:val="00E869CD"/>
    <w:rsid w:val="00E90D13"/>
    <w:rsid w:val="00E929C9"/>
    <w:rsid w:val="00E979FD"/>
    <w:rsid w:val="00EA11F1"/>
    <w:rsid w:val="00EA1A9A"/>
    <w:rsid w:val="00EA674B"/>
    <w:rsid w:val="00EA751B"/>
    <w:rsid w:val="00EB2391"/>
    <w:rsid w:val="00EB4049"/>
    <w:rsid w:val="00EB582E"/>
    <w:rsid w:val="00EB7ECA"/>
    <w:rsid w:val="00EC4F2B"/>
    <w:rsid w:val="00EC55D1"/>
    <w:rsid w:val="00EC6632"/>
    <w:rsid w:val="00EC7057"/>
    <w:rsid w:val="00ED19C1"/>
    <w:rsid w:val="00ED6029"/>
    <w:rsid w:val="00EE0452"/>
    <w:rsid w:val="00EE1DC9"/>
    <w:rsid w:val="00EE23F2"/>
    <w:rsid w:val="00EE34CA"/>
    <w:rsid w:val="00EF1DF3"/>
    <w:rsid w:val="00EF2A13"/>
    <w:rsid w:val="00EF4494"/>
    <w:rsid w:val="00EF528F"/>
    <w:rsid w:val="00EF581E"/>
    <w:rsid w:val="00F00A5D"/>
    <w:rsid w:val="00F07FE0"/>
    <w:rsid w:val="00F1032F"/>
    <w:rsid w:val="00F161DF"/>
    <w:rsid w:val="00F16F69"/>
    <w:rsid w:val="00F201B2"/>
    <w:rsid w:val="00F215F7"/>
    <w:rsid w:val="00F2177F"/>
    <w:rsid w:val="00F24A89"/>
    <w:rsid w:val="00F259AC"/>
    <w:rsid w:val="00F2706D"/>
    <w:rsid w:val="00F27471"/>
    <w:rsid w:val="00F30E25"/>
    <w:rsid w:val="00F348A0"/>
    <w:rsid w:val="00F35E06"/>
    <w:rsid w:val="00F409E3"/>
    <w:rsid w:val="00F43F20"/>
    <w:rsid w:val="00F44095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6B9A"/>
    <w:rsid w:val="00F641B8"/>
    <w:rsid w:val="00F65876"/>
    <w:rsid w:val="00F73FB4"/>
    <w:rsid w:val="00F7493C"/>
    <w:rsid w:val="00F753B6"/>
    <w:rsid w:val="00F84D7C"/>
    <w:rsid w:val="00F85198"/>
    <w:rsid w:val="00F91490"/>
    <w:rsid w:val="00F92417"/>
    <w:rsid w:val="00F93008"/>
    <w:rsid w:val="00F93240"/>
    <w:rsid w:val="00FA06D6"/>
    <w:rsid w:val="00FA07A5"/>
    <w:rsid w:val="00FA0E64"/>
    <w:rsid w:val="00FA2868"/>
    <w:rsid w:val="00FA2A59"/>
    <w:rsid w:val="00FA5ED5"/>
    <w:rsid w:val="00FA6961"/>
    <w:rsid w:val="00FA798E"/>
    <w:rsid w:val="00FB1862"/>
    <w:rsid w:val="00FB555C"/>
    <w:rsid w:val="00FB55B9"/>
    <w:rsid w:val="00FC2832"/>
    <w:rsid w:val="00FC2A23"/>
    <w:rsid w:val="00FC4EF7"/>
    <w:rsid w:val="00FC590C"/>
    <w:rsid w:val="00FC78DA"/>
    <w:rsid w:val="00FD1034"/>
    <w:rsid w:val="00FD189D"/>
    <w:rsid w:val="00FD24FD"/>
    <w:rsid w:val="00FD6F68"/>
    <w:rsid w:val="00FE165A"/>
    <w:rsid w:val="00FE2148"/>
    <w:rsid w:val="00FE38C5"/>
    <w:rsid w:val="00FE5CBC"/>
    <w:rsid w:val="00FE6B2B"/>
    <w:rsid w:val="00FF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6F1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6F16"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F92417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56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716</TotalTime>
  <Pages>3</Pages>
  <Words>553</Words>
  <Characters>3154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2012-10-21T10:42:00Z</cp:lastPrinted>
  <dcterms:created xsi:type="dcterms:W3CDTF">2013-11-10T17:46:00Z</dcterms:created>
  <dcterms:modified xsi:type="dcterms:W3CDTF">2013-12-22T19:49:00Z</dcterms:modified>
  <cp:category>www.sorubak.com</cp:category>
</cp:coreProperties>
</file>