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DB8" w:rsidRDefault="00897DB8" w:rsidP="00383DBC">
      <w:pPr>
        <w:spacing w:after="0"/>
      </w:pPr>
      <w:r>
        <w:t>Adı Soyadı:……………………………………………..    No:……………………….</w:t>
      </w:r>
    </w:p>
    <w:p w:rsidR="00897DB8" w:rsidRPr="003214DB" w:rsidRDefault="00897DB8" w:rsidP="00F1339C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ROTTERDAM İLKOKULU 3.SINIF 2.DÖNEM 1.</w:t>
      </w:r>
      <w:r w:rsidRPr="003214DB">
        <w:rPr>
          <w:rFonts w:ascii="Comic Sans MS" w:hAnsi="Comic Sans MS"/>
          <w:b/>
        </w:rPr>
        <w:t>MATEMATİK  DEĞERLENDİRME  SINAVI</w:t>
      </w:r>
    </w:p>
    <w:p w:rsidR="00897DB8" w:rsidRPr="003214DB" w:rsidRDefault="00897DB8" w:rsidP="00F1339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1.</w:t>
      </w:r>
      <w:r w:rsidRPr="003214DB">
        <w:rPr>
          <w:rFonts w:ascii="Comic Sans MS" w:hAnsi="Comic Sans MS"/>
          <w:b/>
          <w:sz w:val="24"/>
          <w:szCs w:val="24"/>
        </w:rPr>
        <w:t>Aşağıdaki çarpma  işlemlerini yapınız.</w:t>
      </w:r>
      <w:r>
        <w:rPr>
          <w:rFonts w:ascii="Comic Sans MS" w:hAnsi="Comic Sans MS"/>
          <w:b/>
          <w:sz w:val="24"/>
          <w:szCs w:val="24"/>
        </w:rPr>
        <w:t>(10p)</w:t>
      </w:r>
    </w:p>
    <w:p w:rsidR="00897DB8" w:rsidRPr="00373DAD" w:rsidRDefault="00897DB8" w:rsidP="00F1339C">
      <w:pPr>
        <w:rPr>
          <w:b/>
          <w:sz w:val="28"/>
          <w:szCs w:val="28"/>
        </w:rPr>
      </w:pPr>
      <w:r w:rsidRPr="00373DAD">
        <w:rPr>
          <w:b/>
          <w:sz w:val="28"/>
          <w:szCs w:val="28"/>
        </w:rPr>
        <w:t xml:space="preserve">    12                                   </w:t>
      </w:r>
      <w:r>
        <w:rPr>
          <w:b/>
          <w:sz w:val="28"/>
          <w:szCs w:val="28"/>
        </w:rPr>
        <w:t xml:space="preserve"> 18                             4</w:t>
      </w:r>
      <w:r w:rsidRPr="00373DAD">
        <w:rPr>
          <w:b/>
          <w:sz w:val="28"/>
          <w:szCs w:val="28"/>
        </w:rPr>
        <w:t xml:space="preserve">6                                   </w:t>
      </w:r>
      <w:r>
        <w:rPr>
          <w:b/>
          <w:sz w:val="28"/>
          <w:szCs w:val="28"/>
        </w:rPr>
        <w:t>1</w:t>
      </w:r>
      <w:r w:rsidRPr="00373DAD">
        <w:rPr>
          <w:b/>
          <w:sz w:val="28"/>
          <w:szCs w:val="28"/>
        </w:rPr>
        <w:t xml:space="preserve">9                                  </w:t>
      </w:r>
      <w:r>
        <w:rPr>
          <w:b/>
          <w:sz w:val="28"/>
          <w:szCs w:val="28"/>
        </w:rPr>
        <w:t xml:space="preserve"> 2</w:t>
      </w:r>
      <w:r w:rsidRPr="00373DAD">
        <w:rPr>
          <w:b/>
          <w:sz w:val="28"/>
          <w:szCs w:val="28"/>
        </w:rPr>
        <w:t>8</w:t>
      </w:r>
    </w:p>
    <w:p w:rsidR="00897DB8" w:rsidRPr="00373DAD" w:rsidRDefault="00897DB8" w:rsidP="00F1339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x   2</w:t>
      </w:r>
      <w:r w:rsidRPr="00373DAD">
        <w:rPr>
          <w:b/>
          <w:sz w:val="28"/>
          <w:szCs w:val="28"/>
          <w:u w:val="single"/>
        </w:rPr>
        <w:t xml:space="preserve">4 </w:t>
      </w:r>
      <w:r w:rsidRPr="00373DAD">
        <w:rPr>
          <w:b/>
          <w:sz w:val="28"/>
          <w:szCs w:val="28"/>
        </w:rPr>
        <w:t xml:space="preserve">                             </w:t>
      </w:r>
      <w:r w:rsidRPr="00373DAD">
        <w:rPr>
          <w:b/>
          <w:sz w:val="28"/>
          <w:szCs w:val="28"/>
          <w:u w:val="single"/>
        </w:rPr>
        <w:t>x    22</w:t>
      </w:r>
      <w:r w:rsidRPr="00373DAD"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  <w:u w:val="single"/>
        </w:rPr>
        <w:t>x   2</w:t>
      </w:r>
      <w:r w:rsidRPr="00373DAD">
        <w:rPr>
          <w:b/>
          <w:sz w:val="28"/>
          <w:szCs w:val="28"/>
          <w:u w:val="single"/>
        </w:rPr>
        <w:t>5</w:t>
      </w:r>
      <w:r w:rsidRPr="00373DAD">
        <w:rPr>
          <w:b/>
          <w:sz w:val="28"/>
          <w:szCs w:val="28"/>
        </w:rPr>
        <w:t xml:space="preserve">                           </w:t>
      </w:r>
      <w:r w:rsidRPr="00373DAD">
        <w:rPr>
          <w:b/>
          <w:sz w:val="28"/>
          <w:szCs w:val="28"/>
          <w:u w:val="single"/>
        </w:rPr>
        <w:t>x      27</w:t>
      </w:r>
      <w:r w:rsidRPr="00373DAD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  <w:u w:val="single"/>
        </w:rPr>
        <w:t>x      1</w:t>
      </w:r>
      <w:r w:rsidRPr="00373DAD">
        <w:rPr>
          <w:b/>
          <w:sz w:val="28"/>
          <w:szCs w:val="28"/>
          <w:u w:val="single"/>
        </w:rPr>
        <w:t>4</w:t>
      </w:r>
    </w:p>
    <w:p w:rsidR="00897DB8" w:rsidRDefault="00897DB8" w:rsidP="007634A4">
      <w:pPr>
        <w:rPr>
          <w:rFonts w:ascii="Arial" w:hAnsi="Arial" w:cs="Arial"/>
          <w:b/>
          <w:sz w:val="28"/>
          <w:szCs w:val="28"/>
        </w:rPr>
      </w:pPr>
      <w:hyperlink r:id="rId5" w:history="1">
        <w:r>
          <w:rPr>
            <w:rStyle w:val="Hyperlink"/>
            <w:rFonts w:ascii="Arial" w:hAnsi="Arial" w:cs="Arial"/>
            <w:b/>
            <w:sz w:val="28"/>
            <w:szCs w:val="28"/>
          </w:rPr>
          <w:t>www.sorubak.com</w:t>
        </w:r>
      </w:hyperlink>
      <w:r>
        <w:rPr>
          <w:rFonts w:ascii="Arial" w:hAnsi="Arial" w:cs="Arial"/>
          <w:b/>
          <w:sz w:val="28"/>
          <w:szCs w:val="28"/>
        </w:rPr>
        <w:t xml:space="preserve"> </w:t>
      </w:r>
    </w:p>
    <w:p w:rsidR="00897DB8" w:rsidRDefault="00897DB8" w:rsidP="00F1339C">
      <w:pPr>
        <w:rPr>
          <w:b/>
          <w:sz w:val="28"/>
          <w:szCs w:val="28"/>
        </w:rPr>
      </w:pPr>
    </w:p>
    <w:p w:rsidR="00897DB8" w:rsidRDefault="00897DB8" w:rsidP="008D1780">
      <w:pPr>
        <w:tabs>
          <w:tab w:val="left" w:pos="1890"/>
        </w:tabs>
        <w:rPr>
          <w:sz w:val="24"/>
          <w:szCs w:val="24"/>
        </w:rPr>
      </w:pPr>
    </w:p>
    <w:p w:rsidR="00897DB8" w:rsidRPr="008D1780" w:rsidRDefault="00897DB8" w:rsidP="008D1780">
      <w:pPr>
        <w:tabs>
          <w:tab w:val="left" w:pos="1890"/>
        </w:tabs>
        <w:rPr>
          <w:rFonts w:ascii="Comic Sans MS" w:hAnsi="Comic Sans MS"/>
          <w:b/>
          <w:sz w:val="24"/>
          <w:szCs w:val="24"/>
        </w:rPr>
      </w:pPr>
      <w:r w:rsidRPr="008D1780">
        <w:rPr>
          <w:rFonts w:ascii="Comic Sans MS" w:hAnsi="Comic Sans MS"/>
          <w:b/>
          <w:sz w:val="24"/>
          <w:szCs w:val="24"/>
        </w:rPr>
        <w:t>2.Aşağıdaki çarpma işlemlerini kısa yoldan yapınız.</w:t>
      </w:r>
      <w:r w:rsidRPr="008D1780">
        <w:rPr>
          <w:rFonts w:ascii="Comic Sans MS" w:hAnsi="Comic Sans MS"/>
          <w:b/>
          <w:color w:val="FF0000"/>
          <w:sz w:val="24"/>
          <w:szCs w:val="24"/>
        </w:rPr>
        <w:t>(6 Puan)</w:t>
      </w:r>
    </w:p>
    <w:p w:rsidR="00897DB8" w:rsidRPr="008D1780" w:rsidRDefault="00897DB8" w:rsidP="008D1780">
      <w:pPr>
        <w:tabs>
          <w:tab w:val="left" w:pos="1890"/>
        </w:tabs>
        <w:rPr>
          <w:rFonts w:ascii="Comic Sans MS" w:hAnsi="Comic Sans MS"/>
          <w:b/>
        </w:rPr>
      </w:pPr>
      <w:r w:rsidRPr="008D1780">
        <w:rPr>
          <w:rFonts w:ascii="Comic Sans MS" w:hAnsi="Comic Sans MS"/>
          <w:b/>
        </w:rPr>
        <w:t xml:space="preserve">27 X </w:t>
      </w:r>
      <w:r>
        <w:rPr>
          <w:rFonts w:ascii="Comic Sans MS" w:hAnsi="Comic Sans MS"/>
          <w:b/>
        </w:rPr>
        <w:t>10 =         35 X 100 =          70 X 10 =          600 X 10</w:t>
      </w:r>
      <w:r w:rsidRPr="008D1780">
        <w:rPr>
          <w:rFonts w:ascii="Comic Sans MS" w:hAnsi="Comic Sans MS"/>
          <w:b/>
        </w:rPr>
        <w:t xml:space="preserve"> =               82 X 100 =     </w:t>
      </w:r>
    </w:p>
    <w:p w:rsidR="00897DB8" w:rsidRDefault="00897DB8" w:rsidP="001B46D9">
      <w:pPr>
        <w:rPr>
          <w:rFonts w:ascii="Comic Sans MS" w:hAnsi="Comic Sans MS"/>
          <w:sz w:val="24"/>
          <w:szCs w:val="24"/>
        </w:rPr>
      </w:pPr>
    </w:p>
    <w:p w:rsidR="00897DB8" w:rsidRPr="003214DB" w:rsidRDefault="00897DB8" w:rsidP="001B46D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r w:rsidRPr="003214DB">
        <w:rPr>
          <w:rFonts w:ascii="Comic Sans MS" w:hAnsi="Comic Sans MS"/>
          <w:sz w:val="24"/>
          <w:szCs w:val="24"/>
        </w:rPr>
        <w:t xml:space="preserve"> .Her birinde </w:t>
      </w:r>
      <w:r w:rsidRPr="003214DB">
        <w:rPr>
          <w:rFonts w:ascii="Comic Sans MS" w:hAnsi="Comic Sans MS"/>
          <w:b/>
          <w:sz w:val="24"/>
          <w:szCs w:val="24"/>
        </w:rPr>
        <w:t>24 yumurta</w:t>
      </w:r>
      <w:r w:rsidRPr="003214DB">
        <w:rPr>
          <w:rFonts w:ascii="Comic Sans MS" w:hAnsi="Comic Sans MS"/>
          <w:sz w:val="24"/>
          <w:szCs w:val="24"/>
        </w:rPr>
        <w:t xml:space="preserve"> olan </w:t>
      </w:r>
      <w:r w:rsidRPr="003214DB">
        <w:rPr>
          <w:rFonts w:ascii="Comic Sans MS" w:hAnsi="Comic Sans MS"/>
          <w:b/>
          <w:sz w:val="24"/>
          <w:szCs w:val="24"/>
        </w:rPr>
        <w:t>14 koli yumurtanın</w:t>
      </w:r>
      <w:r w:rsidRPr="003214DB">
        <w:rPr>
          <w:rFonts w:ascii="Comic Sans MS" w:hAnsi="Comic Sans MS"/>
          <w:sz w:val="24"/>
          <w:szCs w:val="24"/>
        </w:rPr>
        <w:t xml:space="preserve"> </w:t>
      </w:r>
      <w:r w:rsidRPr="003214DB">
        <w:rPr>
          <w:rFonts w:ascii="Comic Sans MS" w:hAnsi="Comic Sans MS"/>
          <w:b/>
          <w:color w:val="FF0000"/>
          <w:sz w:val="24"/>
          <w:szCs w:val="24"/>
        </w:rPr>
        <w:t>180</w:t>
      </w:r>
      <w:r w:rsidRPr="003214DB">
        <w:rPr>
          <w:rFonts w:ascii="Comic Sans MS" w:hAnsi="Comic Sans MS"/>
          <w:sz w:val="24"/>
          <w:szCs w:val="24"/>
        </w:rPr>
        <w:t xml:space="preserve"> tanesi satılmıştır. </w:t>
      </w:r>
      <w:r w:rsidRPr="003214DB">
        <w:rPr>
          <w:rFonts w:ascii="Comic Sans MS" w:hAnsi="Comic Sans MS"/>
          <w:b/>
          <w:color w:val="FF0000"/>
          <w:sz w:val="24"/>
          <w:szCs w:val="24"/>
        </w:rPr>
        <w:t>12 tane</w:t>
      </w:r>
      <w:r w:rsidRPr="003214DB">
        <w:rPr>
          <w:rFonts w:ascii="Comic Sans MS" w:hAnsi="Comic Sans MS"/>
          <w:sz w:val="24"/>
          <w:szCs w:val="24"/>
        </w:rPr>
        <w:t xml:space="preserve"> yumurta da kırık çıkmıştır</w:t>
      </w:r>
      <w:r w:rsidRPr="003214DB">
        <w:rPr>
          <w:rFonts w:ascii="Comic Sans MS" w:hAnsi="Comic Sans MS"/>
          <w:b/>
          <w:sz w:val="24"/>
          <w:szCs w:val="24"/>
          <w:u w:val="single"/>
        </w:rPr>
        <w:t>. Kaç koli yumurta kalmıştır?</w:t>
      </w:r>
      <w:r w:rsidRPr="003214DB">
        <w:rPr>
          <w:rFonts w:ascii="Comic Sans MS" w:hAnsi="Comic Sans MS"/>
          <w:sz w:val="24"/>
          <w:szCs w:val="24"/>
        </w:rPr>
        <w:t xml:space="preserve">  </w:t>
      </w:r>
      <w:r w:rsidRPr="003214DB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>(10p)</w:t>
      </w:r>
    </w:p>
    <w:p w:rsidR="00897DB8" w:rsidRDefault="00897DB8" w:rsidP="00F1339C">
      <w:pPr>
        <w:tabs>
          <w:tab w:val="left" w:pos="1890"/>
        </w:tabs>
        <w:rPr>
          <w:rFonts w:ascii="Comic Sans MS" w:hAnsi="Comic Sans MS"/>
          <w:b/>
          <w:sz w:val="24"/>
          <w:szCs w:val="24"/>
          <w:u w:val="single"/>
        </w:rPr>
      </w:pPr>
    </w:p>
    <w:p w:rsidR="00897DB8" w:rsidRPr="003214DB" w:rsidRDefault="00897DB8" w:rsidP="00F1339C">
      <w:pPr>
        <w:tabs>
          <w:tab w:val="left" w:pos="1890"/>
        </w:tabs>
        <w:rPr>
          <w:rFonts w:ascii="Comic Sans MS" w:hAnsi="Comic Sans MS"/>
          <w:b/>
          <w:sz w:val="24"/>
          <w:szCs w:val="24"/>
        </w:rPr>
      </w:pPr>
    </w:p>
    <w:p w:rsidR="00897DB8" w:rsidRPr="003214DB" w:rsidRDefault="00897DB8" w:rsidP="001B46D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4</w:t>
      </w:r>
      <w:r w:rsidRPr="00151F17">
        <w:rPr>
          <w:rFonts w:ascii="Comic Sans MS" w:hAnsi="Comic Sans MS" w:cs="Calibri"/>
          <w:sz w:val="24"/>
          <w:szCs w:val="24"/>
        </w:rPr>
        <w:t>.Bir yolcu treninde 127 koltuk vardır. Her koltukta 4 kişi oturmaktadır.  Trende 95 kişi ayakta yolculuk yaptığına göre, toplam kaç yolcu vardır</w:t>
      </w:r>
      <w:r w:rsidRPr="003214DB">
        <w:rPr>
          <w:rFonts w:ascii="Comic Sans MS" w:hAnsi="Comic Sans MS" w:cs="Calibri"/>
          <w:b/>
          <w:sz w:val="24"/>
          <w:szCs w:val="24"/>
        </w:rPr>
        <w:t>?</w:t>
      </w:r>
      <w:r w:rsidRPr="001B46D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(10p)</w:t>
      </w:r>
    </w:p>
    <w:p w:rsidR="00897DB8" w:rsidRPr="003214DB" w:rsidRDefault="00897DB8" w:rsidP="00791206">
      <w:pPr>
        <w:spacing w:line="360" w:lineRule="auto"/>
        <w:ind w:left="454"/>
        <w:rPr>
          <w:rFonts w:ascii="Comic Sans MS" w:hAnsi="Comic Sans MS"/>
          <w:b/>
          <w:sz w:val="24"/>
          <w:szCs w:val="24"/>
        </w:rPr>
      </w:pPr>
    </w:p>
    <w:p w:rsidR="00897DB8" w:rsidRPr="00151F17" w:rsidRDefault="00897DB8" w:rsidP="00151F17">
      <w:pPr>
        <w:tabs>
          <w:tab w:val="left" w:pos="189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Pr="00151F17">
        <w:rPr>
          <w:rFonts w:ascii="Comic Sans MS" w:hAnsi="Comic Sans MS"/>
          <w:sz w:val="24"/>
          <w:szCs w:val="24"/>
        </w:rPr>
        <w:t xml:space="preserve">.Çiftçinin </w:t>
      </w:r>
      <w:r w:rsidRPr="00151F17">
        <w:rPr>
          <w:rFonts w:ascii="Comic Sans MS" w:hAnsi="Comic Sans MS"/>
          <w:b/>
          <w:sz w:val="24"/>
          <w:szCs w:val="24"/>
        </w:rPr>
        <w:t>12 tane ineği</w:t>
      </w:r>
      <w:r w:rsidRPr="00151F17">
        <w:rPr>
          <w:rFonts w:ascii="Comic Sans MS" w:hAnsi="Comic Sans MS"/>
          <w:sz w:val="24"/>
          <w:szCs w:val="24"/>
        </w:rPr>
        <w:t xml:space="preserve"> var. İneklerin her biri günde </w:t>
      </w:r>
      <w:smartTag w:uri="urn:schemas-microsoft-com:office:smarttags" w:element="metricconverter">
        <w:smartTagPr>
          <w:attr w:name="ProductID" w:val="30 litre"/>
        </w:smartTagPr>
        <w:r w:rsidRPr="00151F17">
          <w:rPr>
            <w:rFonts w:ascii="Comic Sans MS" w:hAnsi="Comic Sans MS"/>
            <w:b/>
            <w:sz w:val="24"/>
            <w:szCs w:val="24"/>
          </w:rPr>
          <w:t>30 litre</w:t>
        </w:r>
      </w:smartTag>
      <w:r w:rsidRPr="00151F17">
        <w:rPr>
          <w:rFonts w:ascii="Comic Sans MS" w:hAnsi="Comic Sans MS"/>
          <w:b/>
          <w:sz w:val="24"/>
          <w:szCs w:val="24"/>
        </w:rPr>
        <w:t xml:space="preserve"> süt</w:t>
      </w:r>
      <w:r w:rsidRPr="00151F17">
        <w:rPr>
          <w:rFonts w:ascii="Comic Sans MS" w:hAnsi="Comic Sans MS"/>
          <w:sz w:val="24"/>
          <w:szCs w:val="24"/>
        </w:rPr>
        <w:t xml:space="preserve"> veriyor.</w:t>
      </w:r>
    </w:p>
    <w:p w:rsidR="00897DB8" w:rsidRPr="003214DB" w:rsidRDefault="00897DB8" w:rsidP="001B46D9">
      <w:pPr>
        <w:rPr>
          <w:rFonts w:ascii="Comic Sans MS" w:hAnsi="Comic Sans MS"/>
          <w:b/>
          <w:sz w:val="24"/>
          <w:szCs w:val="24"/>
        </w:rPr>
      </w:pPr>
      <w:r w:rsidRPr="00151F17">
        <w:rPr>
          <w:rFonts w:ascii="Comic Sans MS" w:hAnsi="Comic Sans MS"/>
          <w:sz w:val="24"/>
          <w:szCs w:val="24"/>
        </w:rPr>
        <w:t xml:space="preserve">Çiftçi </w:t>
      </w:r>
      <w:r w:rsidRPr="00151F17">
        <w:rPr>
          <w:rFonts w:ascii="Comic Sans MS" w:hAnsi="Comic Sans MS"/>
          <w:b/>
          <w:sz w:val="24"/>
          <w:szCs w:val="24"/>
        </w:rPr>
        <w:t>bir haftada</w:t>
      </w:r>
      <w:r w:rsidRPr="00151F17">
        <w:rPr>
          <w:rFonts w:ascii="Comic Sans MS" w:hAnsi="Comic Sans MS"/>
          <w:sz w:val="24"/>
          <w:szCs w:val="24"/>
        </w:rPr>
        <w:t xml:space="preserve"> </w:t>
      </w:r>
      <w:r w:rsidRPr="00151F17">
        <w:rPr>
          <w:rFonts w:ascii="Comic Sans MS" w:hAnsi="Comic Sans MS"/>
          <w:sz w:val="24"/>
          <w:szCs w:val="24"/>
          <w:u w:val="single"/>
        </w:rPr>
        <w:t>kaç litre süt elde eder</w:t>
      </w:r>
      <w:r w:rsidRPr="00151F17">
        <w:rPr>
          <w:rFonts w:ascii="Comic Sans MS" w:hAnsi="Comic Sans MS"/>
          <w:sz w:val="24"/>
          <w:szCs w:val="24"/>
        </w:rPr>
        <w:t>?</w:t>
      </w:r>
      <w:r>
        <w:rPr>
          <w:rFonts w:ascii="Comic Sans MS" w:hAnsi="Comic Sans MS"/>
          <w:b/>
          <w:sz w:val="24"/>
          <w:szCs w:val="24"/>
        </w:rPr>
        <w:t>(10p)</w:t>
      </w:r>
    </w:p>
    <w:p w:rsidR="00897DB8" w:rsidRPr="00151F17" w:rsidRDefault="00897DB8" w:rsidP="00151F1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897DB8" w:rsidRPr="00151F17" w:rsidRDefault="00897DB8" w:rsidP="00151F1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897DB8" w:rsidRDefault="00897DB8" w:rsidP="00151F1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897DB8" w:rsidRPr="003214DB" w:rsidRDefault="00897DB8" w:rsidP="001B46D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</w:t>
      </w:r>
      <w:r w:rsidRPr="00151F17">
        <w:rPr>
          <w:rFonts w:ascii="Comic Sans MS" w:hAnsi="Comic Sans MS"/>
          <w:sz w:val="24"/>
          <w:szCs w:val="24"/>
        </w:rPr>
        <w:t xml:space="preserve">.  Zeynep Hanım manavdan aldığı </w:t>
      </w:r>
      <w:smartTag w:uri="urn:schemas-microsoft-com:office:smarttags" w:element="metricconverter">
        <w:smartTagPr>
          <w:attr w:name="ProductID" w:val="4 kg"/>
        </w:smartTagPr>
        <w:r w:rsidRPr="00151F17">
          <w:rPr>
            <w:rFonts w:ascii="Comic Sans MS" w:hAnsi="Comic Sans MS"/>
            <w:sz w:val="24"/>
            <w:szCs w:val="24"/>
          </w:rPr>
          <w:t>4 kg</w:t>
        </w:r>
      </w:smartTag>
      <w:r w:rsidRPr="00151F17">
        <w:rPr>
          <w:rFonts w:ascii="Comic Sans MS" w:hAnsi="Comic Sans MS"/>
          <w:sz w:val="24"/>
          <w:szCs w:val="24"/>
        </w:rPr>
        <w:t xml:space="preserve"> ıspanağın 2 kg’ını akşam yemeği için pişirmiş, </w:t>
      </w:r>
      <w:smartTag w:uri="urn:schemas-microsoft-com:office:smarttags" w:element="metricconverter">
        <w:smartTagPr>
          <w:attr w:name="ProductID" w:val="500 g"/>
        </w:smartTagPr>
        <w:r w:rsidRPr="00151F17">
          <w:rPr>
            <w:rFonts w:ascii="Comic Sans MS" w:hAnsi="Comic Sans MS"/>
            <w:sz w:val="24"/>
            <w:szCs w:val="24"/>
          </w:rPr>
          <w:t>500 g</w:t>
        </w:r>
      </w:smartTag>
      <w:r w:rsidRPr="00151F17">
        <w:rPr>
          <w:rFonts w:ascii="Comic Sans MS" w:hAnsi="Comic Sans MS"/>
          <w:sz w:val="24"/>
          <w:szCs w:val="24"/>
        </w:rPr>
        <w:t xml:space="preserve"> ıspanak ile de pasta yapmıştır. Kaç g ıspanak kalmıştır?</w:t>
      </w:r>
      <w:r w:rsidRPr="001B46D9">
        <w:rPr>
          <w:rFonts w:ascii="Comic Sans MS" w:hAnsi="Comic Sans MS"/>
          <w:b/>
          <w:sz w:val="24"/>
          <w:szCs w:val="24"/>
        </w:rPr>
        <w:t xml:space="preserve"> </w:t>
      </w:r>
      <w:r w:rsidRPr="003214DB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>(10p)</w:t>
      </w:r>
    </w:p>
    <w:p w:rsidR="00897DB8" w:rsidRDefault="00897DB8" w:rsidP="00791206">
      <w:pPr>
        <w:spacing w:line="360" w:lineRule="auto"/>
        <w:rPr>
          <w:rFonts w:ascii="Comic Sans MS" w:hAnsi="Comic Sans MS"/>
          <w:sz w:val="24"/>
          <w:szCs w:val="24"/>
        </w:rPr>
      </w:pPr>
    </w:p>
    <w:p w:rsidR="00897DB8" w:rsidRPr="001B46D9" w:rsidRDefault="00897DB8" w:rsidP="001B46D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7.Aşağıdaki işlemleri birimlere dikkat ederek yapınız.</w:t>
      </w:r>
      <w:r w:rsidRPr="001B46D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(6p)</w:t>
      </w:r>
    </w:p>
    <w:p w:rsidR="00897DB8" w:rsidRPr="003214DB" w:rsidRDefault="00897DB8" w:rsidP="00791206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r w:rsidRPr="003214DB">
        <w:rPr>
          <w:rFonts w:ascii="Comic Sans MS" w:hAnsi="Comic Sans MS"/>
          <w:sz w:val="24"/>
          <w:szCs w:val="24"/>
        </w:rPr>
        <w:t xml:space="preserve"> 2kg + </w:t>
      </w:r>
      <w:smartTag w:uri="urn:schemas-microsoft-com:office:smarttags" w:element="metricconverter">
        <w:smartTagPr>
          <w:attr w:name="ProductID" w:val="4000 g"/>
        </w:smartTagPr>
        <w:r w:rsidRPr="003214DB">
          <w:rPr>
            <w:rFonts w:ascii="Comic Sans MS" w:hAnsi="Comic Sans MS"/>
            <w:sz w:val="24"/>
            <w:szCs w:val="24"/>
          </w:rPr>
          <w:t>4000 g</w:t>
        </w:r>
      </w:smartTag>
      <w:r w:rsidRPr="003214DB">
        <w:rPr>
          <w:rFonts w:ascii="Comic Sans MS" w:hAnsi="Comic Sans MS"/>
          <w:sz w:val="24"/>
          <w:szCs w:val="24"/>
        </w:rPr>
        <w:t xml:space="preserve"> = …………… g</w:t>
      </w:r>
      <w:r w:rsidRPr="003214DB">
        <w:rPr>
          <w:rFonts w:ascii="Comic Sans MS" w:hAnsi="Comic Sans MS"/>
          <w:sz w:val="24"/>
          <w:szCs w:val="24"/>
        </w:rPr>
        <w:tab/>
      </w:r>
      <w:r w:rsidRPr="003214DB">
        <w:rPr>
          <w:rFonts w:ascii="Comic Sans MS" w:hAnsi="Comic Sans MS"/>
          <w:sz w:val="24"/>
          <w:szCs w:val="24"/>
        </w:rPr>
        <w:tab/>
      </w:r>
      <w:r w:rsidRPr="003214DB">
        <w:rPr>
          <w:rFonts w:ascii="Comic Sans MS" w:hAnsi="Comic Sans MS"/>
          <w:sz w:val="24"/>
          <w:szCs w:val="24"/>
        </w:rPr>
        <w:tab/>
      </w:r>
      <w:r w:rsidRPr="003214DB">
        <w:rPr>
          <w:rFonts w:ascii="Comic Sans MS" w:hAnsi="Comic Sans MS"/>
          <w:sz w:val="24"/>
          <w:szCs w:val="24"/>
        </w:rPr>
        <w:tab/>
      </w:r>
      <w:smartTag w:uri="urn:schemas-microsoft-com:office:smarttags" w:element="metricconverter">
        <w:smartTagPr>
          <w:attr w:name="ProductID" w:val="6000 g"/>
        </w:smartTagPr>
        <w:r w:rsidRPr="003214DB">
          <w:rPr>
            <w:rFonts w:ascii="Comic Sans MS" w:hAnsi="Comic Sans MS"/>
            <w:sz w:val="24"/>
            <w:szCs w:val="24"/>
          </w:rPr>
          <w:t>6000 g</w:t>
        </w:r>
      </w:smartTag>
      <w:r w:rsidRPr="003214DB">
        <w:rPr>
          <w:rFonts w:ascii="Comic Sans MS" w:hAnsi="Comic Sans MS"/>
          <w:sz w:val="24"/>
          <w:szCs w:val="24"/>
        </w:rPr>
        <w:t xml:space="preserve"> + </w:t>
      </w:r>
      <w:smartTag w:uri="urn:schemas-microsoft-com:office:smarttags" w:element="metricconverter">
        <w:smartTagPr>
          <w:attr w:name="ProductID" w:val="1000 g"/>
        </w:smartTagPr>
        <w:r w:rsidRPr="003214DB">
          <w:rPr>
            <w:rFonts w:ascii="Comic Sans MS" w:hAnsi="Comic Sans MS"/>
            <w:sz w:val="24"/>
            <w:szCs w:val="24"/>
          </w:rPr>
          <w:t>1000 g</w:t>
        </w:r>
      </w:smartTag>
      <w:r w:rsidRPr="003214DB">
        <w:rPr>
          <w:rFonts w:ascii="Comic Sans MS" w:hAnsi="Comic Sans MS"/>
          <w:sz w:val="24"/>
          <w:szCs w:val="24"/>
        </w:rPr>
        <w:t xml:space="preserve"> = …… kg</w:t>
      </w:r>
    </w:p>
    <w:p w:rsidR="00897DB8" w:rsidRPr="003214DB" w:rsidRDefault="00897DB8" w:rsidP="00791206">
      <w:pPr>
        <w:spacing w:line="360" w:lineRule="auto"/>
        <w:ind w:left="454"/>
        <w:rPr>
          <w:rFonts w:ascii="Comic Sans MS" w:hAnsi="Comic Sans MS"/>
          <w:sz w:val="24"/>
          <w:szCs w:val="24"/>
        </w:rPr>
      </w:pPr>
      <w:r w:rsidRPr="003214DB">
        <w:rPr>
          <w:rFonts w:ascii="Comic Sans MS" w:hAnsi="Comic Sans MS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4500 g"/>
        </w:smartTagPr>
        <w:r w:rsidRPr="003214DB">
          <w:rPr>
            <w:rFonts w:ascii="Comic Sans MS" w:hAnsi="Comic Sans MS"/>
            <w:sz w:val="24"/>
            <w:szCs w:val="24"/>
          </w:rPr>
          <w:t>4500 g</w:t>
        </w:r>
      </w:smartTag>
      <w:r w:rsidRPr="003214DB">
        <w:rPr>
          <w:rFonts w:ascii="Comic Sans MS" w:hAnsi="Comic Sans MS"/>
          <w:sz w:val="24"/>
          <w:szCs w:val="24"/>
        </w:rPr>
        <w:t xml:space="preserve"> + </w:t>
      </w:r>
      <w:smartTag w:uri="urn:schemas-microsoft-com:office:smarttags" w:element="metricconverter">
        <w:smartTagPr>
          <w:attr w:name="ProductID" w:val="500 g"/>
        </w:smartTagPr>
        <w:r w:rsidRPr="003214DB">
          <w:rPr>
            <w:rFonts w:ascii="Comic Sans MS" w:hAnsi="Comic Sans MS"/>
            <w:sz w:val="24"/>
            <w:szCs w:val="24"/>
          </w:rPr>
          <w:t>500 g</w:t>
        </w:r>
      </w:smartTag>
      <w:r w:rsidRPr="003214DB">
        <w:rPr>
          <w:rFonts w:ascii="Comic Sans MS" w:hAnsi="Comic Sans MS"/>
          <w:sz w:val="24"/>
          <w:szCs w:val="24"/>
        </w:rPr>
        <w:t xml:space="preserve"> = …….. </w:t>
      </w:r>
      <w:r>
        <w:rPr>
          <w:rFonts w:ascii="Comic Sans MS" w:hAnsi="Comic Sans MS"/>
          <w:sz w:val="24"/>
          <w:szCs w:val="24"/>
        </w:rPr>
        <w:t>k</w:t>
      </w:r>
      <w:r w:rsidRPr="003214DB">
        <w:rPr>
          <w:rFonts w:ascii="Comic Sans MS" w:hAnsi="Comic Sans MS"/>
          <w:sz w:val="24"/>
          <w:szCs w:val="24"/>
        </w:rPr>
        <w:t>g</w:t>
      </w:r>
      <w:r w:rsidRPr="003214DB">
        <w:rPr>
          <w:rFonts w:ascii="Comic Sans MS" w:hAnsi="Comic Sans MS"/>
          <w:sz w:val="24"/>
          <w:szCs w:val="24"/>
        </w:rPr>
        <w:tab/>
      </w:r>
      <w:r w:rsidRPr="003214DB">
        <w:rPr>
          <w:rFonts w:ascii="Comic Sans MS" w:hAnsi="Comic Sans MS"/>
          <w:sz w:val="24"/>
          <w:szCs w:val="24"/>
        </w:rPr>
        <w:tab/>
      </w:r>
      <w:r w:rsidRPr="003214DB">
        <w:rPr>
          <w:rFonts w:ascii="Comic Sans MS" w:hAnsi="Comic Sans MS"/>
          <w:sz w:val="24"/>
          <w:szCs w:val="24"/>
        </w:rPr>
        <w:tab/>
      </w:r>
      <w:r w:rsidRPr="003214DB">
        <w:rPr>
          <w:rFonts w:ascii="Comic Sans MS" w:hAnsi="Comic Sans MS"/>
          <w:sz w:val="24"/>
          <w:szCs w:val="24"/>
        </w:rPr>
        <w:tab/>
      </w:r>
      <w:smartTag w:uri="urn:schemas-microsoft-com:office:smarttags" w:element="metricconverter">
        <w:smartTagPr>
          <w:attr w:name="ProductID" w:val="3 kg"/>
        </w:smartTagPr>
        <w:r w:rsidRPr="003214DB">
          <w:rPr>
            <w:rFonts w:ascii="Comic Sans MS" w:hAnsi="Comic Sans MS"/>
            <w:sz w:val="24"/>
            <w:szCs w:val="24"/>
          </w:rPr>
          <w:t>3 kg</w:t>
        </w:r>
      </w:smartTag>
      <w:r w:rsidRPr="003214DB">
        <w:rPr>
          <w:rFonts w:ascii="Comic Sans MS" w:hAnsi="Comic Sans MS"/>
          <w:sz w:val="24"/>
          <w:szCs w:val="24"/>
        </w:rPr>
        <w:t xml:space="preserve"> + </w:t>
      </w:r>
      <w:smartTag w:uri="urn:schemas-microsoft-com:office:smarttags" w:element="metricconverter">
        <w:smartTagPr>
          <w:attr w:name="ProductID" w:val="6 kg"/>
        </w:smartTagPr>
        <w:r w:rsidRPr="003214DB">
          <w:rPr>
            <w:rFonts w:ascii="Comic Sans MS" w:hAnsi="Comic Sans MS"/>
            <w:sz w:val="24"/>
            <w:szCs w:val="24"/>
          </w:rPr>
          <w:t>6 kg</w:t>
        </w:r>
      </w:smartTag>
      <w:r>
        <w:rPr>
          <w:rFonts w:ascii="Comic Sans MS" w:hAnsi="Comic Sans MS"/>
          <w:sz w:val="24"/>
          <w:szCs w:val="24"/>
        </w:rPr>
        <w:t xml:space="preserve"> = ………. </w:t>
      </w:r>
      <w:r w:rsidRPr="003214DB">
        <w:rPr>
          <w:rFonts w:ascii="Comic Sans MS" w:hAnsi="Comic Sans MS"/>
          <w:sz w:val="24"/>
          <w:szCs w:val="24"/>
        </w:rPr>
        <w:t>g</w:t>
      </w:r>
    </w:p>
    <w:p w:rsidR="00897DB8" w:rsidRPr="008D1780" w:rsidRDefault="00897DB8" w:rsidP="008D1780">
      <w:pPr>
        <w:spacing w:line="360" w:lineRule="auto"/>
        <w:ind w:left="454"/>
        <w:rPr>
          <w:rFonts w:ascii="Comic Sans MS" w:hAnsi="Comic Sans MS"/>
          <w:sz w:val="24"/>
          <w:szCs w:val="24"/>
        </w:rPr>
      </w:pPr>
      <w:r w:rsidRPr="003214DB">
        <w:rPr>
          <w:rFonts w:ascii="Comic Sans MS" w:hAnsi="Comic Sans MS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500 g"/>
        </w:smartTagPr>
        <w:r w:rsidRPr="003214DB">
          <w:rPr>
            <w:rFonts w:ascii="Comic Sans MS" w:hAnsi="Comic Sans MS"/>
            <w:sz w:val="24"/>
            <w:szCs w:val="24"/>
          </w:rPr>
          <w:t>500 g</w:t>
        </w:r>
      </w:smartTag>
      <w:r w:rsidRPr="003214DB">
        <w:rPr>
          <w:rFonts w:ascii="Comic Sans MS" w:hAnsi="Comic Sans MS"/>
          <w:sz w:val="24"/>
          <w:szCs w:val="24"/>
        </w:rPr>
        <w:t xml:space="preserve"> + </w:t>
      </w:r>
      <w:smartTag w:uri="urn:schemas-microsoft-com:office:smarttags" w:element="metricconverter">
        <w:smartTagPr>
          <w:attr w:name="ProductID" w:val="250 g"/>
        </w:smartTagPr>
        <w:r w:rsidRPr="003214DB">
          <w:rPr>
            <w:rFonts w:ascii="Comic Sans MS" w:hAnsi="Comic Sans MS"/>
            <w:sz w:val="24"/>
            <w:szCs w:val="24"/>
          </w:rPr>
          <w:t>250 g</w:t>
        </w:r>
      </w:smartTag>
      <w:r w:rsidRPr="003214DB">
        <w:rPr>
          <w:rFonts w:ascii="Comic Sans MS" w:hAnsi="Comic Sans MS"/>
          <w:sz w:val="24"/>
          <w:szCs w:val="24"/>
        </w:rPr>
        <w:t xml:space="preserve"> = ………… g</w:t>
      </w:r>
      <w:r w:rsidRPr="003214DB">
        <w:rPr>
          <w:rFonts w:ascii="Comic Sans MS" w:hAnsi="Comic Sans MS"/>
          <w:sz w:val="24"/>
          <w:szCs w:val="24"/>
        </w:rPr>
        <w:tab/>
      </w:r>
      <w:r w:rsidRPr="003214DB">
        <w:rPr>
          <w:rFonts w:ascii="Comic Sans MS" w:hAnsi="Comic Sans MS"/>
          <w:sz w:val="24"/>
          <w:szCs w:val="24"/>
        </w:rPr>
        <w:tab/>
      </w:r>
      <w:r w:rsidRPr="003214DB">
        <w:rPr>
          <w:rFonts w:ascii="Comic Sans MS" w:hAnsi="Comic Sans MS"/>
          <w:sz w:val="24"/>
          <w:szCs w:val="24"/>
        </w:rPr>
        <w:tab/>
      </w:r>
      <w:r w:rsidRPr="003214DB">
        <w:rPr>
          <w:rFonts w:ascii="Comic Sans MS" w:hAnsi="Comic Sans MS"/>
          <w:sz w:val="24"/>
          <w:szCs w:val="24"/>
        </w:rPr>
        <w:tab/>
      </w:r>
      <w:smartTag w:uri="urn:schemas-microsoft-com:office:smarttags" w:element="metricconverter">
        <w:smartTagPr>
          <w:attr w:name="ProductID" w:val="500 g"/>
        </w:smartTagPr>
        <w:r w:rsidRPr="003214DB">
          <w:rPr>
            <w:rFonts w:ascii="Comic Sans MS" w:hAnsi="Comic Sans MS"/>
            <w:sz w:val="24"/>
            <w:szCs w:val="24"/>
          </w:rPr>
          <w:t>500 g</w:t>
        </w:r>
      </w:smartTag>
      <w:r w:rsidRPr="003214DB">
        <w:rPr>
          <w:rFonts w:ascii="Comic Sans MS" w:hAnsi="Comic Sans MS"/>
          <w:sz w:val="24"/>
          <w:szCs w:val="24"/>
        </w:rPr>
        <w:t xml:space="preserve"> + </w:t>
      </w:r>
      <w:smartTag w:uri="urn:schemas-microsoft-com:office:smarttags" w:element="metricconverter">
        <w:smartTagPr>
          <w:attr w:name="ProductID" w:val="250 g"/>
        </w:smartTagPr>
        <w:r w:rsidRPr="003214DB">
          <w:rPr>
            <w:rFonts w:ascii="Comic Sans MS" w:hAnsi="Comic Sans MS"/>
            <w:sz w:val="24"/>
            <w:szCs w:val="24"/>
          </w:rPr>
          <w:t>250 g</w:t>
        </w:r>
      </w:smartTag>
      <w:r w:rsidRPr="003214DB">
        <w:rPr>
          <w:rFonts w:ascii="Comic Sans MS" w:hAnsi="Comic Sans MS"/>
          <w:sz w:val="24"/>
          <w:szCs w:val="24"/>
        </w:rPr>
        <w:t xml:space="preserve"> + </w:t>
      </w:r>
      <w:smartTag w:uri="urn:schemas-microsoft-com:office:smarttags" w:element="metricconverter">
        <w:smartTagPr>
          <w:attr w:name="ProductID" w:val="250 g"/>
        </w:smartTagPr>
        <w:r w:rsidRPr="003214DB">
          <w:rPr>
            <w:rFonts w:ascii="Comic Sans MS" w:hAnsi="Comic Sans MS"/>
            <w:sz w:val="24"/>
            <w:szCs w:val="24"/>
          </w:rPr>
          <w:t>250 g</w:t>
        </w:r>
      </w:smartTag>
      <w:r w:rsidRPr="003214DB">
        <w:rPr>
          <w:rFonts w:ascii="Comic Sans MS" w:hAnsi="Comic Sans MS"/>
          <w:sz w:val="24"/>
          <w:szCs w:val="24"/>
        </w:rPr>
        <w:t xml:space="preserve"> = ……. kg</w:t>
      </w:r>
    </w:p>
    <w:p w:rsidR="00897DB8" w:rsidRPr="001B46D9" w:rsidRDefault="00897DB8" w:rsidP="001B46D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Pr="003214DB">
        <w:rPr>
          <w:rFonts w:ascii="Comic Sans MS" w:hAnsi="Comic Sans MS"/>
          <w:b/>
          <w:sz w:val="24"/>
          <w:szCs w:val="24"/>
        </w:rPr>
        <w:t xml:space="preserve">. </w:t>
      </w:r>
      <w:r w:rsidRPr="007355C0">
        <w:rPr>
          <w:rFonts w:ascii="Comic Sans MS" w:hAnsi="Comic Sans MS"/>
          <w:sz w:val="24"/>
          <w:szCs w:val="24"/>
        </w:rPr>
        <w:t>Aşağıdaki şeklin alanı kaç birim karedir?</w:t>
      </w:r>
      <w:r w:rsidRPr="001B46D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(4p)</w:t>
      </w:r>
    </w:p>
    <w:tbl>
      <w:tblPr>
        <w:tblpPr w:leftFromText="141" w:rightFromText="141" w:vertAnchor="text" w:horzAnchor="margin" w:tblpY="2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897DB8" w:rsidRPr="00132C6F" w:rsidTr="00132C6F"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97DB8" w:rsidRPr="00132C6F" w:rsidTr="00132C6F"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97DB8" w:rsidRPr="00132C6F" w:rsidTr="00132C6F"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5.5pt;margin-top:-.5pt;width:.05pt;height:13.95pt;z-index:251664384;mso-position-horizontal-relative:text;mso-position-vertical-relative:text" o:connectortype="straight" strokeweight="2.25pt"/>
              </w:pict>
            </w:r>
            <w:r>
              <w:rPr>
                <w:noProof/>
                <w:lang w:eastAsia="tr-TR"/>
              </w:rPr>
              <w:pict>
                <v:shape id="_x0000_s1027" type="#_x0000_t32" style="position:absolute;margin-left:4.9pt;margin-top:-.55pt;width:57.5pt;height:.05pt;z-index:251653120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28" type="#_x0000_t32" style="position:absolute;margin-left:-4.2pt;margin-top:-.55pt;width:0;height:13.95pt;flip:y;z-index:251654144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97DB8" w:rsidRPr="00132C6F" w:rsidTr="00132C6F"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29" type="#_x0000_t32" style="position:absolute;margin-left:5.55pt;margin-top:-.55pt;width:0;height:16.2pt;z-index:251663360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0" type="#_x0000_t32" style="position:absolute;margin-left:-4.2pt;margin-top:-.5pt;width:9.1pt;height:14.5pt;flip:x y;z-index:251655168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97DB8" w:rsidRPr="00132C6F" w:rsidTr="00132C6F"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1" type="#_x0000_t32" style="position:absolute;margin-left:5.5pt;margin-top:.1pt;width:0;height:42.4pt;z-index:251660288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2" type="#_x0000_t32" style="position:absolute;margin-left:-5.3pt;margin-top:.1pt;width:10.25pt;height:13.2pt;flip:x;z-index:251657216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97DB8" w:rsidRPr="00132C6F" w:rsidTr="00132C6F"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rect id="_x0000_s1033" style="position:absolute;margin-left:-5.3pt;margin-top:.55pt;width:10.25pt;height:14.25pt;z-index:251665408;mso-position-horizontal-relative:text;mso-position-vertical-relative:text" fillcolor="#a5a5a5"/>
              </w:pict>
            </w:r>
            <w:r>
              <w:rPr>
                <w:noProof/>
                <w:lang w:eastAsia="tr-TR"/>
              </w:rPr>
              <w:pict>
                <v:shape id="_x0000_s1034" type="#_x0000_t32" style="position:absolute;margin-left:4.9pt;margin-top:-.65pt;width:.05pt;height:14.2pt;z-index:251656192;mso-position-horizontal-relative:text;mso-position-vertical-relative:text" o:connectortype="straight" strokeweight="2.25pt"/>
              </w:pict>
            </w:r>
            <w:r>
              <w:rPr>
                <w:noProof/>
                <w:lang w:eastAsia="tr-TR"/>
              </w:rPr>
              <w:pict>
                <v:shape id="_x0000_s1035" type="#_x0000_t32" style="position:absolute;margin-left:-5.35pt;margin-top:-.65pt;width:10.3pt;height:0;z-index:251658240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97DB8" w:rsidRPr="00132C6F" w:rsidTr="00132C6F"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6" type="#_x0000_t32" style="position:absolute;margin-left:4.7pt;margin-top:-.35pt;width:11.3pt;height:0;z-index:251662336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7" type="#_x0000_t32" style="position:absolute;margin-left:-5.3pt;margin-top:-.35pt;width:0;height:14.55pt;z-index:251659264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97DB8" w:rsidRPr="00132C6F" w:rsidTr="00132C6F"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8" type="#_x0000_t32" style="position:absolute;margin-left:4.9pt;margin-top:.25pt;width:57.5pt;height:.05pt;z-index:251661312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97DB8" w:rsidRPr="00132C6F" w:rsidTr="00132C6F"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97DB8" w:rsidRPr="00132C6F" w:rsidTr="00132C6F"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97DB8" w:rsidRPr="00132C6F" w:rsidRDefault="00897DB8" w:rsidP="00132C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897DB8" w:rsidRPr="007355C0" w:rsidRDefault="00897DB8" w:rsidP="00151F17">
      <w:pPr>
        <w:tabs>
          <w:tab w:val="left" w:pos="1311"/>
        </w:tabs>
        <w:rPr>
          <w:rFonts w:ascii="Comic Sans MS" w:hAnsi="Comic Sans MS"/>
          <w:sz w:val="24"/>
          <w:szCs w:val="24"/>
        </w:rPr>
      </w:pPr>
      <w:r w:rsidRPr="007355C0">
        <w:rPr>
          <w:rFonts w:ascii="Comic Sans MS" w:hAnsi="Comic Sans MS"/>
          <w:sz w:val="24"/>
          <w:szCs w:val="24"/>
        </w:rPr>
        <w:t xml:space="preserve"> </w:t>
      </w:r>
    </w:p>
    <w:p w:rsidR="00897DB8" w:rsidRPr="007355C0" w:rsidRDefault="00897DB8" w:rsidP="00151F17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897DB8" w:rsidRPr="007355C0" w:rsidRDefault="00897DB8" w:rsidP="00151F17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897DB8" w:rsidRPr="007355C0" w:rsidRDefault="00897DB8" w:rsidP="00151F17">
      <w:pPr>
        <w:tabs>
          <w:tab w:val="left" w:pos="1311"/>
        </w:tabs>
        <w:rPr>
          <w:rFonts w:ascii="Comic Sans MS" w:hAnsi="Comic Sans MS"/>
          <w:sz w:val="24"/>
          <w:szCs w:val="24"/>
        </w:rPr>
      </w:pPr>
    </w:p>
    <w:p w:rsidR="00897DB8" w:rsidRPr="00151F17" w:rsidRDefault="00897DB8" w:rsidP="00151F17">
      <w:pPr>
        <w:tabs>
          <w:tab w:val="left" w:pos="1890"/>
        </w:tabs>
        <w:rPr>
          <w:rFonts w:ascii="Comic Sans MS" w:hAnsi="Comic Sans MS"/>
          <w:b/>
          <w:sz w:val="24"/>
          <w:szCs w:val="24"/>
        </w:rPr>
      </w:pPr>
      <w:r w:rsidRPr="003214DB">
        <w:rPr>
          <w:rFonts w:ascii="Comic Sans MS" w:hAnsi="Comic Sans MS"/>
          <w:b/>
          <w:sz w:val="24"/>
          <w:szCs w:val="24"/>
        </w:rPr>
        <w:t xml:space="preserve">              </w:t>
      </w:r>
      <w:r>
        <w:rPr>
          <w:rFonts w:ascii="Comic Sans MS" w:hAnsi="Comic Sans MS"/>
          <w:b/>
          <w:sz w:val="24"/>
          <w:szCs w:val="24"/>
        </w:rPr>
        <w:t xml:space="preserve">             </w:t>
      </w:r>
    </w:p>
    <w:p w:rsidR="00897DB8" w:rsidRDefault="00897DB8" w:rsidP="003214DB">
      <w:pPr>
        <w:rPr>
          <w:rFonts w:ascii="ALFABET98" w:hAnsi="ALFABET98"/>
          <w:sz w:val="24"/>
        </w:rPr>
      </w:pPr>
    </w:p>
    <w:p w:rsidR="00897DB8" w:rsidRPr="003214DB" w:rsidRDefault="00897DB8" w:rsidP="001B46D9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rect id="_x0000_s1039" style="position:absolute;margin-left:396.85pt;margin-top:40pt;width:57.5pt;height:25.3pt;z-index:251652096"/>
        </w:pict>
      </w:r>
      <w:r>
        <w:rPr>
          <w:rFonts w:ascii="ALFABET98" w:hAnsi="ALFABET98"/>
          <w:sz w:val="24"/>
        </w:rPr>
        <w:t>9</w:t>
      </w:r>
      <w:r w:rsidRPr="00E433E3">
        <w:rPr>
          <w:rFonts w:ascii="ALFABET98" w:hAnsi="ALFABET98"/>
          <w:sz w:val="24"/>
        </w:rPr>
        <w:t xml:space="preserve">. </w:t>
      </w:r>
      <w:r w:rsidRPr="007355C0">
        <w:rPr>
          <w:rFonts w:ascii="Comic Sans MS" w:hAnsi="Comic Sans MS"/>
          <w:sz w:val="24"/>
          <w:szCs w:val="24"/>
        </w:rPr>
        <w:t xml:space="preserve">Kısa kenarı </w:t>
      </w:r>
      <w:smartTag w:uri="urn:schemas-microsoft-com:office:smarttags" w:element="metricconverter">
        <w:smartTagPr>
          <w:attr w:name="ProductID" w:val="28 m"/>
        </w:smartTagPr>
        <w:r w:rsidRPr="007355C0">
          <w:rPr>
            <w:rFonts w:ascii="Comic Sans MS" w:hAnsi="Comic Sans MS"/>
            <w:sz w:val="24"/>
            <w:szCs w:val="24"/>
          </w:rPr>
          <w:t>28 m</w:t>
        </w:r>
      </w:smartTag>
      <w:r w:rsidRPr="007355C0">
        <w:rPr>
          <w:rFonts w:ascii="Comic Sans MS" w:hAnsi="Comic Sans MS"/>
          <w:sz w:val="24"/>
          <w:szCs w:val="24"/>
        </w:rPr>
        <w:t xml:space="preserve">  uzun kenarı </w:t>
      </w:r>
      <w:smartTag w:uri="urn:schemas-microsoft-com:office:smarttags" w:element="metricconverter">
        <w:smartTagPr>
          <w:attr w:name="ProductID" w:val="32 m"/>
        </w:smartTagPr>
        <w:r w:rsidRPr="007355C0">
          <w:rPr>
            <w:rFonts w:ascii="Comic Sans MS" w:hAnsi="Comic Sans MS"/>
            <w:sz w:val="24"/>
            <w:szCs w:val="24"/>
          </w:rPr>
          <w:t>32 m</w:t>
        </w:r>
      </w:smartTag>
      <w:r w:rsidRPr="007355C0">
        <w:rPr>
          <w:rFonts w:ascii="Comic Sans MS" w:hAnsi="Comic Sans MS"/>
          <w:sz w:val="24"/>
          <w:szCs w:val="24"/>
        </w:rPr>
        <w:t xml:space="preserve"> olan dikdörtgen şeklindeki bahçenin çevresine 2 sıra tel döşenmek istiyor. Kaç metre tele ihtiyaç vardır?</w:t>
      </w:r>
      <w:r w:rsidRPr="001B46D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(10p)</w:t>
      </w:r>
    </w:p>
    <w:p w:rsidR="00897DB8" w:rsidRPr="007355C0" w:rsidRDefault="00897DB8" w:rsidP="003214DB">
      <w:pPr>
        <w:rPr>
          <w:rFonts w:ascii="Comic Sans MS" w:hAnsi="Comic Sans MS"/>
          <w:sz w:val="24"/>
          <w:szCs w:val="24"/>
        </w:rPr>
      </w:pPr>
    </w:p>
    <w:p w:rsidR="00897DB8" w:rsidRPr="003214DB" w:rsidRDefault="00897DB8" w:rsidP="00E71925">
      <w:pPr>
        <w:rPr>
          <w:rFonts w:ascii="Comic Sans MS" w:hAnsi="Comic Sans MS"/>
          <w:sz w:val="24"/>
          <w:szCs w:val="24"/>
        </w:rPr>
        <w:sectPr w:rsidR="00897DB8" w:rsidRPr="003214DB" w:rsidSect="00E71925">
          <w:pgSz w:w="11906" w:h="16838"/>
          <w:pgMar w:top="709" w:right="707" w:bottom="426" w:left="709" w:header="708" w:footer="708" w:gutter="0"/>
          <w:cols w:space="708"/>
          <w:docGrid w:linePitch="360"/>
        </w:sectPr>
      </w:pPr>
    </w:p>
    <w:p w:rsidR="00897DB8" w:rsidRDefault="00897DB8" w:rsidP="003214DB">
      <w:pPr>
        <w:rPr>
          <w:rFonts w:ascii="Comic Sans MS" w:hAnsi="Comic Sans MS"/>
          <w:sz w:val="24"/>
          <w:szCs w:val="24"/>
        </w:rPr>
      </w:pPr>
    </w:p>
    <w:p w:rsidR="00897DB8" w:rsidRDefault="00897DB8" w:rsidP="003214D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10.</w:t>
      </w:r>
      <w:r w:rsidRPr="003214D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 şekillerin </w:t>
      </w:r>
      <w:r w:rsidRPr="007355C0">
        <w:rPr>
          <w:rFonts w:ascii="Comic Sans MS" w:hAnsi="Comic Sans MS"/>
          <w:sz w:val="24"/>
          <w:szCs w:val="24"/>
        </w:rPr>
        <w:t xml:space="preserve"> çevresi kaç cm’dir?</w:t>
      </w:r>
    </w:p>
    <w:p w:rsidR="00897DB8" w:rsidRPr="007355C0" w:rsidRDefault="00897DB8" w:rsidP="003214DB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20" o:spid="_x0000_s1040" type="#_x0000_t6" style="position:absolute;margin-left:431.35pt;margin-top:19.1pt;width:104.25pt;height:104.6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" strokecolor="#f79646" strokeweight="2pt">
            <v:textbox>
              <w:txbxContent>
                <w:p w:rsidR="00897DB8" w:rsidRDefault="00897DB8" w:rsidP="008D1780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sz w:val="24"/>
          <w:szCs w:val="24"/>
        </w:rPr>
        <w:t>(8p)</w:t>
      </w:r>
    </w:p>
    <w:p w:rsidR="00897DB8" w:rsidRPr="007355C0" w:rsidRDefault="00897DB8" w:rsidP="003214DB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22" o:spid="_x0000_s1041" type="#_x0000_t15" style="position:absolute;margin-left:304.3pt;margin-top:17.95pt;width:104.25pt;height:1in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" adj="15707" strokecolor="#f79646" strokeweight="2pt">
            <v:textbox>
              <w:txbxContent>
                <w:p w:rsidR="00897DB8" w:rsidRDefault="00897DB8" w:rsidP="008D1780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17" o:spid="_x0000_s1042" type="#_x0000_t56" style="position:absolute;margin-left:161.05pt;margin-top:6.8pt;width:102.75pt;height:87.7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" strokecolor="#f79646" strokeweight="2pt">
            <v:textbox>
              <w:txbxContent>
                <w:p w:rsidR="00897DB8" w:rsidRDefault="00897DB8" w:rsidP="008D1780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32" style="position:absolute;margin-left:25.55pt;margin-top:22.55pt;width:.05pt;height:54.15pt;flip:y;z-index:251646976" o:connectortype="straight" strokeweight="1.5pt"/>
        </w:pict>
      </w:r>
      <w:r>
        <w:rPr>
          <w:noProof/>
          <w:lang w:eastAsia="tr-TR"/>
        </w:rPr>
        <w:pict>
          <v:shape id="_x0000_s1044" type="#_x0000_t32" style="position:absolute;margin-left:77pt;margin-top:22.55pt;width:0;height:29.95pt;z-index:251648000" o:connectortype="straight" strokeweight="1.5pt"/>
        </w:pict>
      </w:r>
      <w:r>
        <w:rPr>
          <w:noProof/>
          <w:lang w:eastAsia="tr-TR"/>
        </w:rPr>
        <w:pict>
          <v:shape id="_x0000_s1045" type="#_x0000_t32" style="position:absolute;margin-left:24.25pt;margin-top:22.55pt;width:52.75pt;height:0;z-index:251645952" o:connectortype="straight" strokeweight="1.5pt"/>
        </w:pict>
      </w:r>
      <w:r w:rsidRPr="007355C0">
        <w:rPr>
          <w:rFonts w:ascii="Comic Sans MS" w:hAnsi="Comic Sans MS"/>
          <w:sz w:val="24"/>
          <w:szCs w:val="24"/>
        </w:rPr>
        <w:t xml:space="preserve">        4cm</w:t>
      </w:r>
      <w:r>
        <w:rPr>
          <w:rFonts w:ascii="Comic Sans MS" w:hAnsi="Comic Sans MS"/>
          <w:sz w:val="24"/>
          <w:szCs w:val="24"/>
        </w:rPr>
        <w:t xml:space="preserve">                                              </w:t>
      </w:r>
    </w:p>
    <w:p w:rsidR="00897DB8" w:rsidRPr="007355C0" w:rsidRDefault="00897DB8" w:rsidP="003214DB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46" type="#_x0000_t32" style="position:absolute;margin-left:119.75pt;margin-top:24.85pt;width:0;height:24.4pt;z-index:251650048" o:connectortype="straight" strokeweight="1.5pt"/>
        </w:pict>
      </w:r>
      <w:r>
        <w:rPr>
          <w:noProof/>
          <w:lang w:eastAsia="tr-TR"/>
        </w:rPr>
        <w:pict>
          <v:shape id="_x0000_s1047" type="#_x0000_t32" style="position:absolute;margin-left:77pt;margin-top:24.85pt;width:42.75pt;height:0;z-index:251649024" o:connectortype="straight" strokeweight="1.5pt"/>
        </w:pict>
      </w:r>
      <w:r w:rsidRPr="007355C0">
        <w:rPr>
          <w:rFonts w:ascii="Comic Sans MS" w:hAnsi="Comic Sans MS"/>
          <w:sz w:val="24"/>
          <w:szCs w:val="24"/>
        </w:rPr>
        <w:t xml:space="preserve">                         3cm</w:t>
      </w:r>
      <w:r>
        <w:rPr>
          <w:rFonts w:ascii="Comic Sans MS" w:hAnsi="Comic Sans MS"/>
          <w:sz w:val="24"/>
          <w:szCs w:val="24"/>
        </w:rPr>
        <w:t xml:space="preserve">                  </w:t>
      </w:r>
      <w:r w:rsidRPr="007355C0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                                 </w:t>
      </w:r>
    </w:p>
    <w:p w:rsidR="00897DB8" w:rsidRPr="007355C0" w:rsidRDefault="00897DB8" w:rsidP="003214DB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48" type="#_x0000_t32" style="position:absolute;margin-left:25.6pt;margin-top:21.4pt;width:95.5pt;height:0;z-index:251651072" o:connectortype="straight" strokeweight="1.5pt"/>
        </w:pict>
      </w:r>
      <w:r w:rsidRPr="007355C0">
        <w:rPr>
          <w:rFonts w:ascii="Comic Sans MS" w:hAnsi="Comic Sans MS"/>
          <w:sz w:val="24"/>
          <w:szCs w:val="24"/>
        </w:rPr>
        <w:t>7cm                              2cm</w:t>
      </w:r>
    </w:p>
    <w:p w:rsidR="00897DB8" w:rsidRPr="007355C0" w:rsidRDefault="00897DB8" w:rsidP="003214DB">
      <w:pPr>
        <w:rPr>
          <w:rFonts w:ascii="Comic Sans MS" w:hAnsi="Comic Sans MS"/>
          <w:sz w:val="24"/>
          <w:szCs w:val="24"/>
        </w:rPr>
      </w:pPr>
      <w:r w:rsidRPr="007355C0">
        <w:rPr>
          <w:rFonts w:ascii="Comic Sans MS" w:hAnsi="Comic Sans MS"/>
          <w:sz w:val="24"/>
          <w:szCs w:val="24"/>
        </w:rPr>
        <w:t xml:space="preserve">                  12cm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</w:t>
      </w:r>
    </w:p>
    <w:p w:rsidR="00897DB8" w:rsidRDefault="00897DB8" w:rsidP="00A45732">
      <w:pPr>
        <w:spacing w:after="0"/>
        <w:rPr>
          <w:rFonts w:ascii="Comic Sans MS" w:hAnsi="Comic Sans MS"/>
          <w:sz w:val="24"/>
          <w:szCs w:val="24"/>
        </w:rPr>
      </w:pPr>
    </w:p>
    <w:p w:rsidR="00897DB8" w:rsidRPr="003214DB" w:rsidRDefault="00897DB8" w:rsidP="001B46D9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rect id="_x0000_s1049" style="position:absolute;margin-left:274.45pt;margin-top:4.95pt;width:58pt;height:53.95pt;z-index:251666432"/>
        </w:pict>
      </w:r>
      <w:r>
        <w:rPr>
          <w:rFonts w:ascii="Comic Sans MS" w:hAnsi="Comic Sans MS"/>
          <w:sz w:val="24"/>
          <w:szCs w:val="24"/>
        </w:rPr>
        <w:t xml:space="preserve">11. Çevresi </w:t>
      </w:r>
      <w:smartTag w:uri="urn:schemas-microsoft-com:office:smarttags" w:element="metricconverter">
        <w:smartTagPr>
          <w:attr w:name="ProductID" w:val="48 cm"/>
        </w:smartTagPr>
        <w:r>
          <w:rPr>
            <w:rFonts w:ascii="Comic Sans MS" w:hAnsi="Comic Sans MS"/>
            <w:sz w:val="24"/>
            <w:szCs w:val="24"/>
          </w:rPr>
          <w:t>48 cm</w:t>
        </w:r>
      </w:smartTag>
      <w:r>
        <w:rPr>
          <w:rFonts w:ascii="Comic Sans MS" w:hAnsi="Comic Sans MS"/>
          <w:sz w:val="24"/>
          <w:szCs w:val="24"/>
        </w:rPr>
        <w:t xml:space="preserve"> olan karenin bir kenarı kaç cm’dir?</w:t>
      </w:r>
      <w:r w:rsidRPr="001B46D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(10p)</w:t>
      </w:r>
    </w:p>
    <w:p w:rsidR="00897DB8" w:rsidRDefault="00897DB8" w:rsidP="00A45732">
      <w:pPr>
        <w:spacing w:after="0"/>
        <w:rPr>
          <w:rFonts w:ascii="Comic Sans MS" w:hAnsi="Comic Sans MS"/>
          <w:sz w:val="24"/>
          <w:szCs w:val="24"/>
        </w:rPr>
      </w:pPr>
    </w:p>
    <w:p w:rsidR="00897DB8" w:rsidRDefault="00897DB8" w:rsidP="00A45732">
      <w:pPr>
        <w:spacing w:after="0"/>
        <w:rPr>
          <w:rFonts w:ascii="Comic Sans MS" w:hAnsi="Comic Sans MS"/>
          <w:sz w:val="24"/>
          <w:szCs w:val="24"/>
        </w:rPr>
      </w:pPr>
    </w:p>
    <w:p w:rsidR="00897DB8" w:rsidRDefault="00897DB8" w:rsidP="00A45732">
      <w:pPr>
        <w:spacing w:after="0"/>
        <w:rPr>
          <w:rFonts w:ascii="Comic Sans MS" w:hAnsi="Comic Sans MS"/>
          <w:sz w:val="24"/>
          <w:szCs w:val="24"/>
        </w:rPr>
      </w:pPr>
    </w:p>
    <w:p w:rsidR="00897DB8" w:rsidRPr="003214DB" w:rsidRDefault="00897DB8" w:rsidP="00A4573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12.</w:t>
      </w:r>
      <w:r w:rsidRPr="001B46D9">
        <w:rPr>
          <w:rFonts w:ascii="Times New Roman" w:hAnsi="Times New Roman"/>
          <w:noProof/>
          <w:lang w:eastAsia="tr-TR"/>
        </w:rPr>
        <w:t xml:space="preserve"> </w:t>
      </w:r>
      <w:r>
        <w:rPr>
          <w:rFonts w:ascii="Times New Roman" w:hAnsi="Times New Roman"/>
          <w:noProof/>
          <w:lang w:eastAsia="tr-TR"/>
        </w:rPr>
        <w:t xml:space="preserve"> </w:t>
      </w:r>
      <w:r w:rsidRPr="00132C6F">
        <w:rPr>
          <w:rFonts w:ascii="Times New Roman" w:hAnsi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5" o:spid="_x0000_i1025" type="#_x0000_t75" style="width:242.25pt;height:79.5pt;visibility:visible">
            <v:imagedata r:id="rId6" o:title=""/>
          </v:shape>
        </w:pict>
      </w:r>
    </w:p>
    <w:sectPr w:rsidR="00897DB8" w:rsidRPr="003214DB" w:rsidSect="00BF1FD7">
      <w:type w:val="continuous"/>
      <w:pgSz w:w="11906" w:h="16838"/>
      <w:pgMar w:top="709" w:right="707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6355E"/>
    <w:multiLevelType w:val="hybridMultilevel"/>
    <w:tmpl w:val="B64C349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23051D"/>
    <w:multiLevelType w:val="hybridMultilevel"/>
    <w:tmpl w:val="F4C4AC5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6B35"/>
    <w:rsid w:val="000003F8"/>
    <w:rsid w:val="00002E18"/>
    <w:rsid w:val="000050A5"/>
    <w:rsid w:val="0000589D"/>
    <w:rsid w:val="000070F9"/>
    <w:rsid w:val="00014245"/>
    <w:rsid w:val="0001454A"/>
    <w:rsid w:val="00016735"/>
    <w:rsid w:val="0002046F"/>
    <w:rsid w:val="0002796A"/>
    <w:rsid w:val="00030947"/>
    <w:rsid w:val="00030DE7"/>
    <w:rsid w:val="000408F3"/>
    <w:rsid w:val="00044163"/>
    <w:rsid w:val="00044514"/>
    <w:rsid w:val="00044829"/>
    <w:rsid w:val="00050308"/>
    <w:rsid w:val="0005166F"/>
    <w:rsid w:val="000547E5"/>
    <w:rsid w:val="00055E32"/>
    <w:rsid w:val="0005615E"/>
    <w:rsid w:val="00056B20"/>
    <w:rsid w:val="00061DB8"/>
    <w:rsid w:val="00063398"/>
    <w:rsid w:val="00063EB7"/>
    <w:rsid w:val="0006428E"/>
    <w:rsid w:val="00066F6E"/>
    <w:rsid w:val="00073BBE"/>
    <w:rsid w:val="00076C41"/>
    <w:rsid w:val="00082AE9"/>
    <w:rsid w:val="000855B2"/>
    <w:rsid w:val="0009142D"/>
    <w:rsid w:val="00093150"/>
    <w:rsid w:val="00093FF4"/>
    <w:rsid w:val="00095D17"/>
    <w:rsid w:val="00096A83"/>
    <w:rsid w:val="000A0845"/>
    <w:rsid w:val="000A4173"/>
    <w:rsid w:val="000A4296"/>
    <w:rsid w:val="000A651D"/>
    <w:rsid w:val="000A73B3"/>
    <w:rsid w:val="000A7C02"/>
    <w:rsid w:val="000B044E"/>
    <w:rsid w:val="000B1CFD"/>
    <w:rsid w:val="000B6B7F"/>
    <w:rsid w:val="000B6E75"/>
    <w:rsid w:val="000B7DE2"/>
    <w:rsid w:val="000C2539"/>
    <w:rsid w:val="000C3C58"/>
    <w:rsid w:val="000D0AE3"/>
    <w:rsid w:val="000D4519"/>
    <w:rsid w:val="000D48F1"/>
    <w:rsid w:val="000D4C52"/>
    <w:rsid w:val="000D516A"/>
    <w:rsid w:val="000D6C92"/>
    <w:rsid w:val="000E6A52"/>
    <w:rsid w:val="000E6CFD"/>
    <w:rsid w:val="000F0502"/>
    <w:rsid w:val="000F1034"/>
    <w:rsid w:val="000F1432"/>
    <w:rsid w:val="000F2A70"/>
    <w:rsid w:val="000F3A67"/>
    <w:rsid w:val="000F7C66"/>
    <w:rsid w:val="000F7D75"/>
    <w:rsid w:val="00100DF0"/>
    <w:rsid w:val="00101295"/>
    <w:rsid w:val="001046E3"/>
    <w:rsid w:val="001079BF"/>
    <w:rsid w:val="001114B0"/>
    <w:rsid w:val="001114B4"/>
    <w:rsid w:val="00111D38"/>
    <w:rsid w:val="00113F63"/>
    <w:rsid w:val="00116038"/>
    <w:rsid w:val="0011728F"/>
    <w:rsid w:val="00123E5D"/>
    <w:rsid w:val="00132C6F"/>
    <w:rsid w:val="00134F3F"/>
    <w:rsid w:val="001357AD"/>
    <w:rsid w:val="00135860"/>
    <w:rsid w:val="00135FEE"/>
    <w:rsid w:val="00141B33"/>
    <w:rsid w:val="001449AE"/>
    <w:rsid w:val="00145772"/>
    <w:rsid w:val="00151309"/>
    <w:rsid w:val="00151DB7"/>
    <w:rsid w:val="00151F17"/>
    <w:rsid w:val="00155A88"/>
    <w:rsid w:val="001560AC"/>
    <w:rsid w:val="001627E5"/>
    <w:rsid w:val="0016474E"/>
    <w:rsid w:val="00173EDF"/>
    <w:rsid w:val="001743D9"/>
    <w:rsid w:val="00175164"/>
    <w:rsid w:val="001771ED"/>
    <w:rsid w:val="00183288"/>
    <w:rsid w:val="00196671"/>
    <w:rsid w:val="00197BDE"/>
    <w:rsid w:val="001A22E1"/>
    <w:rsid w:val="001A2662"/>
    <w:rsid w:val="001A320B"/>
    <w:rsid w:val="001A544E"/>
    <w:rsid w:val="001A5630"/>
    <w:rsid w:val="001B2AB0"/>
    <w:rsid w:val="001B3C60"/>
    <w:rsid w:val="001B46D9"/>
    <w:rsid w:val="001B624F"/>
    <w:rsid w:val="001C10C8"/>
    <w:rsid w:val="001C150F"/>
    <w:rsid w:val="001C26C2"/>
    <w:rsid w:val="001C5E23"/>
    <w:rsid w:val="001D1E2E"/>
    <w:rsid w:val="001D5540"/>
    <w:rsid w:val="001E2003"/>
    <w:rsid w:val="001E716F"/>
    <w:rsid w:val="001F037F"/>
    <w:rsid w:val="001F30A4"/>
    <w:rsid w:val="001F4E3B"/>
    <w:rsid w:val="001F5B7A"/>
    <w:rsid w:val="001F69D1"/>
    <w:rsid w:val="001F7211"/>
    <w:rsid w:val="00206A1F"/>
    <w:rsid w:val="0021217C"/>
    <w:rsid w:val="00220322"/>
    <w:rsid w:val="00227032"/>
    <w:rsid w:val="00227388"/>
    <w:rsid w:val="00232469"/>
    <w:rsid w:val="002344F4"/>
    <w:rsid w:val="00235E56"/>
    <w:rsid w:val="00235F5D"/>
    <w:rsid w:val="002405C4"/>
    <w:rsid w:val="00245D24"/>
    <w:rsid w:val="0025292E"/>
    <w:rsid w:val="0026099C"/>
    <w:rsid w:val="00261B55"/>
    <w:rsid w:val="00262DD9"/>
    <w:rsid w:val="00271E5D"/>
    <w:rsid w:val="002720C2"/>
    <w:rsid w:val="00277CD2"/>
    <w:rsid w:val="00293198"/>
    <w:rsid w:val="00293417"/>
    <w:rsid w:val="00293DB1"/>
    <w:rsid w:val="002943F4"/>
    <w:rsid w:val="002A0740"/>
    <w:rsid w:val="002A33FC"/>
    <w:rsid w:val="002A501D"/>
    <w:rsid w:val="002A67DC"/>
    <w:rsid w:val="002B487F"/>
    <w:rsid w:val="002B4BB0"/>
    <w:rsid w:val="002B7048"/>
    <w:rsid w:val="002C050E"/>
    <w:rsid w:val="002C1114"/>
    <w:rsid w:val="002C1A75"/>
    <w:rsid w:val="002C1D54"/>
    <w:rsid w:val="002C3041"/>
    <w:rsid w:val="002C67D0"/>
    <w:rsid w:val="002C77E3"/>
    <w:rsid w:val="002D0F2D"/>
    <w:rsid w:val="002D4823"/>
    <w:rsid w:val="002D6E9C"/>
    <w:rsid w:val="002F0C4C"/>
    <w:rsid w:val="002F290D"/>
    <w:rsid w:val="002F3940"/>
    <w:rsid w:val="002F3D73"/>
    <w:rsid w:val="002F54F2"/>
    <w:rsid w:val="002F7ADF"/>
    <w:rsid w:val="00300EB2"/>
    <w:rsid w:val="003069AA"/>
    <w:rsid w:val="00307A64"/>
    <w:rsid w:val="00310CDF"/>
    <w:rsid w:val="00312415"/>
    <w:rsid w:val="00314247"/>
    <w:rsid w:val="003210CC"/>
    <w:rsid w:val="003214DB"/>
    <w:rsid w:val="00322353"/>
    <w:rsid w:val="0032296D"/>
    <w:rsid w:val="0032363E"/>
    <w:rsid w:val="003251D8"/>
    <w:rsid w:val="003257FE"/>
    <w:rsid w:val="00327D19"/>
    <w:rsid w:val="0033050D"/>
    <w:rsid w:val="0033111D"/>
    <w:rsid w:val="0034008C"/>
    <w:rsid w:val="00342E87"/>
    <w:rsid w:val="00351E63"/>
    <w:rsid w:val="00352C23"/>
    <w:rsid w:val="00353253"/>
    <w:rsid w:val="00357035"/>
    <w:rsid w:val="00357A30"/>
    <w:rsid w:val="00363C2C"/>
    <w:rsid w:val="0036685C"/>
    <w:rsid w:val="00372BAB"/>
    <w:rsid w:val="00373DAD"/>
    <w:rsid w:val="0037563E"/>
    <w:rsid w:val="0037578A"/>
    <w:rsid w:val="00376D75"/>
    <w:rsid w:val="003826EE"/>
    <w:rsid w:val="00383DBC"/>
    <w:rsid w:val="00383F93"/>
    <w:rsid w:val="00385121"/>
    <w:rsid w:val="00387AFF"/>
    <w:rsid w:val="003967D8"/>
    <w:rsid w:val="003A3B3E"/>
    <w:rsid w:val="003A4840"/>
    <w:rsid w:val="003A7557"/>
    <w:rsid w:val="003B2890"/>
    <w:rsid w:val="003B403C"/>
    <w:rsid w:val="003B4078"/>
    <w:rsid w:val="003B4A82"/>
    <w:rsid w:val="003C309E"/>
    <w:rsid w:val="003D50E2"/>
    <w:rsid w:val="003D6DD8"/>
    <w:rsid w:val="003E3F7B"/>
    <w:rsid w:val="003E7188"/>
    <w:rsid w:val="003E72BE"/>
    <w:rsid w:val="003F2065"/>
    <w:rsid w:val="003F2EA4"/>
    <w:rsid w:val="003F7A77"/>
    <w:rsid w:val="00405F30"/>
    <w:rsid w:val="004138C5"/>
    <w:rsid w:val="00430876"/>
    <w:rsid w:val="00436837"/>
    <w:rsid w:val="00437FC7"/>
    <w:rsid w:val="00440E8F"/>
    <w:rsid w:val="004456BD"/>
    <w:rsid w:val="00446556"/>
    <w:rsid w:val="00461FE9"/>
    <w:rsid w:val="00465B89"/>
    <w:rsid w:val="00470B0F"/>
    <w:rsid w:val="00471433"/>
    <w:rsid w:val="004826AC"/>
    <w:rsid w:val="00482A96"/>
    <w:rsid w:val="00483446"/>
    <w:rsid w:val="00483C7D"/>
    <w:rsid w:val="0048733D"/>
    <w:rsid w:val="00492438"/>
    <w:rsid w:val="004933C2"/>
    <w:rsid w:val="004A38A7"/>
    <w:rsid w:val="004A4294"/>
    <w:rsid w:val="004A6436"/>
    <w:rsid w:val="004B0DA7"/>
    <w:rsid w:val="004C1284"/>
    <w:rsid w:val="004C3D29"/>
    <w:rsid w:val="004D7352"/>
    <w:rsid w:val="004E643A"/>
    <w:rsid w:val="004F523E"/>
    <w:rsid w:val="004F7173"/>
    <w:rsid w:val="00505BFC"/>
    <w:rsid w:val="00510FD6"/>
    <w:rsid w:val="00511646"/>
    <w:rsid w:val="00511FBC"/>
    <w:rsid w:val="00512535"/>
    <w:rsid w:val="00512542"/>
    <w:rsid w:val="00512970"/>
    <w:rsid w:val="00512E92"/>
    <w:rsid w:val="00513996"/>
    <w:rsid w:val="00516EF3"/>
    <w:rsid w:val="005177D2"/>
    <w:rsid w:val="00520002"/>
    <w:rsid w:val="005258D3"/>
    <w:rsid w:val="00525D94"/>
    <w:rsid w:val="00533C2B"/>
    <w:rsid w:val="005367EC"/>
    <w:rsid w:val="005372C0"/>
    <w:rsid w:val="00540335"/>
    <w:rsid w:val="0055366C"/>
    <w:rsid w:val="0055622A"/>
    <w:rsid w:val="00565E7B"/>
    <w:rsid w:val="00565F2F"/>
    <w:rsid w:val="00570939"/>
    <w:rsid w:val="00570C2B"/>
    <w:rsid w:val="00574D22"/>
    <w:rsid w:val="00575333"/>
    <w:rsid w:val="005831BB"/>
    <w:rsid w:val="0058470F"/>
    <w:rsid w:val="00586A0E"/>
    <w:rsid w:val="005943D6"/>
    <w:rsid w:val="00596C8A"/>
    <w:rsid w:val="00597B52"/>
    <w:rsid w:val="00597E1E"/>
    <w:rsid w:val="005A0BE1"/>
    <w:rsid w:val="005A425B"/>
    <w:rsid w:val="005A7E28"/>
    <w:rsid w:val="005B2302"/>
    <w:rsid w:val="005B25F3"/>
    <w:rsid w:val="005B3EE4"/>
    <w:rsid w:val="005C2345"/>
    <w:rsid w:val="005C51E2"/>
    <w:rsid w:val="005D3B3B"/>
    <w:rsid w:val="005D70C1"/>
    <w:rsid w:val="005E340D"/>
    <w:rsid w:val="005E7846"/>
    <w:rsid w:val="005F2F9D"/>
    <w:rsid w:val="005F7073"/>
    <w:rsid w:val="006019FA"/>
    <w:rsid w:val="00602E69"/>
    <w:rsid w:val="00606597"/>
    <w:rsid w:val="00611D1A"/>
    <w:rsid w:val="00612515"/>
    <w:rsid w:val="00614B31"/>
    <w:rsid w:val="006158C6"/>
    <w:rsid w:val="00622710"/>
    <w:rsid w:val="006304C2"/>
    <w:rsid w:val="00630D68"/>
    <w:rsid w:val="006324F6"/>
    <w:rsid w:val="006378EC"/>
    <w:rsid w:val="00637BC1"/>
    <w:rsid w:val="0064326E"/>
    <w:rsid w:val="0064518D"/>
    <w:rsid w:val="00647098"/>
    <w:rsid w:val="0066016E"/>
    <w:rsid w:val="0066372D"/>
    <w:rsid w:val="00663995"/>
    <w:rsid w:val="0066510C"/>
    <w:rsid w:val="0066650D"/>
    <w:rsid w:val="00666F43"/>
    <w:rsid w:val="00671E13"/>
    <w:rsid w:val="00673703"/>
    <w:rsid w:val="00676933"/>
    <w:rsid w:val="0067792B"/>
    <w:rsid w:val="00680160"/>
    <w:rsid w:val="00685BDE"/>
    <w:rsid w:val="006877D2"/>
    <w:rsid w:val="0069516E"/>
    <w:rsid w:val="006973F9"/>
    <w:rsid w:val="006A5D85"/>
    <w:rsid w:val="006A629F"/>
    <w:rsid w:val="006A7EC3"/>
    <w:rsid w:val="006B0DAD"/>
    <w:rsid w:val="006B2221"/>
    <w:rsid w:val="006B3E45"/>
    <w:rsid w:val="006C6789"/>
    <w:rsid w:val="006D1DA7"/>
    <w:rsid w:val="006D2888"/>
    <w:rsid w:val="006D33D3"/>
    <w:rsid w:val="006D3F27"/>
    <w:rsid w:val="006E4125"/>
    <w:rsid w:val="006E5AA3"/>
    <w:rsid w:val="006F1D45"/>
    <w:rsid w:val="006F652D"/>
    <w:rsid w:val="00700CC1"/>
    <w:rsid w:val="007023DC"/>
    <w:rsid w:val="007076AD"/>
    <w:rsid w:val="0070787B"/>
    <w:rsid w:val="00713B40"/>
    <w:rsid w:val="00726D4C"/>
    <w:rsid w:val="007313EB"/>
    <w:rsid w:val="0073332C"/>
    <w:rsid w:val="007355C0"/>
    <w:rsid w:val="00735811"/>
    <w:rsid w:val="00736405"/>
    <w:rsid w:val="00736662"/>
    <w:rsid w:val="00737158"/>
    <w:rsid w:val="0074778C"/>
    <w:rsid w:val="00755DA2"/>
    <w:rsid w:val="00760777"/>
    <w:rsid w:val="007634A4"/>
    <w:rsid w:val="007649C6"/>
    <w:rsid w:val="007700D9"/>
    <w:rsid w:val="00772893"/>
    <w:rsid w:val="00773B8A"/>
    <w:rsid w:val="00774BF7"/>
    <w:rsid w:val="00787F8C"/>
    <w:rsid w:val="00790140"/>
    <w:rsid w:val="00791206"/>
    <w:rsid w:val="007A0590"/>
    <w:rsid w:val="007A1950"/>
    <w:rsid w:val="007A2660"/>
    <w:rsid w:val="007A7481"/>
    <w:rsid w:val="007B602B"/>
    <w:rsid w:val="007B62FC"/>
    <w:rsid w:val="007B6BBC"/>
    <w:rsid w:val="007C27BF"/>
    <w:rsid w:val="007C33B1"/>
    <w:rsid w:val="007C4491"/>
    <w:rsid w:val="007C5819"/>
    <w:rsid w:val="007C6DC0"/>
    <w:rsid w:val="007D07D0"/>
    <w:rsid w:val="007D3B58"/>
    <w:rsid w:val="007D4917"/>
    <w:rsid w:val="007D4A7C"/>
    <w:rsid w:val="007E222B"/>
    <w:rsid w:val="007E7B33"/>
    <w:rsid w:val="007F008E"/>
    <w:rsid w:val="007F28E7"/>
    <w:rsid w:val="007F6579"/>
    <w:rsid w:val="007F6B18"/>
    <w:rsid w:val="00800F4C"/>
    <w:rsid w:val="008034AF"/>
    <w:rsid w:val="00804E87"/>
    <w:rsid w:val="00805812"/>
    <w:rsid w:val="00806B67"/>
    <w:rsid w:val="00810FAC"/>
    <w:rsid w:val="0082337C"/>
    <w:rsid w:val="008247F3"/>
    <w:rsid w:val="008252B6"/>
    <w:rsid w:val="0082596E"/>
    <w:rsid w:val="00832B67"/>
    <w:rsid w:val="0083357C"/>
    <w:rsid w:val="008348DE"/>
    <w:rsid w:val="008375A2"/>
    <w:rsid w:val="00840A12"/>
    <w:rsid w:val="008426D6"/>
    <w:rsid w:val="0084348F"/>
    <w:rsid w:val="008467CA"/>
    <w:rsid w:val="0084762A"/>
    <w:rsid w:val="0085267C"/>
    <w:rsid w:val="0085340B"/>
    <w:rsid w:val="00853D57"/>
    <w:rsid w:val="008555E6"/>
    <w:rsid w:val="00860786"/>
    <w:rsid w:val="00863662"/>
    <w:rsid w:val="00867275"/>
    <w:rsid w:val="00871B14"/>
    <w:rsid w:val="00873F01"/>
    <w:rsid w:val="00887122"/>
    <w:rsid w:val="00897DB8"/>
    <w:rsid w:val="008B4586"/>
    <w:rsid w:val="008B4852"/>
    <w:rsid w:val="008B57C6"/>
    <w:rsid w:val="008B6BEF"/>
    <w:rsid w:val="008B7862"/>
    <w:rsid w:val="008B7CB0"/>
    <w:rsid w:val="008C1DBB"/>
    <w:rsid w:val="008C3A55"/>
    <w:rsid w:val="008C4828"/>
    <w:rsid w:val="008D061C"/>
    <w:rsid w:val="008D1780"/>
    <w:rsid w:val="008D5546"/>
    <w:rsid w:val="008D57AF"/>
    <w:rsid w:val="008D6B35"/>
    <w:rsid w:val="008E2AE2"/>
    <w:rsid w:val="008E59FA"/>
    <w:rsid w:val="008E60E5"/>
    <w:rsid w:val="008F1E36"/>
    <w:rsid w:val="008F5D2F"/>
    <w:rsid w:val="008F5E0C"/>
    <w:rsid w:val="008F61BB"/>
    <w:rsid w:val="008F6AC9"/>
    <w:rsid w:val="00902F46"/>
    <w:rsid w:val="009045AF"/>
    <w:rsid w:val="0090689F"/>
    <w:rsid w:val="0092087E"/>
    <w:rsid w:val="00921EF6"/>
    <w:rsid w:val="009311FE"/>
    <w:rsid w:val="0093603D"/>
    <w:rsid w:val="00936874"/>
    <w:rsid w:val="009374BF"/>
    <w:rsid w:val="00937A66"/>
    <w:rsid w:val="00941A7A"/>
    <w:rsid w:val="009427B1"/>
    <w:rsid w:val="0094542E"/>
    <w:rsid w:val="00950525"/>
    <w:rsid w:val="00954F44"/>
    <w:rsid w:val="009563BC"/>
    <w:rsid w:val="00962DEB"/>
    <w:rsid w:val="009639C3"/>
    <w:rsid w:val="0096527D"/>
    <w:rsid w:val="009725D1"/>
    <w:rsid w:val="00974ED5"/>
    <w:rsid w:val="009819E5"/>
    <w:rsid w:val="00982B30"/>
    <w:rsid w:val="00983982"/>
    <w:rsid w:val="00987871"/>
    <w:rsid w:val="009927FA"/>
    <w:rsid w:val="0099490C"/>
    <w:rsid w:val="009A298A"/>
    <w:rsid w:val="009A2BBC"/>
    <w:rsid w:val="009A2E81"/>
    <w:rsid w:val="009A30C5"/>
    <w:rsid w:val="009A3333"/>
    <w:rsid w:val="009A47B9"/>
    <w:rsid w:val="009B1692"/>
    <w:rsid w:val="009B7FEE"/>
    <w:rsid w:val="009C178C"/>
    <w:rsid w:val="009C4B5A"/>
    <w:rsid w:val="009D0364"/>
    <w:rsid w:val="009D3C2E"/>
    <w:rsid w:val="009D6D24"/>
    <w:rsid w:val="009E3708"/>
    <w:rsid w:val="009E5859"/>
    <w:rsid w:val="009E6144"/>
    <w:rsid w:val="009E6805"/>
    <w:rsid w:val="009F0F5A"/>
    <w:rsid w:val="009F2AFC"/>
    <w:rsid w:val="009F6A46"/>
    <w:rsid w:val="00A0038E"/>
    <w:rsid w:val="00A00FC8"/>
    <w:rsid w:val="00A036B3"/>
    <w:rsid w:val="00A05A6D"/>
    <w:rsid w:val="00A079C2"/>
    <w:rsid w:val="00A10ACD"/>
    <w:rsid w:val="00A112E0"/>
    <w:rsid w:val="00A114ED"/>
    <w:rsid w:val="00A164A8"/>
    <w:rsid w:val="00A22B5B"/>
    <w:rsid w:val="00A27027"/>
    <w:rsid w:val="00A408EB"/>
    <w:rsid w:val="00A44294"/>
    <w:rsid w:val="00A45732"/>
    <w:rsid w:val="00A51E5F"/>
    <w:rsid w:val="00A547FD"/>
    <w:rsid w:val="00A54DD9"/>
    <w:rsid w:val="00A55089"/>
    <w:rsid w:val="00A56826"/>
    <w:rsid w:val="00A637B4"/>
    <w:rsid w:val="00A67F1A"/>
    <w:rsid w:val="00A70322"/>
    <w:rsid w:val="00A71C91"/>
    <w:rsid w:val="00A72F25"/>
    <w:rsid w:val="00A7359E"/>
    <w:rsid w:val="00A7491C"/>
    <w:rsid w:val="00A75833"/>
    <w:rsid w:val="00A75A8E"/>
    <w:rsid w:val="00A763BE"/>
    <w:rsid w:val="00A82AAC"/>
    <w:rsid w:val="00A853E3"/>
    <w:rsid w:val="00A9084C"/>
    <w:rsid w:val="00A9125B"/>
    <w:rsid w:val="00A9130D"/>
    <w:rsid w:val="00A974E1"/>
    <w:rsid w:val="00AA1273"/>
    <w:rsid w:val="00AA3463"/>
    <w:rsid w:val="00AA6F6C"/>
    <w:rsid w:val="00AB2115"/>
    <w:rsid w:val="00AB5990"/>
    <w:rsid w:val="00AB5BDF"/>
    <w:rsid w:val="00AB6CBC"/>
    <w:rsid w:val="00AD4511"/>
    <w:rsid w:val="00AE61E7"/>
    <w:rsid w:val="00AF09DE"/>
    <w:rsid w:val="00AF5BF6"/>
    <w:rsid w:val="00B02564"/>
    <w:rsid w:val="00B05DD8"/>
    <w:rsid w:val="00B12DEA"/>
    <w:rsid w:val="00B14822"/>
    <w:rsid w:val="00B1679D"/>
    <w:rsid w:val="00B174D3"/>
    <w:rsid w:val="00B22E42"/>
    <w:rsid w:val="00B233E6"/>
    <w:rsid w:val="00B3219C"/>
    <w:rsid w:val="00B322AB"/>
    <w:rsid w:val="00B35683"/>
    <w:rsid w:val="00B4291A"/>
    <w:rsid w:val="00B5135A"/>
    <w:rsid w:val="00B54CB5"/>
    <w:rsid w:val="00B6236C"/>
    <w:rsid w:val="00B62A80"/>
    <w:rsid w:val="00B639E8"/>
    <w:rsid w:val="00B63F72"/>
    <w:rsid w:val="00B71149"/>
    <w:rsid w:val="00B92CBD"/>
    <w:rsid w:val="00B92CD0"/>
    <w:rsid w:val="00BA5BA0"/>
    <w:rsid w:val="00BB5FDC"/>
    <w:rsid w:val="00BB6214"/>
    <w:rsid w:val="00BC0FC0"/>
    <w:rsid w:val="00BC2640"/>
    <w:rsid w:val="00BC2DCC"/>
    <w:rsid w:val="00BC6CF3"/>
    <w:rsid w:val="00BD076C"/>
    <w:rsid w:val="00BD52EE"/>
    <w:rsid w:val="00BE132D"/>
    <w:rsid w:val="00BE1632"/>
    <w:rsid w:val="00BE1AF7"/>
    <w:rsid w:val="00BE213C"/>
    <w:rsid w:val="00BE3EFE"/>
    <w:rsid w:val="00BF0AB1"/>
    <w:rsid w:val="00BF0E0A"/>
    <w:rsid w:val="00BF1FD7"/>
    <w:rsid w:val="00BF3F24"/>
    <w:rsid w:val="00BF5FA3"/>
    <w:rsid w:val="00C01FCA"/>
    <w:rsid w:val="00C02FFD"/>
    <w:rsid w:val="00C12C2E"/>
    <w:rsid w:val="00C12D6F"/>
    <w:rsid w:val="00C22C3B"/>
    <w:rsid w:val="00C2406E"/>
    <w:rsid w:val="00C30327"/>
    <w:rsid w:val="00C3300B"/>
    <w:rsid w:val="00C40305"/>
    <w:rsid w:val="00C4082B"/>
    <w:rsid w:val="00C421C2"/>
    <w:rsid w:val="00C44CF5"/>
    <w:rsid w:val="00C47289"/>
    <w:rsid w:val="00C53064"/>
    <w:rsid w:val="00C5322F"/>
    <w:rsid w:val="00C53FBA"/>
    <w:rsid w:val="00C578EB"/>
    <w:rsid w:val="00C60292"/>
    <w:rsid w:val="00C603EB"/>
    <w:rsid w:val="00C64232"/>
    <w:rsid w:val="00C678E9"/>
    <w:rsid w:val="00C73156"/>
    <w:rsid w:val="00C7564B"/>
    <w:rsid w:val="00C76353"/>
    <w:rsid w:val="00C80194"/>
    <w:rsid w:val="00C83634"/>
    <w:rsid w:val="00C846B4"/>
    <w:rsid w:val="00C875B0"/>
    <w:rsid w:val="00C9060B"/>
    <w:rsid w:val="00C93CC6"/>
    <w:rsid w:val="00C96413"/>
    <w:rsid w:val="00CA24E8"/>
    <w:rsid w:val="00CA2CB4"/>
    <w:rsid w:val="00CA2DBB"/>
    <w:rsid w:val="00CA4ADA"/>
    <w:rsid w:val="00CA4D3E"/>
    <w:rsid w:val="00CA6B35"/>
    <w:rsid w:val="00CB4B62"/>
    <w:rsid w:val="00CB5AF1"/>
    <w:rsid w:val="00CC4105"/>
    <w:rsid w:val="00CC570C"/>
    <w:rsid w:val="00CD0BAA"/>
    <w:rsid w:val="00CE0B78"/>
    <w:rsid w:val="00CE7C01"/>
    <w:rsid w:val="00D110F9"/>
    <w:rsid w:val="00D22287"/>
    <w:rsid w:val="00D22AAB"/>
    <w:rsid w:val="00D2658C"/>
    <w:rsid w:val="00D32BEA"/>
    <w:rsid w:val="00D35002"/>
    <w:rsid w:val="00D406C5"/>
    <w:rsid w:val="00D46303"/>
    <w:rsid w:val="00D47921"/>
    <w:rsid w:val="00D60008"/>
    <w:rsid w:val="00D606BC"/>
    <w:rsid w:val="00D700EB"/>
    <w:rsid w:val="00D727C4"/>
    <w:rsid w:val="00D75933"/>
    <w:rsid w:val="00D76A64"/>
    <w:rsid w:val="00D77030"/>
    <w:rsid w:val="00D809B1"/>
    <w:rsid w:val="00D81BD7"/>
    <w:rsid w:val="00D81F15"/>
    <w:rsid w:val="00D847CA"/>
    <w:rsid w:val="00D85BCA"/>
    <w:rsid w:val="00D86A89"/>
    <w:rsid w:val="00D9087E"/>
    <w:rsid w:val="00D970EC"/>
    <w:rsid w:val="00DA1304"/>
    <w:rsid w:val="00DA3D4F"/>
    <w:rsid w:val="00DA3F08"/>
    <w:rsid w:val="00DA619D"/>
    <w:rsid w:val="00DA62A0"/>
    <w:rsid w:val="00DA6B6C"/>
    <w:rsid w:val="00DA79E4"/>
    <w:rsid w:val="00DB20D5"/>
    <w:rsid w:val="00DB518D"/>
    <w:rsid w:val="00DB6B9D"/>
    <w:rsid w:val="00DC6FBE"/>
    <w:rsid w:val="00DD4714"/>
    <w:rsid w:val="00DE5D42"/>
    <w:rsid w:val="00DF1034"/>
    <w:rsid w:val="00DF1B2F"/>
    <w:rsid w:val="00DF3A00"/>
    <w:rsid w:val="00E009D6"/>
    <w:rsid w:val="00E01932"/>
    <w:rsid w:val="00E024FE"/>
    <w:rsid w:val="00E06233"/>
    <w:rsid w:val="00E20596"/>
    <w:rsid w:val="00E34D79"/>
    <w:rsid w:val="00E40375"/>
    <w:rsid w:val="00E40CAD"/>
    <w:rsid w:val="00E433E3"/>
    <w:rsid w:val="00E438C6"/>
    <w:rsid w:val="00E44A61"/>
    <w:rsid w:val="00E4712B"/>
    <w:rsid w:val="00E514DA"/>
    <w:rsid w:val="00E51853"/>
    <w:rsid w:val="00E651EB"/>
    <w:rsid w:val="00E663B7"/>
    <w:rsid w:val="00E708F4"/>
    <w:rsid w:val="00E71925"/>
    <w:rsid w:val="00E77B7B"/>
    <w:rsid w:val="00E8521B"/>
    <w:rsid w:val="00E855C8"/>
    <w:rsid w:val="00E9174B"/>
    <w:rsid w:val="00E97758"/>
    <w:rsid w:val="00EC1F12"/>
    <w:rsid w:val="00EC5001"/>
    <w:rsid w:val="00EC51F1"/>
    <w:rsid w:val="00EE02D4"/>
    <w:rsid w:val="00EE4690"/>
    <w:rsid w:val="00EF7689"/>
    <w:rsid w:val="00F00834"/>
    <w:rsid w:val="00F0399B"/>
    <w:rsid w:val="00F047F5"/>
    <w:rsid w:val="00F0703F"/>
    <w:rsid w:val="00F12CAE"/>
    <w:rsid w:val="00F1339C"/>
    <w:rsid w:val="00F1349C"/>
    <w:rsid w:val="00F1783D"/>
    <w:rsid w:val="00F217CF"/>
    <w:rsid w:val="00F23E4F"/>
    <w:rsid w:val="00F25B80"/>
    <w:rsid w:val="00F27D13"/>
    <w:rsid w:val="00F27E3E"/>
    <w:rsid w:val="00F43CC3"/>
    <w:rsid w:val="00F4531B"/>
    <w:rsid w:val="00F45CEE"/>
    <w:rsid w:val="00F467BA"/>
    <w:rsid w:val="00F505E1"/>
    <w:rsid w:val="00F611AF"/>
    <w:rsid w:val="00F72363"/>
    <w:rsid w:val="00F75214"/>
    <w:rsid w:val="00F8399B"/>
    <w:rsid w:val="00F857D6"/>
    <w:rsid w:val="00F90BFE"/>
    <w:rsid w:val="00F91808"/>
    <w:rsid w:val="00F92429"/>
    <w:rsid w:val="00F93D85"/>
    <w:rsid w:val="00F93F1E"/>
    <w:rsid w:val="00F950A8"/>
    <w:rsid w:val="00F95BFB"/>
    <w:rsid w:val="00FA3690"/>
    <w:rsid w:val="00FA3D25"/>
    <w:rsid w:val="00FA4C51"/>
    <w:rsid w:val="00FA5209"/>
    <w:rsid w:val="00FA66A6"/>
    <w:rsid w:val="00FB1641"/>
    <w:rsid w:val="00FB3493"/>
    <w:rsid w:val="00FB3BFD"/>
    <w:rsid w:val="00FB7157"/>
    <w:rsid w:val="00FC3306"/>
    <w:rsid w:val="00FC524D"/>
    <w:rsid w:val="00FD2A61"/>
    <w:rsid w:val="00FD3DB3"/>
    <w:rsid w:val="00FD725B"/>
    <w:rsid w:val="00FD74FE"/>
    <w:rsid w:val="00FE0BF0"/>
    <w:rsid w:val="00FE73AA"/>
    <w:rsid w:val="00FF1F8F"/>
    <w:rsid w:val="00FF3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4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83DBC"/>
    <w:pPr>
      <w:ind w:left="720"/>
      <w:contextualSpacing/>
    </w:pPr>
  </w:style>
  <w:style w:type="table" w:styleId="TableGrid">
    <w:name w:val="Table Grid"/>
    <w:basedOn w:val="TableNormal"/>
    <w:uiPriority w:val="99"/>
    <w:rsid w:val="00151F1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B4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46D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634A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5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337</Words>
  <Characters>1921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2010</dc:creator>
  <cp:keywords>www.sorubak.com</cp:keywords>
  <dc:description>www.sorubak.com</dc:description>
  <cp:lastModifiedBy>edanur</cp:lastModifiedBy>
  <cp:revision>4</cp:revision>
  <dcterms:created xsi:type="dcterms:W3CDTF">2013-03-16T18:34:00Z</dcterms:created>
  <dcterms:modified xsi:type="dcterms:W3CDTF">2014-03-13T18:26:00Z</dcterms:modified>
  <cp:category>www.sorubak.com</cp:category>
</cp:coreProperties>
</file>