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line id="_x0000_s1026" style="position:absolute;z-index:251640832" from="36pt,10.25pt" to="2in,10.25pt">
            <v:stroke startarrow="block" endarrow="block"/>
          </v:line>
        </w:pict>
      </w:r>
      <w:r>
        <w:rPr>
          <w:rFonts w:ascii="Comic Sans MS" w:hAnsi="Comic Sans MS" w:cs="Comic Sans MS"/>
          <w:sz w:val="24"/>
          <w:szCs w:val="24"/>
        </w:rPr>
        <w:t xml:space="preserve">1. </w:t>
      </w:r>
    </w:p>
    <w:p w:rsidR="00F932D2" w:rsidRPr="009154D6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Yukarıdaki doğru durgun su yüzeyine göre hangi durumdadır?</w:t>
      </w:r>
    </w:p>
    <w:p w:rsidR="00F932D2" w:rsidRPr="009154D6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a) yatay   </w:t>
      </w:r>
      <w:r w:rsidRPr="009154D6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>b) dikey      c) eğik   d) ışın</w:t>
      </w:r>
    </w:p>
    <w:p w:rsidR="00F932D2" w:rsidRPr="009154D6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2. Hangisi doğru parçasıdır?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line id="_x0000_s1027" style="position:absolute;flip:x;z-index:251644928" from="2in,12pt" to="207pt,12pt">
            <v:stroke endarrow="block"/>
          </v:line>
        </w:pict>
      </w:r>
      <w:r>
        <w:rPr>
          <w:noProof/>
          <w:lang w:eastAsia="tr-TR"/>
        </w:rPr>
        <w:pict>
          <v:line id="_x0000_s1028" style="position:absolute;z-index:251641856" from="18pt,12pt" to="81pt,12pt">
            <v:stroke startarrow="block" endarrow="block"/>
          </v:line>
        </w:pict>
      </w:r>
      <w:r>
        <w:rPr>
          <w:rFonts w:ascii="Comic Sans MS" w:hAnsi="Comic Sans MS" w:cs="Comic Sans MS"/>
          <w:sz w:val="24"/>
          <w:szCs w:val="24"/>
        </w:rPr>
        <w:t xml:space="preserve">a)                           </w:t>
      </w:r>
      <w:r w:rsidRPr="009154D6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 b)      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line id="_x0000_s1029" style="position:absolute;z-index:251642880" from="2in,10.8pt" to="207pt,10.8pt"/>
        </w:pict>
      </w:r>
      <w:r>
        <w:rPr>
          <w:noProof/>
          <w:lang w:eastAsia="tr-TR"/>
        </w:rPr>
        <w:pict>
          <v:line id="_x0000_s1030" style="position:absolute;z-index:251643904" from="18pt,10.8pt" to="81pt,10.8pt">
            <v:stroke endarrow="block"/>
          </v:line>
        </w:pict>
      </w:r>
      <w:r>
        <w:rPr>
          <w:rFonts w:ascii="Comic Sans MS" w:hAnsi="Comic Sans MS" w:cs="Comic Sans MS"/>
          <w:sz w:val="24"/>
          <w:szCs w:val="24"/>
        </w:rPr>
        <w:t xml:space="preserve">c)                            d) </w:t>
      </w:r>
    </w:p>
    <w:p w:rsidR="00F932D2" w:rsidRDefault="00F932D2" w:rsidP="00AC5EEC">
      <w:pPr>
        <w:pStyle w:val="NoSpacing"/>
      </w:pPr>
      <w:r>
        <w:rPr>
          <w:rFonts w:ascii="Comic Sans MS" w:hAnsi="Comic Sans MS" w:cs="Comic Sans MS"/>
          <w:sz w:val="24"/>
          <w:szCs w:val="24"/>
        </w:rPr>
        <w:t xml:space="preserve"> </w:t>
      </w:r>
      <w:hyperlink r:id="rId4" w:history="1">
        <w:r w:rsidRPr="00DB2D0A">
          <w:rPr>
            <w:rStyle w:val="Hyperlink"/>
          </w:rPr>
          <w:t>www.sorubak.com</w:t>
        </w:r>
      </w:hyperlink>
      <w:r>
        <w:t xml:space="preserve"> 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</w:p>
    <w:p w:rsidR="00F932D2" w:rsidRDefault="00F932D2" w:rsidP="00FB0CD1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rect id="_x0000_s1031" style="position:absolute;margin-left:9pt;margin-top:25.3pt;width:1in;height:18pt;z-index:251645952"/>
        </w:pict>
      </w:r>
      <w:r>
        <w:rPr>
          <w:noProof/>
          <w:lang w:eastAsia="tr-TR"/>
        </w:rPr>
        <w:pict>
          <v:oval id="_x0000_s1032" style="position:absolute;margin-left:27pt;margin-top:7.3pt;width:18pt;height:18pt;z-index:251646976"/>
        </w:pict>
      </w:r>
      <w:r>
        <w:rPr>
          <w:rFonts w:ascii="Comic Sans MS" w:hAnsi="Comic Sans MS" w:cs="Comic Sans MS"/>
          <w:sz w:val="24"/>
          <w:szCs w:val="24"/>
        </w:rPr>
        <w:t xml:space="preserve">  3.                           </w:t>
      </w:r>
      <w:r w:rsidRPr="005F4D8C">
        <w:rPr>
          <w:rFonts w:ascii="Arial" w:hAnsi="Arial" w:cs="Arial"/>
          <w:b/>
          <w:bCs/>
          <w:sz w:val="20"/>
          <w:szCs w:val="20"/>
        </w:rPr>
        <w:t>Yanda açılmış şekli bulunan</w:t>
      </w:r>
    </w:p>
    <w:p w:rsidR="00F932D2" w:rsidRPr="005F4D8C" w:rsidRDefault="00F932D2" w:rsidP="00234ED2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  <w:lang w:eastAsia="tr-TR"/>
        </w:rPr>
        <w:pict>
          <v:oval id="_x0000_s1033" style="position:absolute;margin-left:27pt;margin-top:14.1pt;width:18pt;height:18pt;z-index:251648000"/>
        </w:pict>
      </w:r>
      <w:r>
        <w:rPr>
          <w:rFonts w:ascii="Arial" w:hAnsi="Arial" w:cs="Arial"/>
          <w:sz w:val="20"/>
          <w:szCs w:val="20"/>
        </w:rPr>
        <w:t xml:space="preserve">                                 </w:t>
      </w:r>
      <w:r w:rsidRPr="005F4D8C">
        <w:rPr>
          <w:rFonts w:ascii="Arial" w:hAnsi="Arial" w:cs="Arial"/>
          <w:b/>
          <w:bCs/>
          <w:sz w:val="20"/>
          <w:szCs w:val="20"/>
        </w:rPr>
        <w:t>geometrik şekil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5F4D8C">
        <w:rPr>
          <w:rFonts w:ascii="Arial" w:hAnsi="Arial" w:cs="Arial"/>
          <w:b/>
          <w:bCs/>
          <w:sz w:val="20"/>
          <w:szCs w:val="20"/>
        </w:rPr>
        <w:t xml:space="preserve"> aşağıdakilerden</w:t>
      </w:r>
    </w:p>
    <w:p w:rsidR="00F932D2" w:rsidRPr="007D7AF5" w:rsidRDefault="00F932D2" w:rsidP="00FB0CD1">
      <w:pPr>
        <w:rPr>
          <w:rFonts w:ascii="Arial" w:hAnsi="Arial" w:cs="Arial"/>
          <w:sz w:val="20"/>
          <w:szCs w:val="20"/>
        </w:rPr>
      </w:pPr>
      <w:r w:rsidRPr="005F4D8C">
        <w:rPr>
          <w:rFonts w:ascii="Arial" w:hAnsi="Arial" w:cs="Arial"/>
          <w:b/>
          <w:bCs/>
          <w:sz w:val="20"/>
          <w:szCs w:val="20"/>
        </w:rPr>
        <w:t xml:space="preserve">                                         hangisidir?</w:t>
      </w:r>
    </w:p>
    <w:p w:rsidR="00F932D2" w:rsidRDefault="00F932D2" w:rsidP="00FB0CD1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line id="_x0000_s1034" style="position:absolute;z-index:251656192" from="171pt,12.65pt" to="171pt,39.65pt"/>
        </w:pict>
      </w:r>
      <w:r>
        <w:rPr>
          <w:noProof/>
          <w:lang w:eastAsia="tr-TR"/>
        </w:rPr>
        <w:pict>
          <v:rect id="_x0000_s1035" style="position:absolute;margin-left:161.95pt;margin-top:3pt;width:18pt;height:27pt;z-index:251651072"/>
        </w:pict>
      </w:r>
      <w:r>
        <w:rPr>
          <w:noProof/>
          <w:lang w:eastAsia="tr-TR"/>
        </w:rPr>
        <w:pict>
          <v:line id="_x0000_s1036" style="position:absolute;z-index:251652096" from="161.95pt,3pt" to="170.95pt,12pt"/>
        </w:pict>
      </w:r>
      <w:r>
        <w:rPr>
          <w:noProof/>
          <w:lang w:eastAsia="tr-TR"/>
        </w:rPr>
        <w:pict>
          <v:line id="_x0000_s1037" style="position:absolute;flip:x;z-index:251655168" from="170.95pt,3pt" to="179.95pt,12pt"/>
        </w:pict>
      </w: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8" type="#_x0000_t16" style="position:absolute;margin-left:98.95pt;margin-top:3pt;width:27pt;height:27pt;z-index:251650048"/>
        </w:pict>
      </w:r>
      <w:r>
        <w:rPr>
          <w:noProof/>
          <w:lang w:eastAsia="tr-TR"/>
        </w:rPr>
        <w:pict>
          <v:shape id="_x0000_s1039" type="#_x0000_t16" style="position:absolute;margin-left:224.95pt;margin-top:3pt;width:18pt;height:36pt;z-index:251657216" adj="4200"/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40" type="#_x0000_t22" style="position:absolute;margin-left:35.95pt;margin-top:3pt;width:18pt;height:27pt;z-index:251649024"/>
        </w:pict>
      </w:r>
      <w:r>
        <w:rPr>
          <w:rFonts w:ascii="Arial" w:hAnsi="Arial" w:cs="Arial"/>
          <w:sz w:val="20"/>
          <w:szCs w:val="20"/>
        </w:rPr>
        <w:t xml:space="preserve">     a)                    b)                    c)                     d) </w:t>
      </w:r>
    </w:p>
    <w:p w:rsidR="00F932D2" w:rsidRDefault="00F932D2" w:rsidP="00FB0CD1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line id="_x0000_s1041" style="position:absolute;flip:x;z-index:251654144" from="171pt,7.4pt" to="180pt,16.4pt"/>
        </w:pict>
      </w:r>
      <w:r>
        <w:rPr>
          <w:noProof/>
          <w:lang w:eastAsia="tr-TR"/>
        </w:rPr>
        <w:pict>
          <v:line id="_x0000_s1042" style="position:absolute;z-index:251653120" from="162pt,7.4pt" to="171pt,16.4pt"/>
        </w:pic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</w:p>
    <w:p w:rsidR="00F932D2" w:rsidRPr="009154D6" w:rsidRDefault="00F932D2" w:rsidP="00FB0CD1">
      <w:pPr>
        <w:pStyle w:val="ListParagraph"/>
        <w:framePr w:hSpace="141" w:wrap="auto" w:vAnchor="text" w:hAnchor="margin" w:xAlign="right" w:y="739"/>
        <w:ind w:left="0"/>
        <w:rPr>
          <w:rFonts w:ascii="Comic Sans MS" w:hAnsi="Comic Sans MS" w:cs="Comic Sans MS"/>
          <w:sz w:val="24"/>
          <w:szCs w:val="24"/>
        </w:rPr>
      </w:pPr>
    </w:p>
    <w:p w:rsidR="00F932D2" w:rsidRPr="00A85086" w:rsidRDefault="00F932D2" w:rsidP="00FB0CD1">
      <w:pPr>
        <w:rPr>
          <w:rFonts w:ascii="Comic Sans MS" w:hAnsi="Comic Sans MS" w:cs="Comic Sans MS"/>
          <w:b/>
          <w:bCs/>
          <w:sz w:val="24"/>
          <w:szCs w:val="24"/>
        </w:rPr>
      </w:pPr>
      <w:r w:rsidRPr="00A85086">
        <w:rPr>
          <w:rFonts w:ascii="Comic Sans MS" w:hAnsi="Comic Sans MS" w:cs="Comic Sans MS"/>
          <w:sz w:val="24"/>
          <w:szCs w:val="24"/>
        </w:rPr>
        <w:t xml:space="preserve">4. </w:t>
      </w:r>
      <w:r w:rsidRPr="00A85086">
        <w:rPr>
          <w:rFonts w:ascii="Comic Sans MS" w:hAnsi="Comic Sans MS" w:cs="Comic Sans MS"/>
          <w:b/>
          <w:bCs/>
          <w:sz w:val="24"/>
          <w:szCs w:val="24"/>
        </w:rPr>
        <w:t xml:space="preserve">Aşağıdaki  geometrik </w:t>
      </w:r>
      <w:r>
        <w:rPr>
          <w:rFonts w:ascii="Comic Sans MS" w:hAnsi="Comic Sans MS" w:cs="Comic Sans MS"/>
          <w:b/>
          <w:bCs/>
          <w:sz w:val="24"/>
          <w:szCs w:val="24"/>
        </w:rPr>
        <w:t>cisimlerden</w:t>
      </w:r>
      <w:r w:rsidRPr="00A85086">
        <w:rPr>
          <w:rFonts w:ascii="Comic Sans MS" w:hAnsi="Comic Sans MS" w:cs="Comic Sans MS"/>
          <w:b/>
          <w:bCs/>
          <w:sz w:val="24"/>
          <w:szCs w:val="24"/>
        </w:rPr>
        <w:t xml:space="preserve"> hangisinin yüz sayısı diğerinden fazladır?</w:t>
      </w:r>
    </w:p>
    <w:p w:rsidR="00F932D2" w:rsidRPr="00A85086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</w:t>
      </w:r>
      <w:r w:rsidRPr="00A85086">
        <w:rPr>
          <w:rFonts w:ascii="Comic Sans MS" w:hAnsi="Comic Sans MS" w:cs="Comic Sans MS"/>
          <w:sz w:val="24"/>
          <w:szCs w:val="24"/>
        </w:rPr>
        <w:t xml:space="preserve">a) Üçgen prizma           b) Koni     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 w:rsidRPr="00A85086">
        <w:rPr>
          <w:rFonts w:ascii="Comic Sans MS" w:hAnsi="Comic Sans MS" w:cs="Comic Sans MS"/>
          <w:sz w:val="24"/>
          <w:szCs w:val="24"/>
        </w:rPr>
        <w:t xml:space="preserve">  c) Silindir          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A85086">
        <w:rPr>
          <w:rFonts w:ascii="Comic Sans MS" w:hAnsi="Comic Sans MS" w:cs="Comic Sans MS"/>
          <w:sz w:val="24"/>
          <w:szCs w:val="24"/>
        </w:rPr>
        <w:t xml:space="preserve">         d) Kare  prizma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5. </w:t>
      </w:r>
      <w:r w:rsidRPr="00A85086">
        <w:rPr>
          <w:rFonts w:ascii="Comic Sans MS" w:hAnsi="Comic Sans MS" w:cs="Comic Sans MS"/>
          <w:b/>
          <w:bCs/>
          <w:sz w:val="24"/>
          <w:szCs w:val="24"/>
        </w:rPr>
        <w:t xml:space="preserve">Aşağıdaki  geometrik </w:t>
      </w:r>
      <w:r>
        <w:rPr>
          <w:rFonts w:ascii="Comic Sans MS" w:hAnsi="Comic Sans MS" w:cs="Comic Sans MS"/>
          <w:b/>
          <w:bCs/>
          <w:sz w:val="24"/>
          <w:szCs w:val="24"/>
        </w:rPr>
        <w:t>cisimlerden hangisinin tüm yüzeyleri karesel bölgedir</w:t>
      </w:r>
      <w:r>
        <w:rPr>
          <w:rFonts w:ascii="Comic Sans MS" w:hAnsi="Comic Sans MS" w:cs="Comic Sans MS"/>
          <w:sz w:val="24"/>
          <w:szCs w:val="24"/>
        </w:rPr>
        <w:t>?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oval id="_x0000_s1043" style="position:absolute;margin-left:234pt;margin-top:18.35pt;width:18pt;height:18pt;z-index:251661312"/>
        </w:pict>
      </w:r>
      <w:r>
        <w:rPr>
          <w:noProof/>
          <w:lang w:eastAsia="tr-TR"/>
        </w:rPr>
        <w:pict>
          <v:shape id="_x0000_s1044" type="#_x0000_t16" style="position:absolute;margin-left:171pt;margin-top:9.35pt;width:18pt;height:36pt;z-index:251660288" adj="4200"/>
        </w:pict>
      </w:r>
      <w:r>
        <w:rPr>
          <w:noProof/>
          <w:lang w:eastAsia="tr-TR"/>
        </w:rPr>
        <w:pict>
          <v:shape id="_x0000_s1045" type="#_x0000_t16" style="position:absolute;margin-left:99pt;margin-top:18.35pt;width:27pt;height:27pt;z-index:251658240"/>
        </w:pict>
      </w:r>
      <w:r>
        <w:rPr>
          <w:noProof/>
          <w:lang w:eastAsia="tr-TR"/>
        </w:rPr>
        <w:pict>
          <v:shape id="_x0000_s1046" type="#_x0000_t22" style="position:absolute;margin-left:27pt;margin-top:18.35pt;width:18pt;height:27pt;z-index:251659264"/>
        </w:pic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a)               </w:t>
      </w:r>
      <w:r w:rsidRPr="009154D6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b)                   c)            d) 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6. </w:t>
      </w:r>
      <w:r w:rsidRPr="00A85086">
        <w:rPr>
          <w:rFonts w:ascii="Comic Sans MS" w:hAnsi="Comic Sans MS" w:cs="Comic Sans MS"/>
          <w:b/>
          <w:bCs/>
          <w:sz w:val="24"/>
          <w:szCs w:val="24"/>
        </w:rPr>
        <w:t xml:space="preserve">Aşağıdaki  geometrik </w:t>
      </w:r>
      <w:r>
        <w:rPr>
          <w:rFonts w:ascii="Comic Sans MS" w:hAnsi="Comic Sans MS" w:cs="Comic Sans MS"/>
          <w:b/>
          <w:bCs/>
          <w:sz w:val="24"/>
          <w:szCs w:val="24"/>
        </w:rPr>
        <w:t>cisimlerden hangisinin köşesi yoktur</w:t>
      </w:r>
      <w:r>
        <w:rPr>
          <w:rFonts w:ascii="Comic Sans MS" w:hAnsi="Comic Sans MS" w:cs="Comic Sans MS"/>
          <w:sz w:val="24"/>
          <w:szCs w:val="24"/>
        </w:rPr>
        <w:t>?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47" type="#_x0000_t16" style="position:absolute;margin-left:99pt;margin-top:10.95pt;width:27pt;height:18pt;z-index:251665408"/>
        </w:pict>
      </w:r>
      <w:r>
        <w:rPr>
          <w:noProof/>
          <w:lang w:eastAsia="tr-TR"/>
        </w:rPr>
        <w:pict>
          <v:shape id="_x0000_s1048" type="#_x0000_t16" style="position:absolute;margin-left:27pt;margin-top:10.95pt;width:27pt;height:27pt;z-index:251663360"/>
        </w:pict>
      </w:r>
      <w:r>
        <w:rPr>
          <w:noProof/>
          <w:lang w:eastAsia="tr-TR"/>
        </w:rPr>
        <w:pict>
          <v:shape id="_x0000_s1049" type="#_x0000_t22" style="position:absolute;margin-left:153pt;margin-top:10.95pt;width:18pt;height:27pt;z-index:251662336"/>
        </w:pict>
      </w:r>
      <w:r>
        <w:rPr>
          <w:noProof/>
          <w:lang w:eastAsia="tr-TR"/>
        </w:rPr>
        <w:pict>
          <v:shape id="_x0000_s1050" type="#_x0000_t16" style="position:absolute;margin-left:3in;margin-top:1.95pt;width:18pt;height:36pt;z-index:251664384" adj="4200"/>
        </w:pic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a)               </w:t>
      </w:r>
      <w:r w:rsidRPr="009154D6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b)            c)            d) 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7. Annem pazardan kilosu 125 Kr’ye 2 kilo elma ve kilosu 250 Kr’ye 1 kilo çilek aldı.Aldıkları kaç TL tutar?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a) 5 TL                </w:t>
      </w:r>
      <w:r w:rsidRPr="009154D6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b) 375 Kr    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c) 3 TL                 d) 378 Kr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8. 275 Kr kaç TL Kaç Kr yapar?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a) 1 TL 75 Kr                b) 2 TL 75 Kr 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c) 75 TL 2 Kr                d) 275 TL </w:t>
      </w:r>
    </w:p>
    <w:p w:rsidR="00F932D2" w:rsidRPr="009154D6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9.  Öznur’un kumbarasında 2 tane 50 Kr, 3 tane 25 Kr ve 4 tane 1 TL var. Öznur’un kaç TL’si vardır</w:t>
      </w:r>
      <w:r w:rsidRPr="009154D6">
        <w:rPr>
          <w:rFonts w:ascii="Comic Sans MS" w:hAnsi="Comic Sans MS" w:cs="Comic Sans MS"/>
          <w:sz w:val="24"/>
          <w:szCs w:val="24"/>
        </w:rPr>
        <w:t>?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a) 5 TL 75 Kr              b) 179 Kr         </w:t>
      </w:r>
      <w:r w:rsidRPr="009154D6">
        <w:rPr>
          <w:rFonts w:ascii="Comic Sans MS" w:hAnsi="Comic Sans MS" w:cs="Comic Sans MS"/>
          <w:sz w:val="24"/>
          <w:szCs w:val="24"/>
        </w:rPr>
        <w:t xml:space="preserve"> </w:t>
      </w:r>
    </w:p>
    <w:p w:rsidR="00F932D2" w:rsidRDefault="00F932D2" w:rsidP="008C5DFE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c) 4 TL 75 Kr               d) 9 TL                </w:t>
      </w:r>
    </w:p>
    <w:p w:rsidR="00F932D2" w:rsidRPr="009154D6" w:rsidRDefault="00F932D2" w:rsidP="008C5DFE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</w:p>
    <w:p w:rsidR="00F932D2" w:rsidRPr="009154D6" w:rsidRDefault="00F932D2" w:rsidP="008C5DFE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10. 54 : 3 = ? işleminin sonucu kaçtır?</w:t>
      </w:r>
    </w:p>
    <w:p w:rsidR="00F932D2" w:rsidRPr="009154D6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 17           b)</w:t>
      </w:r>
      <w:r w:rsidRPr="009154D6">
        <w:rPr>
          <w:rFonts w:ascii="Comic Sans MS" w:hAnsi="Comic Sans MS" w:cs="Comic Sans MS"/>
          <w:sz w:val="24"/>
          <w:szCs w:val="24"/>
        </w:rPr>
        <w:t xml:space="preserve">10         </w:t>
      </w:r>
      <w:r>
        <w:rPr>
          <w:rFonts w:ascii="Comic Sans MS" w:hAnsi="Comic Sans MS" w:cs="Comic Sans MS"/>
          <w:sz w:val="24"/>
          <w:szCs w:val="24"/>
        </w:rPr>
        <w:t xml:space="preserve">   c) 163         d) 18 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</w:p>
    <w:p w:rsidR="00F932D2" w:rsidRPr="009154D6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line id="_x0000_s1051" style="position:absolute;flip:x;z-index:251668480" from="64.5pt,16pt" to="87pt,16.2pt"/>
        </w:pict>
      </w:r>
      <w:r>
        <w:rPr>
          <w:noProof/>
          <w:lang w:eastAsia="tr-TR"/>
        </w:rPr>
        <w:pict>
          <v:line id="_x0000_s1052" style="position:absolute;z-index:251666432" from="63pt,1.2pt" to="63pt,46.2pt"/>
        </w:pict>
      </w:r>
      <w:r>
        <w:rPr>
          <w:rFonts w:ascii="Comic Sans MS" w:hAnsi="Comic Sans MS" w:cs="Comic Sans MS"/>
          <w:sz w:val="24"/>
          <w:szCs w:val="24"/>
        </w:rPr>
        <w:t xml:space="preserve"> 11.    </w:t>
      </w:r>
      <w:r w:rsidRPr="009154D6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   </w:t>
      </w:r>
      <w:r w:rsidRPr="009154D6">
        <w:rPr>
          <w:rFonts w:ascii="Comic Sans MS" w:hAnsi="Comic Sans MS" w:cs="Comic Sans MS"/>
          <w:sz w:val="24"/>
          <w:szCs w:val="24"/>
        </w:rPr>
        <w:t>?</w:t>
      </w:r>
      <w:r>
        <w:rPr>
          <w:rFonts w:ascii="Comic Sans MS" w:hAnsi="Comic Sans MS" w:cs="Comic Sans MS"/>
          <w:sz w:val="24"/>
          <w:szCs w:val="24"/>
        </w:rPr>
        <w:t xml:space="preserve">     6           Yanda verilen bölme</w:t>
      </w:r>
    </w:p>
    <w:p w:rsidR="00F932D2" w:rsidRDefault="00F932D2" w:rsidP="008C5DFE">
      <w:pPr>
        <w:pStyle w:val="ListParagraph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line id="_x0000_s1053" style="position:absolute;left:0;text-align:left;flip:x;z-index:251667456" from="28.5pt,14.8pt" to="55.5pt,14.8pt"/>
        </w:pict>
      </w:r>
      <w:r>
        <w:rPr>
          <w:rFonts w:ascii="Comic Sans MS" w:hAnsi="Comic Sans MS" w:cs="Comic Sans MS"/>
          <w:sz w:val="24"/>
          <w:szCs w:val="24"/>
        </w:rPr>
        <w:t xml:space="preserve">-        14       işlemine göre </w:t>
      </w:r>
    </w:p>
    <w:p w:rsidR="00F932D2" w:rsidRDefault="00F932D2" w:rsidP="008C5DFE">
      <w:pPr>
        <w:pStyle w:val="ListParagrap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3               bölünen sayı kaçtır?</w:t>
      </w:r>
    </w:p>
    <w:p w:rsidR="00F932D2" w:rsidRDefault="00F932D2" w:rsidP="008C5DFE">
      <w:pPr>
        <w:pStyle w:val="ListParagraph"/>
        <w:spacing w:after="0" w:line="240" w:lineRule="auto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a) 84        b) 57</w:t>
      </w:r>
      <w:r w:rsidRPr="009154D6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     c) 87        d) 47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line id="_x0000_s1054" style="position:absolute;z-index:251669504" from="54pt,1.25pt" to="54pt,55.25pt"/>
        </w:pict>
      </w:r>
      <w:r>
        <w:rPr>
          <w:rFonts w:ascii="Comic Sans MS" w:hAnsi="Comic Sans MS" w:cs="Comic Sans MS"/>
          <w:sz w:val="24"/>
          <w:szCs w:val="24"/>
        </w:rPr>
        <w:t xml:space="preserve">12.             4        Yanda verilen işlemde  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line id="_x0000_s1055" style="position:absolute;z-index:251670528" from="55.5pt,6.15pt" to="82.5pt,6.15pt"/>
        </w:pict>
      </w:r>
      <w:r>
        <w:rPr>
          <w:rFonts w:ascii="Comic Sans MS" w:hAnsi="Comic Sans MS" w:cs="Comic Sans MS"/>
          <w:sz w:val="24"/>
          <w:szCs w:val="24"/>
        </w:rPr>
        <w:t xml:space="preserve">                               bölen 4 olduğuna göre    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             </w:t>
      </w:r>
    </w:p>
    <w:p w:rsidR="00F932D2" w:rsidRPr="009154D6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line id="_x0000_s1056" style="position:absolute;z-index:251671552" from="19.5pt,13.95pt" to="55.5pt,13.95pt"/>
        </w:pict>
      </w:r>
      <w:r>
        <w:rPr>
          <w:rFonts w:ascii="Comic Sans MS" w:hAnsi="Comic Sans MS" w:cs="Comic Sans MS"/>
          <w:sz w:val="24"/>
          <w:szCs w:val="24"/>
        </w:rPr>
        <w:t xml:space="preserve">       -                      fazla kaç olabilir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?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 9        b) 4           c) 2                 d) 3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13.   4 arkadaş 48 misketi aralarında paylaşırsa her birine kaçar misket düşer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a) 12         b) 10         c) 44         d) 192        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057" style="position:absolute;margin-left:36pt;margin-top:16.1pt;width:99pt;height:27pt;z-index:251672576"/>
        </w:pict>
      </w:r>
      <w:r>
        <w:rPr>
          <w:rFonts w:ascii="Comic Sans MS" w:hAnsi="Comic Sans MS" w:cs="Comic Sans MS"/>
          <w:sz w:val="24"/>
          <w:szCs w:val="24"/>
        </w:rPr>
        <w:t xml:space="preserve">14.            </w:t>
      </w:r>
      <w:smartTag w:uri="urn:schemas-microsoft-com:office:smarttags" w:element="metricconverter">
        <w:smartTagPr>
          <w:attr w:name="ProductID" w:val="12 cm"/>
        </w:smartTagPr>
        <w:r>
          <w:rPr>
            <w:rFonts w:ascii="Comic Sans MS" w:hAnsi="Comic Sans MS" w:cs="Comic Sans MS"/>
            <w:sz w:val="24"/>
            <w:szCs w:val="24"/>
          </w:rPr>
          <w:t>12 cm</w:t>
        </w:r>
      </w:smartTag>
      <w:r>
        <w:rPr>
          <w:rFonts w:ascii="Comic Sans MS" w:hAnsi="Comic Sans MS" w:cs="Comic Sans MS"/>
          <w:sz w:val="24"/>
          <w:szCs w:val="24"/>
        </w:rPr>
        <w:t xml:space="preserve">                         </w:t>
      </w:r>
    </w:p>
    <w:p w:rsidR="00F932D2" w:rsidRDefault="00F932D2" w:rsidP="00234ED2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smartTag w:uri="urn:schemas-microsoft-com:office:smarttags" w:element="metricconverter">
        <w:smartTagPr>
          <w:attr w:name="ProductID" w:val="7 cm"/>
        </w:smartTagPr>
        <w:r>
          <w:rPr>
            <w:rFonts w:ascii="Comic Sans MS" w:hAnsi="Comic Sans MS" w:cs="Comic Sans MS"/>
            <w:sz w:val="24"/>
            <w:szCs w:val="24"/>
          </w:rPr>
          <w:t>7 cm</w:t>
        </w:r>
      </w:smartTag>
      <w:r>
        <w:rPr>
          <w:rFonts w:ascii="Comic Sans MS" w:hAnsi="Comic Sans MS" w:cs="Comic Sans MS"/>
          <w:sz w:val="24"/>
          <w:szCs w:val="24"/>
        </w:rPr>
        <w:t xml:space="preserve">                                 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Yukarıda verilen dikdörtgenin çevresi kaç cm’dir?                 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a) </w:t>
      </w:r>
      <w:smartTag w:uri="urn:schemas-microsoft-com:office:smarttags" w:element="metricconverter">
        <w:smartTagPr>
          <w:attr w:name="ProductID" w:val="19 cm"/>
        </w:smartTagPr>
        <w:r>
          <w:rPr>
            <w:rFonts w:ascii="Comic Sans MS" w:hAnsi="Comic Sans MS" w:cs="Comic Sans MS"/>
            <w:sz w:val="24"/>
            <w:szCs w:val="24"/>
          </w:rPr>
          <w:t>19 cm</w:t>
        </w:r>
      </w:smartTag>
      <w:r>
        <w:rPr>
          <w:rFonts w:ascii="Comic Sans MS" w:hAnsi="Comic Sans MS" w:cs="Comic Sans MS"/>
          <w:sz w:val="24"/>
          <w:szCs w:val="24"/>
        </w:rPr>
        <w:t xml:space="preserve">      b) </w:t>
      </w:r>
      <w:smartTag w:uri="urn:schemas-microsoft-com:office:smarttags" w:element="metricconverter">
        <w:smartTagPr>
          <w:attr w:name="ProductID" w:val="38 cm"/>
        </w:smartTagPr>
        <w:r>
          <w:rPr>
            <w:rFonts w:ascii="Comic Sans MS" w:hAnsi="Comic Sans MS" w:cs="Comic Sans MS"/>
            <w:sz w:val="24"/>
            <w:szCs w:val="24"/>
          </w:rPr>
          <w:t>38 cm</w:t>
        </w:r>
      </w:smartTag>
      <w:r>
        <w:rPr>
          <w:rFonts w:ascii="Comic Sans MS" w:hAnsi="Comic Sans MS" w:cs="Comic Sans MS"/>
          <w:sz w:val="24"/>
          <w:szCs w:val="24"/>
        </w:rPr>
        <w:t xml:space="preserve">     c) </w:t>
      </w:r>
      <w:smartTag w:uri="urn:schemas-microsoft-com:office:smarttags" w:element="metricconverter">
        <w:smartTagPr>
          <w:attr w:name="ProductID" w:val="36 cm"/>
        </w:smartTagPr>
        <w:r>
          <w:rPr>
            <w:rFonts w:ascii="Comic Sans MS" w:hAnsi="Comic Sans MS" w:cs="Comic Sans MS"/>
            <w:sz w:val="24"/>
            <w:szCs w:val="24"/>
          </w:rPr>
          <w:t>36 cm</w:t>
        </w:r>
      </w:smartTag>
      <w:r>
        <w:rPr>
          <w:rFonts w:ascii="Comic Sans MS" w:hAnsi="Comic Sans MS" w:cs="Comic Sans MS"/>
          <w:sz w:val="24"/>
          <w:szCs w:val="24"/>
        </w:rPr>
        <w:t xml:space="preserve">   d) </w:t>
      </w:r>
      <w:smartTag w:uri="urn:schemas-microsoft-com:office:smarttags" w:element="metricconverter">
        <w:smartTagPr>
          <w:attr w:name="ProductID" w:val="5 cm"/>
        </w:smartTagPr>
        <w:r>
          <w:rPr>
            <w:rFonts w:ascii="Comic Sans MS" w:hAnsi="Comic Sans MS" w:cs="Comic Sans MS"/>
            <w:sz w:val="24"/>
            <w:szCs w:val="24"/>
          </w:rPr>
          <w:t>5 cm</w:t>
        </w:r>
      </w:smartTag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</w:p>
    <w:tbl>
      <w:tblPr>
        <w:tblpPr w:leftFromText="141" w:rightFromText="141" w:vertAnchor="text" w:horzAnchor="page" w:tblpX="1370" w:tblpY="17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483"/>
        <w:gridCol w:w="483"/>
        <w:gridCol w:w="483"/>
        <w:gridCol w:w="483"/>
        <w:gridCol w:w="483"/>
        <w:gridCol w:w="483"/>
      </w:tblGrid>
      <w:tr w:rsidR="00F932D2" w:rsidRPr="00CA187A">
        <w:trPr>
          <w:trHeight w:val="35"/>
        </w:trPr>
        <w:tc>
          <w:tcPr>
            <w:tcW w:w="483" w:type="dxa"/>
          </w:tcPr>
          <w:p w:rsidR="00F932D2" w:rsidRPr="00CA187A" w:rsidRDefault="00F932D2" w:rsidP="00B667C4">
            <w:pPr>
              <w:pStyle w:val="ListParagraph"/>
              <w:ind w:left="0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483" w:type="dxa"/>
          </w:tcPr>
          <w:p w:rsidR="00F932D2" w:rsidRPr="00CA187A" w:rsidRDefault="00F932D2" w:rsidP="00B667C4">
            <w:pPr>
              <w:pStyle w:val="ListParagraph"/>
              <w:ind w:left="0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483" w:type="dxa"/>
          </w:tcPr>
          <w:p w:rsidR="00F932D2" w:rsidRPr="00CA187A" w:rsidRDefault="00F932D2" w:rsidP="00B667C4">
            <w:pPr>
              <w:pStyle w:val="ListParagraph"/>
              <w:ind w:left="0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483" w:type="dxa"/>
          </w:tcPr>
          <w:p w:rsidR="00F932D2" w:rsidRPr="00CA187A" w:rsidRDefault="00F932D2" w:rsidP="00B667C4">
            <w:pPr>
              <w:pStyle w:val="ListParagraph"/>
              <w:ind w:left="0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483" w:type="dxa"/>
          </w:tcPr>
          <w:p w:rsidR="00F932D2" w:rsidRPr="00CA187A" w:rsidRDefault="00F932D2" w:rsidP="00B667C4">
            <w:pPr>
              <w:pStyle w:val="ListParagraph"/>
              <w:ind w:left="0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483" w:type="dxa"/>
          </w:tcPr>
          <w:p w:rsidR="00F932D2" w:rsidRPr="00CA187A" w:rsidRDefault="00F932D2" w:rsidP="00B667C4">
            <w:pPr>
              <w:pStyle w:val="ListParagraph"/>
              <w:ind w:left="0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483" w:type="dxa"/>
          </w:tcPr>
          <w:p w:rsidR="00F932D2" w:rsidRPr="00CA187A" w:rsidRDefault="00F932D2" w:rsidP="00B667C4">
            <w:pPr>
              <w:pStyle w:val="ListParagraph"/>
              <w:ind w:left="0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932D2" w:rsidRPr="00CA187A">
        <w:trPr>
          <w:trHeight w:val="36"/>
        </w:trPr>
        <w:tc>
          <w:tcPr>
            <w:tcW w:w="483" w:type="dxa"/>
          </w:tcPr>
          <w:p w:rsidR="00F932D2" w:rsidRPr="00CA187A" w:rsidRDefault="00F932D2" w:rsidP="00B667C4">
            <w:pPr>
              <w:pStyle w:val="ListParagraph"/>
              <w:ind w:left="0"/>
              <w:rPr>
                <w:rFonts w:ascii="Comic Sans MS" w:hAnsi="Comic Sans MS" w:cs="Comic Sans MS"/>
                <w:sz w:val="16"/>
                <w:szCs w:val="16"/>
              </w:rPr>
            </w:pPr>
            <w:r w:rsidRPr="00CA187A">
              <w:rPr>
                <w:rFonts w:ascii="Comic Sans MS" w:hAnsi="Comic Sans MS" w:cs="Comic Sans MS"/>
                <w:sz w:val="16"/>
                <w:szCs w:val="16"/>
              </w:rPr>
              <w:t xml:space="preserve">  </w:t>
            </w:r>
          </w:p>
        </w:tc>
        <w:tc>
          <w:tcPr>
            <w:tcW w:w="483" w:type="dxa"/>
          </w:tcPr>
          <w:p w:rsidR="00F932D2" w:rsidRPr="00CA187A" w:rsidRDefault="00F932D2" w:rsidP="00B667C4">
            <w:pPr>
              <w:pStyle w:val="ListParagraph"/>
              <w:ind w:left="0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483" w:type="dxa"/>
          </w:tcPr>
          <w:p w:rsidR="00F932D2" w:rsidRPr="00CA187A" w:rsidRDefault="00F932D2" w:rsidP="00B667C4">
            <w:pPr>
              <w:pStyle w:val="ListParagraph"/>
              <w:ind w:left="0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483" w:type="dxa"/>
          </w:tcPr>
          <w:p w:rsidR="00F932D2" w:rsidRPr="00CA187A" w:rsidRDefault="00F932D2" w:rsidP="00B667C4">
            <w:pPr>
              <w:pStyle w:val="ListParagraph"/>
              <w:ind w:left="0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483" w:type="dxa"/>
          </w:tcPr>
          <w:p w:rsidR="00F932D2" w:rsidRPr="00CA187A" w:rsidRDefault="00F932D2" w:rsidP="00B667C4">
            <w:pPr>
              <w:pStyle w:val="ListParagraph"/>
              <w:ind w:left="0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483" w:type="dxa"/>
          </w:tcPr>
          <w:p w:rsidR="00F932D2" w:rsidRPr="00CA187A" w:rsidRDefault="00F932D2" w:rsidP="00B667C4">
            <w:pPr>
              <w:pStyle w:val="ListParagraph"/>
              <w:ind w:left="0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483" w:type="dxa"/>
          </w:tcPr>
          <w:p w:rsidR="00F932D2" w:rsidRPr="00CA187A" w:rsidRDefault="00F932D2" w:rsidP="00B667C4">
            <w:pPr>
              <w:pStyle w:val="ListParagraph"/>
              <w:ind w:left="0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F932D2" w:rsidRPr="00CA187A">
        <w:trPr>
          <w:trHeight w:val="36"/>
        </w:trPr>
        <w:tc>
          <w:tcPr>
            <w:tcW w:w="483" w:type="dxa"/>
          </w:tcPr>
          <w:p w:rsidR="00F932D2" w:rsidRPr="00CA187A" w:rsidRDefault="00F932D2" w:rsidP="00B667C4">
            <w:pPr>
              <w:pStyle w:val="ListParagraph"/>
              <w:ind w:left="0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483" w:type="dxa"/>
          </w:tcPr>
          <w:p w:rsidR="00F932D2" w:rsidRPr="00CA187A" w:rsidRDefault="00F932D2" w:rsidP="00B667C4">
            <w:pPr>
              <w:pStyle w:val="ListParagraph"/>
              <w:ind w:left="0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483" w:type="dxa"/>
          </w:tcPr>
          <w:p w:rsidR="00F932D2" w:rsidRPr="00CA187A" w:rsidRDefault="00F932D2" w:rsidP="00B667C4">
            <w:pPr>
              <w:pStyle w:val="ListParagraph"/>
              <w:ind w:left="0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483" w:type="dxa"/>
          </w:tcPr>
          <w:p w:rsidR="00F932D2" w:rsidRPr="00CA187A" w:rsidRDefault="00F932D2" w:rsidP="00B667C4">
            <w:pPr>
              <w:pStyle w:val="ListParagraph"/>
              <w:ind w:left="0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483" w:type="dxa"/>
          </w:tcPr>
          <w:p w:rsidR="00F932D2" w:rsidRPr="00CA187A" w:rsidRDefault="00F932D2" w:rsidP="00B667C4">
            <w:pPr>
              <w:pStyle w:val="ListParagraph"/>
              <w:ind w:left="0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483" w:type="dxa"/>
          </w:tcPr>
          <w:p w:rsidR="00F932D2" w:rsidRPr="00CA187A" w:rsidRDefault="00F932D2" w:rsidP="00B667C4">
            <w:pPr>
              <w:pStyle w:val="ListParagraph"/>
              <w:ind w:left="0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483" w:type="dxa"/>
          </w:tcPr>
          <w:p w:rsidR="00F932D2" w:rsidRPr="00CA187A" w:rsidRDefault="00F932D2" w:rsidP="00B667C4">
            <w:pPr>
              <w:pStyle w:val="ListParagraph"/>
              <w:ind w:left="0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</w:tbl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15.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                                  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Yukarıda verilen şeklin alanı kaç birim karedir?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a)  3 br      b) 7 br      c) 10 br         d) 21 br  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16. Aşağıda verilen maddelerden hangisi kg ile satılmaz?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a) su       b) şeker      c) muz     d) makarna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17.   13 x 10 = ? işleminin sonucu kaçtır?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 131         b) 130       c) 23        d) 3</w:t>
      </w:r>
    </w:p>
    <w:p w:rsidR="00F932D2" w:rsidRPr="002B343C" w:rsidRDefault="00F932D2" w:rsidP="00FB0CD1">
      <w:pPr>
        <w:rPr>
          <w:rFonts w:ascii="Arial" w:hAnsi="Arial" w:cs="Arial"/>
          <w:sz w:val="20"/>
          <w:szCs w:val="20"/>
        </w:rPr>
      </w:pPr>
      <w:r>
        <w:rPr>
          <w:rFonts w:ascii="Comic Sans MS" w:hAnsi="Comic Sans MS" w:cs="Comic Sans MS"/>
          <w:sz w:val="24"/>
          <w:szCs w:val="24"/>
        </w:rPr>
        <w:t xml:space="preserve">18. </w:t>
      </w:r>
      <w:r w:rsidRPr="005F4D8C">
        <w:rPr>
          <w:rFonts w:ascii="Arial" w:hAnsi="Arial" w:cs="Arial"/>
          <w:b/>
          <w:bCs/>
          <w:sz w:val="20"/>
          <w:szCs w:val="20"/>
        </w:rPr>
        <w:t xml:space="preserve">  </w:t>
      </w:r>
      <w:r w:rsidRPr="00E87924">
        <w:rPr>
          <w:rFonts w:ascii="Arial" w:hAnsi="Arial" w:cs="Arial"/>
          <w:b/>
          <w:bCs/>
        </w:rPr>
        <w:t>29</w:t>
      </w:r>
      <w:r w:rsidRPr="005F4D8C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 w:rsidRPr="005F4D8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      </w:t>
      </w:r>
      <w:r w:rsidRPr="002F7A4E">
        <w:rPr>
          <w:rFonts w:ascii="Comic Sans MS" w:hAnsi="Comic Sans MS" w:cs="Comic Sans MS"/>
          <w:sz w:val="24"/>
          <w:szCs w:val="24"/>
        </w:rPr>
        <w:t>Yandaki çarpma işleminin sonucu</w:t>
      </w:r>
      <w:r w:rsidRPr="005F4D8C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F932D2" w:rsidRPr="002B343C" w:rsidRDefault="00F932D2" w:rsidP="00FB0CD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line id="_x0000_s1058" style="position:absolute;z-index:251675648" from="9pt,19.3pt" to="45pt,19.3pt"/>
        </w:pict>
      </w:r>
      <w:r>
        <w:rPr>
          <w:noProof/>
          <w:lang w:eastAsia="tr-TR"/>
        </w:rPr>
        <w:pict>
          <v:line id="_x0000_s1059" style="position:absolute;flip:x;z-index:251673600" from="8.95pt,3.9pt" to="17.95pt,12.9pt"/>
        </w:pict>
      </w:r>
      <w:r>
        <w:rPr>
          <w:noProof/>
          <w:lang w:eastAsia="tr-TR"/>
        </w:rPr>
        <w:pict>
          <v:line id="_x0000_s1060" style="position:absolute;z-index:251674624" from="8.95pt,3.9pt" to="17.95pt,12.9pt"/>
        </w:pict>
      </w:r>
      <w:r w:rsidRPr="00AC440B">
        <w:rPr>
          <w:rFonts w:ascii="Arial" w:hAnsi="Arial" w:cs="Arial"/>
          <w:b/>
          <w:bCs/>
          <w:sz w:val="20"/>
          <w:szCs w:val="20"/>
        </w:rPr>
        <w:t xml:space="preserve">         </w:t>
      </w:r>
      <w:r w:rsidRPr="00AC440B">
        <w:rPr>
          <w:rFonts w:ascii="Arial" w:hAnsi="Arial" w:cs="Arial"/>
          <w:b/>
          <w:bCs/>
        </w:rPr>
        <w:t>25</w:t>
      </w:r>
      <w:r>
        <w:rPr>
          <w:rFonts w:ascii="Arial" w:hAnsi="Arial" w:cs="Arial"/>
          <w:b/>
          <w:bCs/>
          <w:sz w:val="20"/>
          <w:szCs w:val="20"/>
        </w:rPr>
        <w:t xml:space="preserve">                </w:t>
      </w:r>
      <w:r w:rsidRPr="002B343C">
        <w:rPr>
          <w:rFonts w:ascii="Times New Roman" w:hAnsi="Times New Roman" w:cs="Times New Roman"/>
          <w:b/>
          <w:bCs/>
          <w:sz w:val="24"/>
          <w:szCs w:val="24"/>
        </w:rPr>
        <w:t>aşağıdakilerden hangisidir?</w:t>
      </w:r>
    </w:p>
    <w:p w:rsidR="00F932D2" w:rsidRDefault="00F932D2" w:rsidP="00FB0CD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</w:p>
    <w:p w:rsidR="00F932D2" w:rsidRDefault="00F932D2" w:rsidP="00FB0CD1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a) 712     b) 654       c) 725       </w:t>
      </w:r>
      <w:r w:rsidRPr="002F7A4E">
        <w:rPr>
          <w:rFonts w:ascii="Comic Sans MS" w:hAnsi="Comic Sans MS" w:cs="Comic Sans MS"/>
          <w:sz w:val="24"/>
          <w:szCs w:val="24"/>
        </w:rPr>
        <w:t xml:space="preserve"> d) 988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</w:p>
    <w:p w:rsidR="00F932D2" w:rsidRPr="00234ED2" w:rsidRDefault="00F932D2" w:rsidP="00234ED2">
      <w:pPr>
        <w:pStyle w:val="ListParagraph"/>
        <w:ind w:left="0"/>
        <w:rPr>
          <w:rFonts w:ascii="Comic Sans MS" w:hAnsi="Comic Sans MS" w:cs="Comic Sans MS"/>
        </w:rPr>
      </w:pPr>
      <w:r>
        <w:rPr>
          <w:rFonts w:ascii="Comic Sans MS" w:hAnsi="Comic Sans MS" w:cs="Comic Sans MS"/>
          <w:sz w:val="24"/>
          <w:szCs w:val="24"/>
        </w:rPr>
        <w:t xml:space="preserve">19.      35        </w:t>
      </w:r>
      <w:r w:rsidRPr="00234ED2">
        <w:rPr>
          <w:rFonts w:ascii="Comic Sans MS" w:hAnsi="Comic Sans MS" w:cs="Comic Sans MS"/>
        </w:rPr>
        <w:t xml:space="preserve">Yanda verilen çarpma işleminde </w:t>
      </w:r>
    </w:p>
    <w:p w:rsidR="00F932D2" w:rsidRPr="00FD26F7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  <w:u w:val="single"/>
        </w:rPr>
      </w:pPr>
      <w:r>
        <w:rPr>
          <w:rFonts w:ascii="Comic Sans MS" w:hAnsi="Comic Sans MS" w:cs="Comic Sans MS"/>
          <w:sz w:val="24"/>
          <w:szCs w:val="24"/>
        </w:rPr>
        <w:t xml:space="preserve">    </w:t>
      </w:r>
      <w:r w:rsidRPr="00FD26F7">
        <w:rPr>
          <w:rFonts w:ascii="Comic Sans MS" w:hAnsi="Comic Sans MS" w:cs="Comic Sans MS"/>
          <w:sz w:val="24"/>
          <w:szCs w:val="24"/>
          <w:u w:val="single"/>
        </w:rPr>
        <w:t>X    14</w:t>
      </w:r>
      <w:r>
        <w:rPr>
          <w:rFonts w:ascii="Comic Sans MS" w:hAnsi="Comic Sans MS" w:cs="Comic Sans MS"/>
          <w:sz w:val="24"/>
          <w:szCs w:val="24"/>
          <w:u w:val="single"/>
        </w:rPr>
        <w:t xml:space="preserve">  </w:t>
      </w:r>
      <w:r w:rsidRPr="00FD26F7">
        <w:rPr>
          <w:rFonts w:ascii="Comic Sans MS" w:hAnsi="Comic Sans MS" w:cs="Comic Sans MS"/>
          <w:sz w:val="24"/>
          <w:szCs w:val="24"/>
        </w:rPr>
        <w:t xml:space="preserve">         </w:t>
      </w:r>
      <w:r>
        <w:rPr>
          <w:rFonts w:ascii="Comic Sans MS" w:hAnsi="Comic Sans MS" w:cs="Comic Sans MS"/>
          <w:sz w:val="24"/>
          <w:szCs w:val="24"/>
        </w:rPr>
        <w:t>verilmeyen rakam kaçtır?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1" type="#_x0000_t5" style="position:absolute;margin-left:28.5pt;margin-top:2.45pt;width:9pt;height:9pt;z-index:251639808"/>
        </w:pict>
      </w:r>
      <w:r>
        <w:rPr>
          <w:rFonts w:ascii="Comic Sans MS" w:hAnsi="Comic Sans MS" w:cs="Comic Sans MS"/>
          <w:sz w:val="24"/>
          <w:szCs w:val="24"/>
        </w:rPr>
        <w:t xml:space="preserve">     1     0</w:t>
      </w:r>
    </w:p>
    <w:p w:rsidR="00F932D2" w:rsidRPr="002F7A4E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  <w:u w:val="single"/>
        </w:rPr>
      </w:pPr>
      <w:r>
        <w:rPr>
          <w:rFonts w:ascii="Comic Sans MS" w:hAnsi="Comic Sans MS" w:cs="Comic Sans MS"/>
          <w:sz w:val="24"/>
          <w:szCs w:val="24"/>
          <w:u w:val="single"/>
        </w:rPr>
        <w:t xml:space="preserve">  + 3 5</w:t>
      </w:r>
      <w:r w:rsidRPr="002F7A4E">
        <w:rPr>
          <w:rFonts w:ascii="Comic Sans MS" w:hAnsi="Comic Sans MS" w:cs="Comic Sans MS"/>
          <w:sz w:val="24"/>
          <w:szCs w:val="24"/>
          <w:u w:val="single"/>
        </w:rPr>
        <w:t xml:space="preserve">     </w:t>
      </w:r>
      <w:r>
        <w:rPr>
          <w:rFonts w:ascii="Comic Sans MS" w:hAnsi="Comic Sans MS" w:cs="Comic Sans MS"/>
          <w:sz w:val="24"/>
          <w:szCs w:val="24"/>
          <w:u w:val="single"/>
        </w:rPr>
        <w:t xml:space="preserve">                            </w:t>
      </w:r>
    </w:p>
    <w:p w:rsidR="00F932D2" w:rsidRPr="00FD26F7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 w:rsidRPr="00FD26F7">
        <w:rPr>
          <w:rFonts w:ascii="Comic Sans MS" w:hAnsi="Comic Sans MS" w:cs="Comic Sans MS"/>
          <w:sz w:val="24"/>
          <w:szCs w:val="24"/>
        </w:rPr>
        <w:t xml:space="preserve">   </w:t>
      </w:r>
      <w:r>
        <w:rPr>
          <w:rFonts w:ascii="Comic Sans MS" w:hAnsi="Comic Sans MS" w:cs="Comic Sans MS"/>
          <w:sz w:val="24"/>
          <w:szCs w:val="24"/>
        </w:rPr>
        <w:t xml:space="preserve"> 4 9  0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a) 6       </w:t>
      </w:r>
      <w:r w:rsidRPr="009154D6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>b) 2           c) 0              d) 4</w:t>
      </w:r>
    </w:p>
    <w:p w:rsidR="00F932D2" w:rsidRDefault="00F932D2" w:rsidP="008C5DFE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20.  Verilen işlemlerin hangisi yanlıştır?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a) 245 x 2 = 490        </w:t>
      </w:r>
      <w:r w:rsidRPr="009154D6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>b) 186 X 3 = 348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c) 23 X 10 = 230         d) 18 X 32 = 576</w:t>
      </w:r>
    </w:p>
    <w:p w:rsidR="00F932D2" w:rsidRDefault="00F932D2" w:rsidP="008C5DFE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21. Verilen işlemlerin hangisi doğrudur?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a) 86 : 2 = 42        </w:t>
      </w:r>
      <w:r w:rsidRPr="009154D6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>b) 56 : 7 = 6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c) 75 : 5 = 15         d) 48 : 3 = 15</w:t>
      </w:r>
    </w:p>
    <w:p w:rsidR="00F932D2" w:rsidRDefault="00F932D2" w:rsidP="00FB0CD1">
      <w:p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22.       36 x 5 = işleminde çarpım 5 ile bölündüğünde kalan kaç olur?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 185         b) 36       c) 180        d) 0</w:t>
      </w:r>
    </w:p>
    <w:p w:rsidR="00F932D2" w:rsidRDefault="00F932D2" w:rsidP="00FB0CD1">
      <w:pP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23. Hangi sayının 3 katının 35 fazlası 269 eder?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 101         b) 78       c) 234        d) 702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24) Emre ile annesinin yaşları toplamı 42’dir. Emre’nin annesi Emre’nin yaşının 5 katı büyüklükte olduğuna göre</w:t>
      </w:r>
      <w:r w:rsidRPr="00F07E60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>Emre’nin annesi kaç yaşındadır?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a) 35         b) 7       c) 8        d) 37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25. Sude marketten aldığı 6 çikolata için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240 Kr ödemiştir. Sude 4 tane çikolata alsaydı kaç Kr ödemesi gerekirdi?</w:t>
      </w: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</w:p>
    <w:p w:rsidR="00F932D2" w:rsidRDefault="00F932D2" w:rsidP="00FB0CD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 40 Kr    b) 160 Kr     c) 140 Kr   d) 230 Kr</w:t>
      </w:r>
    </w:p>
    <w:p w:rsidR="00F932D2" w:rsidRDefault="00F932D2" w:rsidP="006E78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Salı günü ………sayfa kitap okudum.</w:t>
      </w:r>
    </w:p>
    <w:p w:rsidR="00F932D2" w:rsidRDefault="00F932D2" w:rsidP="006E78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Çarşamba günü ………….sayfa kitap okudum.</w:t>
      </w:r>
    </w:p>
    <w:p w:rsidR="00F932D2" w:rsidRDefault="00F932D2" w:rsidP="006E78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Yıldız Yaprak test Hayat Bilgisi 4. Testi,Matematik 5.testi yapalım.</w:t>
      </w:r>
    </w:p>
    <w:p w:rsidR="00F932D2" w:rsidRDefault="00F932D2" w:rsidP="006E78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Matematik Bilgini sayfa 17-18’i yapalım.</w:t>
      </w:r>
    </w:p>
    <w:p w:rsidR="00F932D2" w:rsidRDefault="00F932D2"/>
    <w:sectPr w:rsidR="00F932D2" w:rsidSect="00234ED2">
      <w:pgSz w:w="11906" w:h="16838"/>
      <w:pgMar w:top="397" w:right="567" w:bottom="284" w:left="567" w:header="709" w:footer="709" w:gutter="0"/>
      <w:cols w:num="2"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0CD1"/>
    <w:rsid w:val="00153F9A"/>
    <w:rsid w:val="0018200A"/>
    <w:rsid w:val="00234ED2"/>
    <w:rsid w:val="002B343C"/>
    <w:rsid w:val="002F7A4E"/>
    <w:rsid w:val="0047561F"/>
    <w:rsid w:val="00494264"/>
    <w:rsid w:val="004B220D"/>
    <w:rsid w:val="004B6063"/>
    <w:rsid w:val="004F0ACC"/>
    <w:rsid w:val="005559F9"/>
    <w:rsid w:val="00567187"/>
    <w:rsid w:val="005F4D8C"/>
    <w:rsid w:val="0068557A"/>
    <w:rsid w:val="006E7831"/>
    <w:rsid w:val="007D7AF5"/>
    <w:rsid w:val="008C5DFE"/>
    <w:rsid w:val="009154D6"/>
    <w:rsid w:val="009A470B"/>
    <w:rsid w:val="00A33ABE"/>
    <w:rsid w:val="00A85086"/>
    <w:rsid w:val="00AB73A7"/>
    <w:rsid w:val="00AC440B"/>
    <w:rsid w:val="00AC5EEC"/>
    <w:rsid w:val="00B667C4"/>
    <w:rsid w:val="00BC3451"/>
    <w:rsid w:val="00BF0999"/>
    <w:rsid w:val="00CA187A"/>
    <w:rsid w:val="00DB2D0A"/>
    <w:rsid w:val="00E87924"/>
    <w:rsid w:val="00F07E60"/>
    <w:rsid w:val="00F2181A"/>
    <w:rsid w:val="00F932D2"/>
    <w:rsid w:val="00FB0CD1"/>
    <w:rsid w:val="00FD2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CD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B0CD1"/>
    <w:pPr>
      <w:ind w:left="720"/>
    </w:pPr>
  </w:style>
  <w:style w:type="paragraph" w:styleId="NoSpacing">
    <w:name w:val="No Spacing"/>
    <w:link w:val="NoSpacingChar"/>
    <w:uiPriority w:val="99"/>
    <w:qFormat/>
    <w:rsid w:val="00153F9A"/>
    <w:rPr>
      <w:rFonts w:cs="Calibri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153F9A"/>
    <w:rPr>
      <w:rFonts w:cs="Calibri"/>
      <w:sz w:val="22"/>
      <w:szCs w:val="22"/>
      <w:lang w:val="tr-TR" w:eastAsia="en-US" w:bidi="ar-SA"/>
    </w:rPr>
  </w:style>
  <w:style w:type="character" w:styleId="Hyperlink">
    <w:name w:val="Hyperlink"/>
    <w:basedOn w:val="DefaultParagraphFont"/>
    <w:uiPriority w:val="99"/>
    <w:rsid w:val="00AC5EE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623</Words>
  <Characters>3555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Ali</dc:creator>
  <cp:keywords>www.sorubak.com</cp:keywords>
  <dc:description>www.sorubak.com</dc:description>
  <cp:lastModifiedBy>edanur</cp:lastModifiedBy>
  <cp:revision>10</cp:revision>
  <dcterms:created xsi:type="dcterms:W3CDTF">2013-04-29T21:25:00Z</dcterms:created>
  <dcterms:modified xsi:type="dcterms:W3CDTF">2014-01-01T20:23:00Z</dcterms:modified>
  <cp:category>www.sorubak.com</cp:category>
</cp:coreProperties>
</file>