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8C6" w:rsidRPr="00656C79" w:rsidRDefault="00A818C6" w:rsidP="00656C79">
      <w:pPr>
        <w:spacing w:after="0" w:line="240" w:lineRule="auto"/>
        <w:jc w:val="center"/>
        <w:rPr>
          <w:rFonts w:ascii="Maiandra GD" w:hAnsi="Maiandra GD"/>
          <w:sz w:val="20"/>
          <w:szCs w:val="20"/>
        </w:rPr>
      </w:pPr>
      <w:r w:rsidRPr="00656C79">
        <w:rPr>
          <w:rFonts w:ascii="Maiandra GD" w:hAnsi="Maiandra GD"/>
          <w:sz w:val="20"/>
          <w:szCs w:val="20"/>
        </w:rPr>
        <w:t>ALİ RIZA ÇEVİK İLKOKULU</w:t>
      </w:r>
    </w:p>
    <w:p w:rsidR="00A818C6" w:rsidRPr="00656C79" w:rsidRDefault="00A818C6" w:rsidP="00656C79">
      <w:pPr>
        <w:spacing w:after="0" w:line="240" w:lineRule="auto"/>
        <w:jc w:val="center"/>
        <w:rPr>
          <w:rFonts w:ascii="Maiandra GD" w:hAnsi="Maiandra GD"/>
          <w:sz w:val="20"/>
          <w:szCs w:val="20"/>
        </w:rPr>
      </w:pPr>
      <w:r w:rsidRPr="00656C79">
        <w:rPr>
          <w:rFonts w:ascii="Maiandra GD" w:hAnsi="Maiandra GD"/>
          <w:sz w:val="20"/>
          <w:szCs w:val="20"/>
        </w:rPr>
        <w:t>2013-2014 ÖĞRETİM YILI 3-D SINIFI MATEMATİK ETKİNLİĞİ</w:t>
      </w: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 w:rsidRPr="00656C79">
        <w:rPr>
          <w:rFonts w:ascii="Maiandra GD" w:hAnsi="Maiandra GD"/>
          <w:sz w:val="20"/>
          <w:szCs w:val="20"/>
        </w:rPr>
        <w:t>Adı Soyadı:.......................................................................</w:t>
      </w:r>
    </w:p>
    <w:p w:rsidR="00A818C6" w:rsidRPr="00656C79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hyperlink r:id="rId4" w:history="1">
        <w:r w:rsidRPr="006943CF"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A818C6" w:rsidRDefault="00A818C6" w:rsidP="00656C79">
      <w:pPr>
        <w:spacing w:after="0" w:line="240" w:lineRule="auto"/>
        <w:jc w:val="center"/>
        <w:rPr>
          <w:rFonts w:ascii="Maiandra GD" w:hAnsi="Maiandra GD"/>
          <w:sz w:val="20"/>
          <w:szCs w:val="20"/>
        </w:rPr>
      </w:pPr>
      <w:r w:rsidRPr="00656C79">
        <w:rPr>
          <w:rFonts w:ascii="Maiandra GD" w:hAnsi="Maiandra GD"/>
          <w:sz w:val="20"/>
          <w:szCs w:val="20"/>
        </w:rPr>
        <w:t>GENEL TEKRAR</w:t>
      </w: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  <w:sectPr w:rsidR="00A818C6" w:rsidSect="00656C79">
          <w:pgSz w:w="11906" w:h="16838"/>
          <w:pgMar w:top="567" w:right="567" w:bottom="567" w:left="567" w:header="709" w:footer="709" w:gutter="0"/>
          <w:pgBorders w:offsetFrom="page">
            <w:top w:val="dashSmallGap" w:sz="8" w:space="24" w:color="auto"/>
            <w:left w:val="dashSmallGap" w:sz="8" w:space="24" w:color="auto"/>
            <w:bottom w:val="dashSmallGap" w:sz="8" w:space="24" w:color="auto"/>
            <w:right w:val="dashSmallGap" w:sz="8" w:space="24" w:color="auto"/>
          </w:pgBorders>
          <w:cols w:space="708"/>
          <w:docGrid w:linePitch="360"/>
        </w:sectPr>
      </w:pP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 w:rsidRPr="00FA6973">
        <w:rPr>
          <w:rFonts w:ascii="Maiandra GD" w:hAnsi="Maiandra GD"/>
          <w:b/>
          <w:sz w:val="20"/>
          <w:szCs w:val="20"/>
        </w:rPr>
        <w:t>NOT:</w:t>
      </w:r>
      <w:r>
        <w:rPr>
          <w:rFonts w:ascii="Maiandra GD" w:hAnsi="Maiandra GD"/>
          <w:sz w:val="20"/>
          <w:szCs w:val="20"/>
        </w:rPr>
        <w:t xml:space="preserve">Geometrik cisimlerin açılmış haline </w:t>
      </w:r>
      <w:r w:rsidRPr="00FA6973">
        <w:rPr>
          <w:rFonts w:ascii="Maiandra GD" w:hAnsi="Maiandra GD"/>
          <w:b/>
          <w:sz w:val="20"/>
          <w:szCs w:val="20"/>
        </w:rPr>
        <w:t>düzlem</w:t>
      </w:r>
      <w:r>
        <w:rPr>
          <w:rFonts w:ascii="Maiandra GD" w:hAnsi="Maiandra GD"/>
          <w:sz w:val="20"/>
          <w:szCs w:val="20"/>
        </w:rPr>
        <w:t xml:space="preserve">, her geometriksel bölgesine de </w:t>
      </w:r>
      <w:r w:rsidRPr="00FA6973">
        <w:rPr>
          <w:rFonts w:ascii="Maiandra GD" w:hAnsi="Maiandra GD"/>
          <w:b/>
          <w:sz w:val="20"/>
          <w:szCs w:val="20"/>
        </w:rPr>
        <w:t>düzlemsel şekil</w:t>
      </w:r>
      <w:r>
        <w:rPr>
          <w:rFonts w:ascii="Maiandra GD" w:hAnsi="Maiandra GD"/>
          <w:sz w:val="20"/>
          <w:szCs w:val="20"/>
        </w:rPr>
        <w:t xml:space="preserve"> denir.</w:t>
      </w: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FA6973" w:rsidRDefault="00A818C6" w:rsidP="00656C79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 w:rsidRPr="00FA6973">
        <w:rPr>
          <w:rFonts w:ascii="Maiandra GD" w:hAnsi="Maiandra GD"/>
          <w:b/>
          <w:sz w:val="20"/>
          <w:szCs w:val="20"/>
        </w:rPr>
        <w:t>A)Aşağıdaki boşlukları doldurunuz.</w:t>
      </w: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1-Küpün altı tane .......................................... bölgesi vardır.</w:t>
      </w: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2-Koninin bir tane .............................. bölgesi bir tanede eğik yüzeyi vardır.</w:t>
      </w: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3-Dikdörtgenler prizmasının altı adet ................................... bölgesi vardır.</w:t>
      </w: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4-Kare prizmanın iki adet ...................................... bölgesi,  dört adet de ................................. bölgesi vardır.</w:t>
      </w: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5-Üçgen prizmanın iki adet ..................................... bölgesi, üç adet de .................................. bölgesi vardır.</w:t>
      </w: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Default="00A818C6" w:rsidP="00656C79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 w:rsidRPr="0089109C">
        <w:rPr>
          <w:rFonts w:ascii="Maiandra GD" w:hAnsi="Maiandra GD"/>
          <w:b/>
          <w:sz w:val="20"/>
          <w:szCs w:val="20"/>
        </w:rPr>
        <w:t>B)Aşağıdaki soruları verilen şekil grafiğine göre cevaplayınız.</w:t>
      </w:r>
    </w:p>
    <w:p w:rsidR="00A818C6" w:rsidRDefault="00A818C6" w:rsidP="00656C79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>
        <w:rPr>
          <w:noProof/>
          <w:lang w:eastAsia="tr-TR"/>
        </w:rPr>
        <w:pict>
          <v:roundrect id="_x0000_s1026" style="position:absolute;margin-left:.2pt;margin-top:4.75pt;width:76.75pt;height:24.45pt;z-index:251643904" arcsize="10923f">
            <v:textbox>
              <w:txbxContent>
                <w:p w:rsidR="00A818C6" w:rsidRPr="0089109C" w:rsidRDefault="00A818C6" w:rsidP="0089109C">
                  <w:pPr>
                    <w:spacing w:after="0" w:line="240" w:lineRule="auto"/>
                    <w:jc w:val="center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89109C">
                    <w:rPr>
                      <w:rFonts w:ascii="Maiandra GD" w:hAnsi="Maiandra GD"/>
                      <w:sz w:val="20"/>
                      <w:szCs w:val="20"/>
                    </w:rPr>
                    <w:t>Ağaç sayısı</w:t>
                  </w:r>
                </w:p>
                <w:p w:rsidR="00A818C6" w:rsidRPr="0089109C" w:rsidRDefault="00A818C6" w:rsidP="0089109C"/>
              </w:txbxContent>
            </v:textbox>
          </v:roundrect>
        </w:pict>
      </w:r>
    </w:p>
    <w:p w:rsidR="00A818C6" w:rsidRDefault="00A818C6" w:rsidP="00656C79">
      <w:pPr>
        <w:spacing w:after="0" w:line="240" w:lineRule="auto"/>
        <w:rPr>
          <w:rFonts w:ascii="Maiandra GD" w:hAnsi="Maiandra GD"/>
          <w:b/>
          <w:sz w:val="20"/>
          <w:szCs w:val="20"/>
        </w:rPr>
      </w:pPr>
    </w:p>
    <w:p w:rsidR="00A818C6" w:rsidRDefault="00A818C6" w:rsidP="00656C79">
      <w:pPr>
        <w:spacing w:after="0" w:line="240" w:lineRule="auto"/>
        <w:rPr>
          <w:rFonts w:ascii="Maiandra GD" w:hAnsi="Maiandra GD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0"/>
        <w:gridCol w:w="787"/>
        <w:gridCol w:w="765"/>
        <w:gridCol w:w="766"/>
        <w:gridCol w:w="765"/>
        <w:gridCol w:w="766"/>
        <w:gridCol w:w="1046"/>
      </w:tblGrid>
      <w:tr w:rsidR="00A818C6" w:rsidRPr="00B70D0C" w:rsidTr="00B70D0C">
        <w:trPr>
          <w:trHeight w:val="231"/>
          <w:jc w:val="center"/>
        </w:trPr>
        <w:tc>
          <w:tcPr>
            <w:tcW w:w="41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single" w:sz="12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21</w:t>
            </w:r>
          </w:p>
        </w:tc>
        <w:tc>
          <w:tcPr>
            <w:tcW w:w="787" w:type="dxa"/>
            <w:tcBorders>
              <w:left w:val="single" w:sz="12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hyperlink r:id="rId5" w:history="1">
              <w:r w:rsidRPr="00B70D0C">
                <w:rPr>
                  <w:noProof/>
                  <w:lang w:eastAsia="tr-TR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" o:spid="_x0000_i1025" type="#_x0000_t75" alt="http://t2.gstatic.com/images?q=tbn:EXPi6ThY4Rsr2M:http://www.cevreorman.gov.tr/images/agac1.gif" href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" style="width:15pt;height:24.75pt;visibility:visible" o:button="t">
                    <v:fill o:detectmouseclick="t"/>
                    <v:imagedata r:id="rId6" o:title=""/>
                  </v:shape>
                </w:pict>
              </w:r>
            </w:hyperlink>
          </w:p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A818C6" w:rsidRPr="00B70D0C" w:rsidTr="00B70D0C">
        <w:trPr>
          <w:trHeight w:val="14"/>
          <w:jc w:val="center"/>
        </w:trPr>
        <w:tc>
          <w:tcPr>
            <w:tcW w:w="41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single" w:sz="12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18</w:t>
            </w:r>
          </w:p>
        </w:tc>
        <w:tc>
          <w:tcPr>
            <w:tcW w:w="787" w:type="dxa"/>
            <w:tcBorders>
              <w:top w:val="dashSmallGap" w:sz="8" w:space="0" w:color="auto"/>
              <w:left w:val="single" w:sz="12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noProof/>
                <w:sz w:val="20"/>
                <w:szCs w:val="20"/>
                <w:lang w:eastAsia="tr-TR"/>
              </w:rPr>
              <w:pict>
                <v:shape id="Resim 7" o:spid="_x0000_i1026" type="#_x0000_t75" alt="http://www.sekilibelediyesi.com/agac.gif" style="width:27.75pt;height:24pt;visibility:visible">
                  <v:imagedata r:id="rId7" o:title=""/>
                </v:shape>
              </w:pict>
            </w: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hyperlink r:id="rId8" w:history="1">
              <w:r w:rsidRPr="00B70D0C">
                <w:rPr>
                  <w:noProof/>
                  <w:lang w:eastAsia="tr-TR"/>
                </w:rPr>
                <w:pict>
                  <v:shape id="_x0000_i1027" type="#_x0000_t75" alt="http://t2.gstatic.com/images?q=tbn:EXPi6ThY4Rsr2M:http://www.cevreorman.gov.tr/images/agac1.gif" href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" style="width:15pt;height:24.75pt;visibility:visible" o:button="t">
                    <v:fill o:detectmouseclick="t"/>
                    <v:imagedata r:id="rId6" o:title=""/>
                  </v:shape>
                </w:pict>
              </w:r>
            </w:hyperlink>
          </w:p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A818C6" w:rsidRPr="00B70D0C" w:rsidTr="00B70D0C">
        <w:trPr>
          <w:trHeight w:val="204"/>
          <w:jc w:val="center"/>
        </w:trPr>
        <w:tc>
          <w:tcPr>
            <w:tcW w:w="41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single" w:sz="12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15</w:t>
            </w:r>
          </w:p>
        </w:tc>
        <w:tc>
          <w:tcPr>
            <w:tcW w:w="787" w:type="dxa"/>
            <w:tcBorders>
              <w:top w:val="dashSmallGap" w:sz="8" w:space="0" w:color="auto"/>
              <w:left w:val="single" w:sz="12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_x0000_i1028" type="#_x0000_t75" alt="http://www.sekilibelediyesi.com/agac.gif" style="width:27.75pt;height:24pt;visibility:visible">
                  <v:imagedata r:id="rId7" o:title=""/>
                </v:shape>
              </w:pict>
            </w: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noProof/>
                <w:sz w:val="20"/>
                <w:szCs w:val="20"/>
                <w:lang w:eastAsia="tr-TR"/>
              </w:rPr>
              <w:pict>
                <v:shape id="Resim 17" o:spid="_x0000_i1029" type="#_x0000_t75" alt="http://comps.fotosearch.com/comp/UNC/UNC115/meyve-agac_~u19955590.jpg" style="width:18.75pt;height:24pt;visibility:visible">
                  <v:imagedata r:id="rId9" o:title=""/>
                </v:shape>
              </w:pict>
            </w: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hyperlink r:id="rId10" w:history="1">
              <w:r w:rsidRPr="00B70D0C">
                <w:rPr>
                  <w:noProof/>
                  <w:lang w:eastAsia="tr-TR"/>
                </w:rPr>
                <w:pict>
                  <v:shape id="_x0000_i1030" type="#_x0000_t75" alt="http://t2.gstatic.com/images?q=tbn:EXPi6ThY4Rsr2M:http://www.cevreorman.gov.tr/images/agac1.gif" href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" style="width:15pt;height:24.75pt;visibility:visible" o:button="t">
                    <v:fill o:detectmouseclick="t"/>
                    <v:imagedata r:id="rId6" o:title=""/>
                  </v:shape>
                </w:pict>
              </w:r>
            </w:hyperlink>
          </w:p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A818C6" w:rsidRPr="00B70D0C" w:rsidTr="00B70D0C">
        <w:trPr>
          <w:trHeight w:val="41"/>
          <w:jc w:val="center"/>
        </w:trPr>
        <w:tc>
          <w:tcPr>
            <w:tcW w:w="41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single" w:sz="12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12</w:t>
            </w:r>
          </w:p>
        </w:tc>
        <w:tc>
          <w:tcPr>
            <w:tcW w:w="787" w:type="dxa"/>
            <w:tcBorders>
              <w:top w:val="dashSmallGap" w:sz="8" w:space="0" w:color="auto"/>
              <w:left w:val="single" w:sz="12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_x0000_i1031" type="#_x0000_t75" alt="http://www.sekilibelediyesi.com/agac.gif" style="width:27.75pt;height:24pt;visibility:visible">
                  <v:imagedata r:id="rId7" o:title=""/>
                </v:shape>
              </w:pict>
            </w: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Resim 11" o:spid="_x0000_i1032" type="#_x0000_t75" style="width:18.75pt;height:24pt;visibility:visible">
                  <v:imagedata r:id="rId11" o:title=""/>
                </v:shape>
              </w:pict>
            </w: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noProof/>
                <w:sz w:val="20"/>
                <w:szCs w:val="20"/>
                <w:lang w:eastAsia="tr-TR"/>
              </w:rPr>
              <w:pict>
                <v:shape id="_x0000_i1033" type="#_x0000_t75" alt="http://comps.fotosearch.com/comp/UNC/UNC115/meyve-agac_~u19955590.jpg" style="width:18.75pt;height:24pt;visibility:visible">
                  <v:imagedata r:id="rId9" o:title=""/>
                </v:shape>
              </w:pict>
            </w: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hyperlink r:id="rId12" w:history="1">
              <w:r w:rsidRPr="00B70D0C">
                <w:rPr>
                  <w:noProof/>
                  <w:lang w:eastAsia="tr-TR"/>
                </w:rPr>
                <w:pict>
                  <v:shape id="_x0000_i1034" type="#_x0000_t75" alt="http://t2.gstatic.com/images?q=tbn:EXPi6ThY4Rsr2M:http://www.cevreorman.gov.tr/images/agac1.gif" href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" style="width:15pt;height:24.75pt;visibility:visible" o:button="t">
                    <v:fill o:detectmouseclick="t"/>
                    <v:imagedata r:id="rId6" o:title=""/>
                  </v:shape>
                </w:pict>
              </w:r>
            </w:hyperlink>
          </w:p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A818C6" w:rsidRPr="00B70D0C" w:rsidTr="00B70D0C">
        <w:trPr>
          <w:jc w:val="center"/>
        </w:trPr>
        <w:tc>
          <w:tcPr>
            <w:tcW w:w="41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single" w:sz="12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9</w:t>
            </w:r>
          </w:p>
        </w:tc>
        <w:tc>
          <w:tcPr>
            <w:tcW w:w="787" w:type="dxa"/>
            <w:tcBorders>
              <w:top w:val="dashSmallGap" w:sz="8" w:space="0" w:color="auto"/>
              <w:left w:val="single" w:sz="12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_x0000_i1035" type="#_x0000_t75" alt="http://www.sekilibelediyesi.com/agac.gif" style="width:27.75pt;height:24pt;visibility:visible">
                  <v:imagedata r:id="rId7" o:title=""/>
                </v:shape>
              </w:pict>
            </w: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_x0000_i1036" type="#_x0000_t75" style="width:18.75pt;height:24pt;visibility:visible">
                  <v:imagedata r:id="rId13" o:title=""/>
                </v:shape>
              </w:pict>
            </w: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noProof/>
                <w:sz w:val="20"/>
                <w:szCs w:val="20"/>
                <w:lang w:eastAsia="tr-TR"/>
              </w:rPr>
              <w:pict>
                <v:shape id="_x0000_i1037" type="#_x0000_t75" alt="http://comps.fotosearch.com/comp/UNC/UNC115/meyve-agac_~u19955590.jpg" style="width:18.75pt;height:24pt;visibility:visible">
                  <v:imagedata r:id="rId9" o:title=""/>
                </v:shape>
              </w:pict>
            </w: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hyperlink r:id="rId14" w:history="1">
              <w:r w:rsidRPr="00B70D0C">
                <w:rPr>
                  <w:noProof/>
                  <w:lang w:eastAsia="tr-TR"/>
                </w:rPr>
                <w:pict>
                  <v:shape id="_x0000_i1038" type="#_x0000_t75" alt="http://t2.gstatic.com/images?q=tbn:EXPi6ThY4Rsr2M:http://www.cevreorman.gov.tr/images/agac1.gif" href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" style="width:15pt;height:24.75pt;visibility:visible" o:button="t">
                    <v:fill o:detectmouseclick="t"/>
                    <v:imagedata r:id="rId6" o:title=""/>
                  </v:shape>
                </w:pict>
              </w:r>
            </w:hyperlink>
          </w:p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A818C6" w:rsidRPr="00B70D0C" w:rsidTr="00B70D0C">
        <w:trPr>
          <w:jc w:val="center"/>
        </w:trPr>
        <w:tc>
          <w:tcPr>
            <w:tcW w:w="41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single" w:sz="12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</w:t>
            </w:r>
          </w:p>
        </w:tc>
        <w:tc>
          <w:tcPr>
            <w:tcW w:w="787" w:type="dxa"/>
            <w:tcBorders>
              <w:top w:val="dashSmallGap" w:sz="8" w:space="0" w:color="auto"/>
              <w:left w:val="single" w:sz="12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_x0000_i1039" type="#_x0000_t75" alt="http://www.sekilibelediyesi.com/agac.gif" style="width:27.75pt;height:24pt;visibility:visible">
                  <v:imagedata r:id="rId7" o:title=""/>
                </v:shape>
              </w:pict>
            </w: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Resim 10" o:spid="_x0000_i1040" type="#_x0000_t75" style="width:21pt;height:24pt;visibility:visible">
                  <v:imagedata r:id="rId15" o:title=""/>
                </v:shape>
              </w:pict>
            </w: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_x0000_i1041" type="#_x0000_t75" style="width:18.75pt;height:24pt;visibility:visible">
                  <v:imagedata r:id="rId13" o:title=""/>
                </v:shape>
              </w:pict>
            </w: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noProof/>
                <w:sz w:val="20"/>
                <w:szCs w:val="20"/>
                <w:lang w:eastAsia="tr-TR"/>
              </w:rPr>
              <w:pict>
                <v:shape id="_x0000_i1042" type="#_x0000_t75" alt="http://comps.fotosearch.com/comp/UNC/UNC115/meyve-agac_~u19955590.jpg" style="width:18.75pt;height:24pt;visibility:visible">
                  <v:imagedata r:id="rId9" o:title=""/>
                </v:shape>
              </w:pict>
            </w: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hyperlink r:id="rId16" w:history="1">
              <w:r w:rsidRPr="00B70D0C">
                <w:rPr>
                  <w:noProof/>
                  <w:lang w:eastAsia="tr-TR"/>
                </w:rPr>
                <w:pict>
                  <v:shape id="_x0000_i1043" type="#_x0000_t75" alt="http://t2.gstatic.com/images?q=tbn:EXPi6ThY4Rsr2M:http://www.cevreorman.gov.tr/images/agac1.gif" href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" style="width:15pt;height:24.75pt;visibility:visible" o:button="t">
                    <v:fill o:detectmouseclick="t"/>
                    <v:imagedata r:id="rId6" o:title=""/>
                  </v:shape>
                </w:pict>
              </w:r>
            </w:hyperlink>
          </w:p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A818C6" w:rsidRPr="00B70D0C" w:rsidTr="00B70D0C">
        <w:trPr>
          <w:jc w:val="center"/>
        </w:trPr>
        <w:tc>
          <w:tcPr>
            <w:tcW w:w="41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single" w:sz="12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3</w:t>
            </w:r>
          </w:p>
        </w:tc>
        <w:tc>
          <w:tcPr>
            <w:tcW w:w="787" w:type="dxa"/>
            <w:tcBorders>
              <w:top w:val="dashSmallGap" w:sz="8" w:space="0" w:color="auto"/>
              <w:left w:val="single" w:sz="12" w:space="0" w:color="auto"/>
              <w:bottom w:val="single" w:sz="12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_x0000_i1044" type="#_x0000_t75" alt="http://www.sekilibelediyesi.com/agac.gif" style="width:27.75pt;height:24pt;visibility:visible">
                  <v:imagedata r:id="rId7" o:title=""/>
                </v:shape>
              </w:pict>
            </w: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single" w:sz="12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_x0000_i1045" type="#_x0000_t75" style="width:21pt;height:24pt;visibility:visible">
                  <v:imagedata r:id="rId15" o:title=""/>
                </v:shape>
              </w:pict>
            </w: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single" w:sz="12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_x0000_i1046" type="#_x0000_t75" style="width:18.75pt;height:24pt;visibility:visible">
                  <v:imagedata r:id="rId11" o:title=""/>
                </v:shape>
              </w:pict>
            </w:r>
          </w:p>
        </w:tc>
        <w:tc>
          <w:tcPr>
            <w:tcW w:w="765" w:type="dxa"/>
            <w:tcBorders>
              <w:top w:val="dashSmallGap" w:sz="8" w:space="0" w:color="auto"/>
              <w:left w:val="dashSmallGap" w:sz="8" w:space="0" w:color="auto"/>
              <w:bottom w:val="single" w:sz="12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noProof/>
                <w:lang w:eastAsia="tr-TR"/>
              </w:rPr>
              <w:pict>
                <v:shape id="_x0000_i1047" type="#_x0000_t75" alt="http://comps.fotosearch.com/comp/UNC/UNC115/meyve-agac_~u19955590.jpg" style="width:18.75pt;height:24pt;visibility:visible">
                  <v:imagedata r:id="rId9" o:title=""/>
                </v:shape>
              </w:pict>
            </w: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single" w:sz="12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hyperlink r:id="rId17" w:history="1">
              <w:r w:rsidRPr="00B70D0C">
                <w:rPr>
                  <w:noProof/>
                  <w:lang w:eastAsia="tr-TR"/>
                </w:rPr>
                <w:pict>
                  <v:shape id="_x0000_i1048" type="#_x0000_t75" alt="http://t2.gstatic.com/images?q=tbn:EXPi6ThY4Rsr2M:http://www.cevreorman.gov.tr/images/agac1.gif" href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" style="width:15pt;height:24.75pt;visibility:visible" o:button="t">
                    <v:fill o:detectmouseclick="t"/>
                    <v:imagedata r:id="rId6" o:title=""/>
                  </v:shape>
                </w:pict>
              </w:r>
            </w:hyperlink>
          </w:p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ashSmallGap" w:sz="8" w:space="0" w:color="auto"/>
              <w:left w:val="dashSmallGap" w:sz="8" w:space="0" w:color="auto"/>
              <w:bottom w:val="single" w:sz="12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noProof/>
                <w:lang w:eastAsia="tr-TR"/>
              </w:rPr>
            </w:pPr>
            <w:hyperlink r:id="rId18" w:history="1">
              <w:r w:rsidRPr="00B70D0C">
                <w:rPr>
                  <w:noProof/>
                  <w:lang w:eastAsia="tr-TR"/>
                </w:rPr>
                <w:pict>
                  <v:shape id="Resim 4" o:spid="_x0000_i1049" type="#_x0000_t75" alt="http://t0.gstatic.com/images?q=tbn:7Trg4A2mHjofRM:http://yazarlikyazilimi.meb.gov.tr/egiticimateryal/amasya/images/co_agac.gif" href="http://images.google.com/imgres?imgurl=http://yazarlikyazilimi.meb.gov.tr/egiticimateryal/amasya/images/co_agac.gif&amp;imgrefurl=http://yazarlikyazilimi.meb.gov.tr/egiticimateryal/amasya/aa_canliozellikleri.html&amp;usg=__tKxTld-hogHGmk_4kIjUWOPU5DE=&amp;h=90&amp;w=117&amp;sz=3&amp;hl=tr&amp;start=53&amp;um=1&amp;tbnid=7Trg4A2mHjofRM:&amp;tbnh=68&amp;tbnw=88&amp;prev=/images?q=a%C4%9Fa%C3%A7+gif&amp;ndsp=18&amp;hl=tr&amp;rls=com.microsoft:tr:IE-SearchBox&amp;rlz=1I7GZEZ_tr&amp;sa=N&amp;start=36&amp;um" style="width:30.75pt;height:23.25pt;visibility:visible" o:button="t">
                    <v:fill o:detectmouseclick="t"/>
                    <v:imagedata r:id="rId19" o:title=""/>
                  </v:shape>
                </w:pict>
              </w:r>
            </w:hyperlink>
          </w:p>
        </w:tc>
      </w:tr>
      <w:tr w:rsidR="00A818C6" w:rsidRPr="00B70D0C" w:rsidTr="00B70D0C">
        <w:trPr>
          <w:jc w:val="center"/>
        </w:trPr>
        <w:tc>
          <w:tcPr>
            <w:tcW w:w="410" w:type="dxa"/>
            <w:tcBorders>
              <w:top w:val="dashSmallGap" w:sz="8" w:space="0" w:color="auto"/>
              <w:left w:val="nil"/>
              <w:bottom w:val="nil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12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Zeytin</w:t>
            </w:r>
          </w:p>
        </w:tc>
        <w:tc>
          <w:tcPr>
            <w:tcW w:w="765" w:type="dxa"/>
            <w:tcBorders>
              <w:top w:val="single" w:sz="12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Meşe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Çınar</w:t>
            </w:r>
          </w:p>
        </w:tc>
        <w:tc>
          <w:tcPr>
            <w:tcW w:w="765" w:type="dxa"/>
            <w:tcBorders>
              <w:top w:val="single" w:sz="12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Elma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Çam</w:t>
            </w:r>
          </w:p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Okaliptüs</w:t>
            </w:r>
          </w:p>
        </w:tc>
      </w:tr>
    </w:tbl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noProof/>
          <w:lang w:eastAsia="tr-TR"/>
        </w:rPr>
        <w:pict>
          <v:roundrect id="_x0000_s1027" style="position:absolute;margin-left:188.15pt;margin-top:2.5pt;width:74.9pt;height:23.75pt;z-index:251644928;mso-position-horizontal-relative:text;mso-position-vertical-relative:text" arcsize="10923f">
            <v:textbox>
              <w:txbxContent>
                <w:p w:rsidR="00A818C6" w:rsidRPr="0089109C" w:rsidRDefault="00A818C6" w:rsidP="0089109C">
                  <w:pPr>
                    <w:spacing w:after="0" w:line="240" w:lineRule="auto"/>
                    <w:jc w:val="center"/>
                  </w:pPr>
                  <w:r w:rsidRPr="0089109C">
                    <w:rPr>
                      <w:rFonts w:ascii="Maiandra GD" w:hAnsi="Maiandra GD"/>
                      <w:sz w:val="20"/>
                      <w:szCs w:val="20"/>
                    </w:rPr>
                    <w:t>Ağaç</w:t>
                  </w:r>
                  <w:r>
                    <w:rPr>
                      <w:rFonts w:ascii="Maiandra GD" w:hAnsi="Maiandra GD"/>
                      <w:sz w:val="20"/>
                      <w:szCs w:val="20"/>
                    </w:rPr>
                    <w:t>lar</w:t>
                  </w:r>
                </w:p>
              </w:txbxContent>
            </v:textbox>
          </v:roundrect>
        </w:pict>
      </w:r>
      <w:r>
        <w:rPr>
          <w:rFonts w:ascii="Maiandra GD" w:hAnsi="Maiandra GD"/>
          <w:sz w:val="20"/>
          <w:szCs w:val="20"/>
        </w:rPr>
        <w:t>NOT:Her şekil üç ağacı göstermektedir.</w:t>
      </w: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01761D">
      <w:pPr>
        <w:pStyle w:val="NoSpacing"/>
        <w:rPr>
          <w:rFonts w:ascii="Maiandra GD" w:hAnsi="Maiandra GD"/>
          <w:sz w:val="20"/>
          <w:szCs w:val="20"/>
        </w:rPr>
      </w:pPr>
      <w:r w:rsidRPr="0001761D">
        <w:rPr>
          <w:rFonts w:ascii="Maiandra GD" w:hAnsi="Maiandra GD"/>
          <w:sz w:val="20"/>
          <w:szCs w:val="20"/>
        </w:rPr>
        <w:t xml:space="preserve">1.Okulumuzun bahçesinde kaç elma ağacı vardır?           </w:t>
      </w:r>
    </w:p>
    <w:p w:rsidR="00A818C6" w:rsidRPr="0001761D" w:rsidRDefault="00A818C6" w:rsidP="0001761D">
      <w:pPr>
        <w:pStyle w:val="NoSpacing"/>
        <w:rPr>
          <w:rFonts w:ascii="Maiandra GD" w:hAnsi="Maiandra GD"/>
          <w:sz w:val="20"/>
          <w:szCs w:val="20"/>
        </w:rPr>
      </w:pPr>
      <w:r w:rsidRPr="0001761D">
        <w:rPr>
          <w:rFonts w:ascii="Maiandra GD" w:hAnsi="Maiandra GD"/>
          <w:sz w:val="20"/>
          <w:szCs w:val="20"/>
        </w:rPr>
        <w:t>……………………………………………………………………</w:t>
      </w:r>
    </w:p>
    <w:p w:rsidR="00A818C6" w:rsidRPr="0001761D" w:rsidRDefault="00A818C6" w:rsidP="0001761D">
      <w:pPr>
        <w:pStyle w:val="NoSpacing"/>
        <w:rPr>
          <w:rFonts w:ascii="Maiandra GD" w:hAnsi="Maiandra GD"/>
          <w:sz w:val="20"/>
          <w:szCs w:val="20"/>
        </w:rPr>
      </w:pPr>
      <w:r w:rsidRPr="0001761D">
        <w:rPr>
          <w:rFonts w:ascii="Maiandra GD" w:hAnsi="Maiandra GD"/>
          <w:sz w:val="20"/>
          <w:szCs w:val="20"/>
        </w:rPr>
        <w:t xml:space="preserve"> 2. Okulumuzun bahçesinde kaç zeytin ağacı vardır?</w:t>
      </w:r>
    </w:p>
    <w:p w:rsidR="00A818C6" w:rsidRPr="0001761D" w:rsidRDefault="00A818C6" w:rsidP="0001761D">
      <w:pPr>
        <w:pStyle w:val="NoSpacing"/>
        <w:rPr>
          <w:rFonts w:ascii="Maiandra GD" w:hAnsi="Maiandra GD"/>
          <w:sz w:val="20"/>
          <w:szCs w:val="20"/>
        </w:rPr>
      </w:pPr>
      <w:r w:rsidRPr="0001761D">
        <w:rPr>
          <w:rFonts w:ascii="Maiandra GD" w:hAnsi="Maiandra GD"/>
          <w:sz w:val="20"/>
          <w:szCs w:val="20"/>
        </w:rPr>
        <w:t>……………………………………………………………………</w:t>
      </w:r>
    </w:p>
    <w:p w:rsidR="00A818C6" w:rsidRDefault="00A818C6" w:rsidP="0001761D">
      <w:pPr>
        <w:pStyle w:val="NoSpacing"/>
        <w:rPr>
          <w:rFonts w:ascii="Maiandra GD" w:hAnsi="Maiandra GD"/>
          <w:sz w:val="20"/>
          <w:szCs w:val="20"/>
        </w:rPr>
      </w:pPr>
      <w:r w:rsidRPr="0001761D">
        <w:rPr>
          <w:rFonts w:ascii="Maiandra GD" w:hAnsi="Maiandra GD"/>
          <w:sz w:val="20"/>
          <w:szCs w:val="20"/>
        </w:rPr>
        <w:t>3. Okulumuzun bahçesinde en çok hangi ağaçtan vardır? Kaç tanedir?………………</w:t>
      </w:r>
      <w:r>
        <w:rPr>
          <w:rFonts w:ascii="Maiandra GD" w:hAnsi="Maiandra GD"/>
          <w:sz w:val="20"/>
          <w:szCs w:val="20"/>
        </w:rPr>
        <w:t>.</w:t>
      </w:r>
      <w:r w:rsidRPr="0001761D">
        <w:rPr>
          <w:rFonts w:ascii="Maiandra GD" w:hAnsi="Maiandra GD"/>
          <w:sz w:val="20"/>
          <w:szCs w:val="20"/>
        </w:rPr>
        <w:t>……………………………………</w:t>
      </w:r>
    </w:p>
    <w:p w:rsidR="00A818C6" w:rsidRPr="0001761D" w:rsidRDefault="00A818C6" w:rsidP="0001761D">
      <w:pPr>
        <w:pStyle w:val="NoSpacing"/>
        <w:rPr>
          <w:rFonts w:ascii="Maiandra GD" w:hAnsi="Maiandra GD"/>
          <w:sz w:val="20"/>
          <w:szCs w:val="20"/>
        </w:rPr>
      </w:pPr>
      <w:r w:rsidRPr="0001761D">
        <w:rPr>
          <w:rFonts w:ascii="Maiandra GD" w:hAnsi="Maiandra GD"/>
          <w:sz w:val="20"/>
          <w:szCs w:val="20"/>
        </w:rPr>
        <w:t>4. Okulumuzun bahçesinde en az hangi ağaçtan vardır? Kaç tanedir?</w:t>
      </w:r>
    </w:p>
    <w:p w:rsidR="00A818C6" w:rsidRPr="0001761D" w:rsidRDefault="00A818C6" w:rsidP="0001761D">
      <w:pPr>
        <w:pStyle w:val="NoSpacing"/>
        <w:rPr>
          <w:rFonts w:ascii="Maiandra GD" w:hAnsi="Maiandra GD"/>
          <w:sz w:val="20"/>
          <w:szCs w:val="20"/>
        </w:rPr>
      </w:pPr>
      <w:r w:rsidRPr="0001761D">
        <w:rPr>
          <w:rFonts w:ascii="Maiandra GD" w:hAnsi="Maiandra GD"/>
          <w:sz w:val="20"/>
          <w:szCs w:val="20"/>
        </w:rPr>
        <w:t>……………………………………………………………………5. Meşe ağacının sayısı çam ağacının sayısından ne kadar eksiktir?</w:t>
      </w:r>
      <w:r>
        <w:rPr>
          <w:rFonts w:ascii="Maiandra GD" w:hAnsi="Maiandra GD"/>
          <w:sz w:val="20"/>
          <w:szCs w:val="20"/>
        </w:rPr>
        <w:t>…………………………………………………………</w:t>
      </w:r>
      <w:r w:rsidRPr="0001761D">
        <w:rPr>
          <w:rFonts w:ascii="Maiandra GD" w:hAnsi="Maiandra GD"/>
          <w:sz w:val="20"/>
          <w:szCs w:val="20"/>
        </w:rPr>
        <w:t>.</w:t>
      </w:r>
    </w:p>
    <w:p w:rsidR="00A818C6" w:rsidRPr="0001761D" w:rsidRDefault="00A818C6" w:rsidP="0001761D">
      <w:pPr>
        <w:pStyle w:val="NoSpacing"/>
        <w:rPr>
          <w:rFonts w:ascii="Maiandra GD" w:hAnsi="Maiandra GD"/>
          <w:sz w:val="20"/>
          <w:szCs w:val="20"/>
        </w:rPr>
      </w:pPr>
      <w:r w:rsidRPr="0001761D">
        <w:rPr>
          <w:rFonts w:ascii="Maiandra GD" w:hAnsi="Maiandra GD"/>
          <w:sz w:val="20"/>
          <w:szCs w:val="20"/>
        </w:rPr>
        <w:t>6.Çınar ağacı sayısıyla zeytin ağacı sayısını eşitlemek için bahçeye kaç tane çınar ağacı dikmemiz gerekir?………</w:t>
      </w:r>
      <w:r>
        <w:rPr>
          <w:rFonts w:ascii="Maiandra GD" w:hAnsi="Maiandra GD"/>
          <w:sz w:val="20"/>
          <w:szCs w:val="20"/>
        </w:rPr>
        <w:t>……………………………………………………</w:t>
      </w:r>
    </w:p>
    <w:p w:rsidR="00A818C6" w:rsidRPr="0001761D" w:rsidRDefault="00A818C6" w:rsidP="0001761D">
      <w:pPr>
        <w:pStyle w:val="NoSpacing"/>
        <w:rPr>
          <w:rFonts w:ascii="Maiandra GD" w:hAnsi="Maiandra GD"/>
          <w:sz w:val="20"/>
          <w:szCs w:val="20"/>
        </w:rPr>
      </w:pPr>
      <w:r w:rsidRPr="0001761D">
        <w:rPr>
          <w:rFonts w:ascii="Maiandra GD" w:hAnsi="Maiandra GD"/>
          <w:sz w:val="20"/>
          <w:szCs w:val="20"/>
        </w:rPr>
        <w:t>7.Bahçemizde toplam kaç ağaç vardır?</w:t>
      </w: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 w:rsidRPr="0001761D">
        <w:rPr>
          <w:rFonts w:ascii="Maiandra GD" w:hAnsi="Maiandra GD"/>
          <w:sz w:val="20"/>
          <w:szCs w:val="20"/>
        </w:rPr>
        <w:t>……………………………………………………………………</w:t>
      </w: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1B408B" w:rsidRDefault="00A818C6" w:rsidP="00656C79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>C</w:t>
      </w:r>
      <w:r w:rsidRPr="001B408B">
        <w:rPr>
          <w:rFonts w:ascii="Maiandra GD" w:hAnsi="Maiandra GD"/>
          <w:b/>
          <w:sz w:val="20"/>
          <w:szCs w:val="20"/>
        </w:rPr>
        <w:t>-Aşağıda verilen sayıların okunuşlarını, okunuşları verilenlerin sayılarını yazınız.</w:t>
      </w:r>
    </w:p>
    <w:p w:rsidR="00A818C6" w:rsidRDefault="00A818C6" w:rsidP="001B408B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1-</w:t>
      </w:r>
      <w:r w:rsidRPr="001B408B">
        <w:rPr>
          <w:rFonts w:ascii="Maiandra GD" w:hAnsi="Maiandra GD"/>
          <w:sz w:val="20"/>
          <w:szCs w:val="20"/>
        </w:rPr>
        <w:t xml:space="preserve"> üç yüz otuz bir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 w:rsidRPr="001B408B">
        <w:rPr>
          <w:rFonts w:ascii="Maiandra GD" w:hAnsi="Maiandra GD"/>
          <w:sz w:val="20"/>
          <w:szCs w:val="20"/>
        </w:rPr>
        <w:t xml:space="preserve">: ……………                         </w:t>
      </w:r>
    </w:p>
    <w:p w:rsidR="00A818C6" w:rsidRDefault="00A818C6" w:rsidP="001B408B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2-</w:t>
      </w:r>
      <w:r w:rsidRPr="001B408B">
        <w:rPr>
          <w:rFonts w:ascii="Maiandra GD" w:hAnsi="Maiandra GD"/>
          <w:sz w:val="20"/>
          <w:szCs w:val="20"/>
        </w:rPr>
        <w:t xml:space="preserve"> </w:t>
      </w:r>
      <w:r>
        <w:rPr>
          <w:rFonts w:ascii="Maiandra GD" w:hAnsi="Maiandra GD"/>
          <w:sz w:val="20"/>
          <w:szCs w:val="20"/>
        </w:rPr>
        <w:t>beş yüz on yedi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 w:rsidRPr="001B408B">
        <w:rPr>
          <w:rFonts w:ascii="Maiandra GD" w:hAnsi="Maiandra GD"/>
          <w:sz w:val="20"/>
          <w:szCs w:val="20"/>
        </w:rPr>
        <w:t xml:space="preserve">: ……………                         </w:t>
      </w:r>
    </w:p>
    <w:p w:rsidR="00A818C6" w:rsidRDefault="00A818C6" w:rsidP="001B408B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3-</w:t>
      </w:r>
      <w:r w:rsidRPr="001B408B">
        <w:rPr>
          <w:rFonts w:ascii="Maiandra GD" w:hAnsi="Maiandra GD"/>
          <w:sz w:val="20"/>
          <w:szCs w:val="20"/>
        </w:rPr>
        <w:t xml:space="preserve"> </w:t>
      </w:r>
      <w:r>
        <w:rPr>
          <w:rFonts w:ascii="Maiandra GD" w:hAnsi="Maiandra GD"/>
          <w:sz w:val="20"/>
          <w:szCs w:val="20"/>
        </w:rPr>
        <w:t>beş yüz beş</w:t>
      </w:r>
      <w:r>
        <w:rPr>
          <w:rFonts w:ascii="Maiandra GD" w:hAnsi="Maiandra GD"/>
          <w:sz w:val="20"/>
          <w:szCs w:val="20"/>
        </w:rPr>
        <w:tab/>
        <w:t xml:space="preserve">              </w:t>
      </w:r>
      <w:r>
        <w:rPr>
          <w:rFonts w:ascii="Maiandra GD" w:hAnsi="Maiandra GD"/>
          <w:sz w:val="20"/>
          <w:szCs w:val="20"/>
        </w:rPr>
        <w:tab/>
      </w:r>
      <w:r w:rsidRPr="001B408B">
        <w:rPr>
          <w:rFonts w:ascii="Maiandra GD" w:hAnsi="Maiandra GD"/>
          <w:sz w:val="20"/>
          <w:szCs w:val="20"/>
        </w:rPr>
        <w:t xml:space="preserve">: ……………                         </w:t>
      </w:r>
    </w:p>
    <w:p w:rsidR="00A818C6" w:rsidRDefault="00A818C6" w:rsidP="001B408B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4-</w:t>
      </w:r>
      <w:r w:rsidRPr="001B408B">
        <w:rPr>
          <w:rFonts w:ascii="Maiandra GD" w:hAnsi="Maiandra GD"/>
          <w:sz w:val="20"/>
          <w:szCs w:val="20"/>
        </w:rPr>
        <w:t xml:space="preserve"> </w:t>
      </w:r>
      <w:r>
        <w:rPr>
          <w:rFonts w:ascii="Maiandra GD" w:hAnsi="Maiandra GD"/>
          <w:sz w:val="20"/>
          <w:szCs w:val="20"/>
        </w:rPr>
        <w:t xml:space="preserve">yüz altı              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 w:rsidRPr="001B408B">
        <w:rPr>
          <w:rFonts w:ascii="Maiandra GD" w:hAnsi="Maiandra GD"/>
          <w:sz w:val="20"/>
          <w:szCs w:val="20"/>
        </w:rPr>
        <w:t xml:space="preserve">: ……………                         </w:t>
      </w:r>
    </w:p>
    <w:p w:rsidR="00A818C6" w:rsidRDefault="00A818C6" w:rsidP="001B408B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5-</w:t>
      </w:r>
      <w:r w:rsidRPr="001B408B">
        <w:rPr>
          <w:rFonts w:ascii="Maiandra GD" w:hAnsi="Maiandra GD"/>
          <w:sz w:val="20"/>
          <w:szCs w:val="20"/>
        </w:rPr>
        <w:t xml:space="preserve"> </w:t>
      </w:r>
      <w:r>
        <w:rPr>
          <w:rFonts w:ascii="Maiandra GD" w:hAnsi="Maiandra GD"/>
          <w:sz w:val="20"/>
          <w:szCs w:val="20"/>
        </w:rPr>
        <w:t>iki yüz yirmi iki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 w:rsidRPr="001B408B">
        <w:rPr>
          <w:rFonts w:ascii="Maiandra GD" w:hAnsi="Maiandra GD"/>
          <w:sz w:val="20"/>
          <w:szCs w:val="20"/>
        </w:rPr>
        <w:t xml:space="preserve">: ……………     </w:t>
      </w:r>
    </w:p>
    <w:p w:rsidR="00A818C6" w:rsidRDefault="00A818C6" w:rsidP="001B408B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6-   356</w:t>
      </w:r>
      <w:r>
        <w:rPr>
          <w:rFonts w:ascii="Maiandra GD" w:hAnsi="Maiandra GD"/>
          <w:sz w:val="20"/>
          <w:szCs w:val="20"/>
        </w:rPr>
        <w:tab/>
        <w:t>:..............................................................................</w:t>
      </w:r>
      <w:r w:rsidRPr="001B408B">
        <w:rPr>
          <w:rFonts w:ascii="Maiandra GD" w:hAnsi="Maiandra GD"/>
          <w:sz w:val="20"/>
          <w:szCs w:val="20"/>
        </w:rPr>
        <w:t xml:space="preserve">                    </w:t>
      </w:r>
    </w:p>
    <w:p w:rsidR="00A818C6" w:rsidRDefault="00A818C6" w:rsidP="00AE7A0F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7-   207</w:t>
      </w:r>
      <w:r>
        <w:rPr>
          <w:rFonts w:ascii="Maiandra GD" w:hAnsi="Maiandra GD"/>
          <w:sz w:val="20"/>
          <w:szCs w:val="20"/>
        </w:rPr>
        <w:tab/>
        <w:t>:..............................................................................</w:t>
      </w:r>
      <w:r w:rsidRPr="001B408B">
        <w:rPr>
          <w:rFonts w:ascii="Maiandra GD" w:hAnsi="Maiandra GD"/>
          <w:sz w:val="20"/>
          <w:szCs w:val="20"/>
        </w:rPr>
        <w:t xml:space="preserve">                    </w:t>
      </w:r>
    </w:p>
    <w:p w:rsidR="00A818C6" w:rsidRDefault="00A818C6" w:rsidP="00AE7A0F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8-   991</w:t>
      </w:r>
      <w:r>
        <w:rPr>
          <w:rFonts w:ascii="Maiandra GD" w:hAnsi="Maiandra GD"/>
          <w:sz w:val="20"/>
          <w:szCs w:val="20"/>
        </w:rPr>
        <w:tab/>
        <w:t>:..............................................................................</w:t>
      </w:r>
      <w:r w:rsidRPr="001B408B">
        <w:rPr>
          <w:rFonts w:ascii="Maiandra GD" w:hAnsi="Maiandra GD"/>
          <w:sz w:val="20"/>
          <w:szCs w:val="20"/>
        </w:rPr>
        <w:t xml:space="preserve">                    </w:t>
      </w:r>
    </w:p>
    <w:p w:rsidR="00A818C6" w:rsidRDefault="00A818C6" w:rsidP="00AE7A0F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9-   309</w:t>
      </w:r>
      <w:r>
        <w:rPr>
          <w:rFonts w:ascii="Maiandra GD" w:hAnsi="Maiandra GD"/>
          <w:sz w:val="20"/>
          <w:szCs w:val="20"/>
        </w:rPr>
        <w:tab/>
        <w:t>:..............................................................................</w:t>
      </w:r>
      <w:r w:rsidRPr="001B408B">
        <w:rPr>
          <w:rFonts w:ascii="Maiandra GD" w:hAnsi="Maiandra GD"/>
          <w:sz w:val="20"/>
          <w:szCs w:val="20"/>
        </w:rPr>
        <w:t xml:space="preserve">                    </w:t>
      </w:r>
    </w:p>
    <w:p w:rsidR="00A818C6" w:rsidRDefault="00A818C6" w:rsidP="00AE7A0F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10-   400:.............................................................................</w:t>
      </w:r>
      <w:r w:rsidRPr="001B408B">
        <w:rPr>
          <w:rFonts w:ascii="Maiandra GD" w:hAnsi="Maiandra GD"/>
          <w:sz w:val="20"/>
          <w:szCs w:val="20"/>
        </w:rPr>
        <w:t xml:space="preserve"> </w:t>
      </w:r>
    </w:p>
    <w:p w:rsidR="00A818C6" w:rsidRDefault="00A818C6" w:rsidP="00AE7A0F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7115D" w:rsidRDefault="00A818C6" w:rsidP="00AE7A0F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 w:rsidRPr="0007115D">
        <w:rPr>
          <w:rFonts w:ascii="Maiandra GD" w:hAnsi="Maiandra GD"/>
          <w:b/>
          <w:sz w:val="20"/>
          <w:szCs w:val="20"/>
        </w:rPr>
        <w:t>D)Aşağıda verilen boşlukları doldurunuz.</w:t>
      </w:r>
    </w:p>
    <w:p w:rsidR="00A818C6" w:rsidRDefault="00A818C6" w:rsidP="00AE7A0F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noProof/>
          <w:lang w:eastAsia="tr-TR"/>
        </w:rPr>
        <w:pict>
          <v:group id="_x0000_s1028" style="position:absolute;margin-left:1.7pt;margin-top:6.25pt;width:259.45pt;height:73.35pt;z-index:251645952" coordorigin="180,1080" coordsize="11520,1980">
            <v:roundrect id="_x0000_s1029" style="position:absolute;left:180;top:1080;width:11520;height:1980" arcsize="5461f" filled="f" stroked="f" strokecolor="green">
              <v:stroke dashstyle="1 1" endcap="round"/>
              <v:textbox inset=".5mm">
                <w:txbxContent>
                  <w:p w:rsidR="00A818C6" w:rsidRPr="0007115D" w:rsidRDefault="00A818C6" w:rsidP="0007115D">
                    <w:pPr>
                      <w:spacing w:after="0" w:line="240" w:lineRule="auto"/>
                      <w:rPr>
                        <w:rFonts w:ascii="Maiandra GD" w:hAnsi="Maiandra GD"/>
                      </w:rPr>
                    </w:pPr>
                    <w:r w:rsidRPr="0007115D">
                      <w:rPr>
                        <w:rFonts w:ascii="Maiandra GD" w:hAnsi="Maiandra GD"/>
                      </w:rPr>
                      <w:t>574                 Bas</w:t>
                    </w:r>
                    <w:r>
                      <w:rPr>
                        <w:rFonts w:ascii="Maiandra GD" w:hAnsi="Maiandra GD"/>
                      </w:rPr>
                      <w:t>a</w:t>
                    </w:r>
                    <w:r w:rsidRPr="0007115D">
                      <w:rPr>
                        <w:rFonts w:ascii="Maiandra GD" w:hAnsi="Maiandra GD"/>
                      </w:rPr>
                      <w:t xml:space="preserve">mak Adı                                                      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ab/>
                      <w:t>............................................................................</w:t>
                    </w:r>
                    <w:r>
                      <w:rPr>
                        <w:rFonts w:ascii="Comic Sans MS" w:hAnsi="Comic Sans MS"/>
                      </w:rPr>
                      <w:tab/>
                      <w:t>............................................................................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ab/>
                      <w:t>..............................................................................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</w:rPr>
                    </w:pPr>
                  </w:p>
                  <w:p w:rsidR="00A818C6" w:rsidRPr="00082BC1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                    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</w:p>
                  <w:p w:rsidR="00A818C6" w:rsidRPr="00082BC1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</w:p>
                </w:txbxContent>
              </v:textbox>
            </v:roundrect>
            <v:group id="_x0000_s1030" style="position:absolute;left:540;top:1620;width:900;height:1080" coordorigin="540,1620" coordsize="900,1260">
              <v:line id="_x0000_s1031" style="position:absolute" from="900,1620" to="900,1800"/>
              <v:line id="_x0000_s1032" style="position:absolute" from="720,1620" to="720,2340"/>
              <v:line id="_x0000_s1033" style="position:absolute" from="540,1620" to="540,2880"/>
              <v:line id="_x0000_s1034" style="position:absolute" from="900,1800" to="1440,1800">
                <v:stroke endarrow="block"/>
              </v:line>
              <v:line id="_x0000_s1035" style="position:absolute" from="720,2340" to="1440,2340">
                <v:stroke endarrow="block"/>
              </v:line>
              <v:line id="_x0000_s1036" style="position:absolute" from="540,2880" to="1440,2880">
                <v:stroke endarrow="block"/>
              </v:line>
            </v:group>
          </v:group>
        </w:pict>
      </w:r>
      <w:r w:rsidRPr="001B408B">
        <w:rPr>
          <w:rFonts w:ascii="Maiandra GD" w:hAnsi="Maiandra GD"/>
          <w:sz w:val="20"/>
          <w:szCs w:val="20"/>
        </w:rPr>
        <w:t xml:space="preserve">                   </w:t>
      </w:r>
    </w:p>
    <w:p w:rsidR="00A818C6" w:rsidRPr="001B408B" w:rsidRDefault="00A818C6" w:rsidP="001B408B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1B408B" w:rsidRDefault="00A818C6" w:rsidP="001B408B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1B408B" w:rsidRDefault="00A818C6" w:rsidP="001B408B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1B408B" w:rsidRDefault="00A818C6" w:rsidP="001B408B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1B408B" w:rsidRDefault="00A818C6" w:rsidP="001B408B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noProof/>
          <w:lang w:eastAsia="tr-TR"/>
        </w:rPr>
        <w:pict>
          <v:group id="_x0000_s1037" style="position:absolute;margin-left:1.7pt;margin-top:1.85pt;width:259.45pt;height:73.35pt;z-index:251646976" coordorigin="180,1080" coordsize="11520,1980">
            <v:roundrect id="_x0000_s1038" style="position:absolute;left:180;top:1080;width:11520;height:1980" arcsize="5461f" filled="f" stroked="f" strokecolor="green">
              <v:stroke dashstyle="1 1" endcap="round"/>
              <v:textbox inset=".5mm">
                <w:txbxContent>
                  <w:p w:rsidR="00A818C6" w:rsidRPr="0007115D" w:rsidRDefault="00A818C6" w:rsidP="0007115D">
                    <w:pPr>
                      <w:spacing w:after="0" w:line="240" w:lineRule="auto"/>
                      <w:rPr>
                        <w:rFonts w:ascii="Maiandra GD" w:hAnsi="Maiandra GD"/>
                      </w:rPr>
                    </w:pPr>
                    <w:r>
                      <w:rPr>
                        <w:rFonts w:ascii="Maiandra GD" w:hAnsi="Maiandra GD"/>
                      </w:rPr>
                      <w:t>306</w:t>
                    </w:r>
                    <w:r w:rsidRPr="0007115D">
                      <w:rPr>
                        <w:rFonts w:ascii="Maiandra GD" w:hAnsi="Maiandra GD"/>
                      </w:rPr>
                      <w:t xml:space="preserve">                 </w:t>
                    </w:r>
                    <w:r>
                      <w:rPr>
                        <w:rFonts w:ascii="Maiandra GD" w:hAnsi="Maiandra GD"/>
                      </w:rPr>
                      <w:t>Sayı Değeri</w:t>
                    </w:r>
                    <w:r w:rsidRPr="0007115D">
                      <w:rPr>
                        <w:rFonts w:ascii="Maiandra GD" w:hAnsi="Maiandra GD"/>
                      </w:rPr>
                      <w:t xml:space="preserve">                                                      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ab/>
                      <w:t>............................................................................</w:t>
                    </w:r>
                    <w:r>
                      <w:rPr>
                        <w:rFonts w:ascii="Comic Sans MS" w:hAnsi="Comic Sans MS"/>
                      </w:rPr>
                      <w:tab/>
                      <w:t>............................................................................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ab/>
                      <w:t>..............................................................................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</w:rPr>
                    </w:pPr>
                  </w:p>
                  <w:p w:rsidR="00A818C6" w:rsidRPr="00082BC1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                    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</w:p>
                  <w:p w:rsidR="00A818C6" w:rsidRPr="00082BC1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</w:p>
                </w:txbxContent>
              </v:textbox>
            </v:roundrect>
            <v:group id="_x0000_s1039" style="position:absolute;left:540;top:1620;width:900;height:1080" coordorigin="540,1620" coordsize="900,1260">
              <v:line id="_x0000_s1040" style="position:absolute" from="900,1620" to="900,1800"/>
              <v:line id="_x0000_s1041" style="position:absolute" from="720,1620" to="720,2340"/>
              <v:line id="_x0000_s1042" style="position:absolute" from="540,1620" to="540,2880"/>
              <v:line id="_x0000_s1043" style="position:absolute" from="900,1800" to="1440,1800">
                <v:stroke endarrow="block"/>
              </v:line>
              <v:line id="_x0000_s1044" style="position:absolute" from="720,2340" to="1440,2340">
                <v:stroke endarrow="block"/>
              </v:line>
              <v:line id="_x0000_s1045" style="position:absolute" from="540,2880" to="1440,2880">
                <v:stroke endarrow="block"/>
              </v:line>
            </v:group>
          </v:group>
        </w:pict>
      </w: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noProof/>
          <w:lang w:eastAsia="tr-TR"/>
        </w:rPr>
        <w:pict>
          <v:group id="_x0000_s1046" style="position:absolute;margin-left:1.7pt;margin-top:7.1pt;width:259.45pt;height:73.35pt;z-index:251648000" coordorigin="180,1080" coordsize="11520,1980">
            <v:roundrect id="_x0000_s1047" style="position:absolute;left:180;top:1080;width:11520;height:1980" arcsize="5461f" filled="f" stroked="f" strokecolor="green">
              <v:stroke dashstyle="1 1" endcap="round"/>
              <v:textbox inset=".5mm">
                <w:txbxContent>
                  <w:p w:rsidR="00A818C6" w:rsidRPr="0007115D" w:rsidRDefault="00A818C6" w:rsidP="0007115D">
                    <w:pPr>
                      <w:spacing w:after="0" w:line="240" w:lineRule="auto"/>
                      <w:rPr>
                        <w:rFonts w:ascii="Maiandra GD" w:hAnsi="Maiandra GD"/>
                      </w:rPr>
                    </w:pPr>
                    <w:r>
                      <w:rPr>
                        <w:rFonts w:ascii="Maiandra GD" w:hAnsi="Maiandra GD"/>
                      </w:rPr>
                      <w:t>659</w:t>
                    </w:r>
                    <w:r w:rsidRPr="0007115D">
                      <w:rPr>
                        <w:rFonts w:ascii="Maiandra GD" w:hAnsi="Maiandra GD"/>
                      </w:rPr>
                      <w:t xml:space="preserve">     </w:t>
                    </w:r>
                    <w:r>
                      <w:rPr>
                        <w:rFonts w:ascii="Maiandra GD" w:hAnsi="Maiandra GD"/>
                      </w:rPr>
                      <w:t xml:space="preserve">            Basamak Değeri</w:t>
                    </w:r>
                    <w:r w:rsidRPr="0007115D">
                      <w:rPr>
                        <w:rFonts w:ascii="Maiandra GD" w:hAnsi="Maiandra GD"/>
                      </w:rPr>
                      <w:t xml:space="preserve">                                                   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ab/>
                      <w:t>............................................................................</w:t>
                    </w:r>
                    <w:r>
                      <w:rPr>
                        <w:rFonts w:ascii="Comic Sans MS" w:hAnsi="Comic Sans MS"/>
                      </w:rPr>
                      <w:tab/>
                      <w:t>............................................................................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ab/>
                      <w:t>..............................................................................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</w:rPr>
                    </w:pPr>
                  </w:p>
                  <w:p w:rsidR="00A818C6" w:rsidRPr="00082BC1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                    </w:t>
                    </w: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</w:p>
                  <w:p w:rsidR="00A818C6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</w:p>
                  <w:p w:rsidR="00A818C6" w:rsidRPr="00082BC1" w:rsidRDefault="00A818C6" w:rsidP="0007115D">
                    <w:pPr>
                      <w:spacing w:after="0" w:line="240" w:lineRule="auto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</w:p>
                </w:txbxContent>
              </v:textbox>
            </v:roundrect>
            <v:group id="_x0000_s1048" style="position:absolute;left:540;top:1620;width:900;height:1080" coordorigin="540,1620" coordsize="900,1260">
              <v:line id="_x0000_s1049" style="position:absolute" from="900,1620" to="900,1800"/>
              <v:line id="_x0000_s1050" style="position:absolute" from="720,1620" to="720,2340"/>
              <v:line id="_x0000_s1051" style="position:absolute" from="540,1620" to="540,2880"/>
              <v:line id="_x0000_s1052" style="position:absolute" from="900,1800" to="1440,1800">
                <v:stroke endarrow="block"/>
              </v:line>
              <v:line id="_x0000_s1053" style="position:absolute" from="720,2340" to="1440,2340">
                <v:stroke endarrow="block"/>
              </v:line>
              <v:line id="_x0000_s1054" style="position:absolute" from="540,2880" to="1440,2880">
                <v:stroke endarrow="block"/>
              </v:line>
            </v:group>
          </v:group>
        </w:pict>
      </w: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Default="00A818C6" w:rsidP="005E5246">
      <w:pPr>
        <w:rPr>
          <w:rFonts w:ascii="Maiandra GD" w:hAnsi="Maiandra GD"/>
          <w:sz w:val="20"/>
          <w:szCs w:val="20"/>
        </w:rPr>
      </w:pPr>
      <w:r w:rsidRPr="005E5246">
        <w:rPr>
          <w:rFonts w:ascii="Maiandra GD" w:hAnsi="Maiandra GD"/>
          <w:b/>
          <w:sz w:val="20"/>
          <w:szCs w:val="20"/>
        </w:rPr>
        <w:t>E) Aşağıdaki doğal sayıların hangi onluğa  yakın olduğunu bulunuz ve aynı renge boyayınız.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1"/>
        <w:gridCol w:w="621"/>
        <w:gridCol w:w="622"/>
        <w:gridCol w:w="621"/>
        <w:gridCol w:w="621"/>
        <w:gridCol w:w="622"/>
        <w:gridCol w:w="621"/>
        <w:gridCol w:w="622"/>
      </w:tblGrid>
      <w:tr w:rsidR="00A818C6" w:rsidRPr="00B70D0C" w:rsidTr="00B70D0C">
        <w:trPr>
          <w:trHeight w:val="399"/>
          <w:jc w:val="center"/>
        </w:trPr>
        <w:tc>
          <w:tcPr>
            <w:tcW w:w="12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153</w:t>
            </w:r>
          </w:p>
        </w:tc>
        <w:tc>
          <w:tcPr>
            <w:tcW w:w="622" w:type="dxa"/>
            <w:vMerge w:val="restart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616</w:t>
            </w:r>
          </w:p>
        </w:tc>
        <w:tc>
          <w:tcPr>
            <w:tcW w:w="622" w:type="dxa"/>
            <w:vMerge w:val="restart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12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555</w:t>
            </w:r>
          </w:p>
        </w:tc>
      </w:tr>
      <w:tr w:rsidR="00A818C6" w:rsidRPr="00B70D0C" w:rsidTr="00B70D0C">
        <w:trPr>
          <w:jc w:val="center"/>
        </w:trPr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150</w:t>
            </w: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160</w:t>
            </w:r>
          </w:p>
        </w:tc>
        <w:tc>
          <w:tcPr>
            <w:tcW w:w="622" w:type="dxa"/>
            <w:vMerge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620</w:t>
            </w: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610</w:t>
            </w:r>
          </w:p>
        </w:tc>
        <w:tc>
          <w:tcPr>
            <w:tcW w:w="622" w:type="dxa"/>
            <w:vMerge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560</w:t>
            </w: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550</w:t>
            </w:r>
          </w:p>
        </w:tc>
      </w:tr>
    </w:tbl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1"/>
        <w:gridCol w:w="621"/>
        <w:gridCol w:w="622"/>
        <w:gridCol w:w="621"/>
        <w:gridCol w:w="621"/>
        <w:gridCol w:w="622"/>
        <w:gridCol w:w="621"/>
        <w:gridCol w:w="622"/>
      </w:tblGrid>
      <w:tr w:rsidR="00A818C6" w:rsidRPr="00B70D0C" w:rsidTr="00B70D0C">
        <w:trPr>
          <w:trHeight w:val="399"/>
          <w:jc w:val="center"/>
        </w:trPr>
        <w:tc>
          <w:tcPr>
            <w:tcW w:w="12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608</w:t>
            </w:r>
          </w:p>
        </w:tc>
        <w:tc>
          <w:tcPr>
            <w:tcW w:w="622" w:type="dxa"/>
            <w:vMerge w:val="restart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903</w:t>
            </w:r>
          </w:p>
        </w:tc>
        <w:tc>
          <w:tcPr>
            <w:tcW w:w="622" w:type="dxa"/>
            <w:vMerge w:val="restart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12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199</w:t>
            </w:r>
          </w:p>
        </w:tc>
      </w:tr>
      <w:tr w:rsidR="00A818C6" w:rsidRPr="00B70D0C" w:rsidTr="00B70D0C">
        <w:trPr>
          <w:jc w:val="center"/>
        </w:trPr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600</w:t>
            </w: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610</w:t>
            </w:r>
          </w:p>
        </w:tc>
        <w:tc>
          <w:tcPr>
            <w:tcW w:w="622" w:type="dxa"/>
            <w:vMerge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900</w:t>
            </w: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910</w:t>
            </w:r>
          </w:p>
        </w:tc>
        <w:tc>
          <w:tcPr>
            <w:tcW w:w="622" w:type="dxa"/>
            <w:vMerge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200</w:t>
            </w: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190</w:t>
            </w:r>
          </w:p>
        </w:tc>
      </w:tr>
    </w:tbl>
    <w:p w:rsidR="00A818C6" w:rsidRPr="0001761D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1"/>
        <w:gridCol w:w="621"/>
        <w:gridCol w:w="622"/>
        <w:gridCol w:w="621"/>
        <w:gridCol w:w="621"/>
        <w:gridCol w:w="622"/>
        <w:gridCol w:w="621"/>
        <w:gridCol w:w="622"/>
      </w:tblGrid>
      <w:tr w:rsidR="00A818C6" w:rsidRPr="00B70D0C" w:rsidTr="00B70D0C">
        <w:trPr>
          <w:trHeight w:val="399"/>
          <w:jc w:val="center"/>
        </w:trPr>
        <w:tc>
          <w:tcPr>
            <w:tcW w:w="12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397</w:t>
            </w:r>
          </w:p>
        </w:tc>
        <w:tc>
          <w:tcPr>
            <w:tcW w:w="622" w:type="dxa"/>
            <w:vMerge w:val="restart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604</w:t>
            </w:r>
          </w:p>
        </w:tc>
        <w:tc>
          <w:tcPr>
            <w:tcW w:w="622" w:type="dxa"/>
            <w:vMerge w:val="restart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12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8C6" w:rsidRPr="00B70D0C" w:rsidRDefault="00A818C6" w:rsidP="00B70D0C">
            <w:pPr>
              <w:spacing w:after="0"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901</w:t>
            </w:r>
          </w:p>
        </w:tc>
      </w:tr>
      <w:tr w:rsidR="00A818C6" w:rsidRPr="00B70D0C" w:rsidTr="00B70D0C">
        <w:trPr>
          <w:jc w:val="center"/>
        </w:trPr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400</w:t>
            </w: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390</w:t>
            </w:r>
          </w:p>
        </w:tc>
        <w:tc>
          <w:tcPr>
            <w:tcW w:w="622" w:type="dxa"/>
            <w:vMerge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600</w:t>
            </w: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610</w:t>
            </w:r>
          </w:p>
        </w:tc>
        <w:tc>
          <w:tcPr>
            <w:tcW w:w="622" w:type="dxa"/>
            <w:vMerge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900</w:t>
            </w: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910</w:t>
            </w:r>
          </w:p>
        </w:tc>
      </w:tr>
    </w:tbl>
    <w:p w:rsidR="00A818C6" w:rsidRDefault="00A818C6" w:rsidP="00232039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>NOT:</w:t>
      </w:r>
      <w:r>
        <w:rPr>
          <w:rFonts w:ascii="Maiandra GD" w:hAnsi="Maiandra GD"/>
          <w:b/>
          <w:sz w:val="20"/>
          <w:szCs w:val="20"/>
        </w:rPr>
        <w:tab/>
        <w:t>(&gt;) işareti büyüktür anlamındadır.</w:t>
      </w:r>
    </w:p>
    <w:p w:rsidR="00A818C6" w:rsidRDefault="00A818C6" w:rsidP="00232039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ab/>
        <w:t>(&lt;) işareti küçüktür anlamındadır.</w:t>
      </w:r>
    </w:p>
    <w:p w:rsidR="00A818C6" w:rsidRDefault="00A818C6" w:rsidP="00232039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ab/>
      </w:r>
    </w:p>
    <w:p w:rsidR="00A818C6" w:rsidRDefault="00A818C6" w:rsidP="00232039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 w:rsidRPr="00232039">
        <w:rPr>
          <w:rFonts w:ascii="Maiandra GD" w:hAnsi="Maiandra GD"/>
          <w:b/>
          <w:sz w:val="20"/>
          <w:szCs w:val="20"/>
        </w:rPr>
        <w:t>F)</w:t>
      </w:r>
      <w:r w:rsidRPr="005E5246">
        <w:rPr>
          <w:rFonts w:ascii="Maiandra GD" w:hAnsi="Maiandra GD"/>
          <w:b/>
          <w:sz w:val="20"/>
          <w:szCs w:val="20"/>
        </w:rPr>
        <w:t>Aşağıdaki doğal sayıları</w:t>
      </w:r>
      <w:r>
        <w:rPr>
          <w:rFonts w:ascii="Maiandra GD" w:hAnsi="Maiandra GD"/>
          <w:b/>
          <w:sz w:val="20"/>
          <w:szCs w:val="20"/>
        </w:rPr>
        <w:t xml:space="preserve"> sembol kullanarak küçükten büyüğe doğru sıralayınız.</w:t>
      </w:r>
    </w:p>
    <w:p w:rsidR="00A818C6" w:rsidRDefault="00A818C6" w:rsidP="00232039">
      <w:pPr>
        <w:spacing w:after="0" w:line="240" w:lineRule="auto"/>
        <w:rPr>
          <w:rFonts w:ascii="Maiandra GD" w:hAnsi="Maiandra GD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524"/>
        <w:gridCol w:w="558"/>
        <w:gridCol w:w="558"/>
        <w:gridCol w:w="558"/>
        <w:gridCol w:w="558"/>
        <w:gridCol w:w="524"/>
        <w:gridCol w:w="558"/>
        <w:gridCol w:w="565"/>
      </w:tblGrid>
      <w:tr w:rsidR="00A818C6" w:rsidRPr="00B70D0C" w:rsidTr="00B70D0C">
        <w:trPr>
          <w:jc w:val="center"/>
        </w:trPr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206</w:t>
            </w:r>
          </w:p>
        </w:tc>
        <w:tc>
          <w:tcPr>
            <w:tcW w:w="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184</w:t>
            </w: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352</w:t>
            </w: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645</w:t>
            </w: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798</w:t>
            </w: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897</w:t>
            </w:r>
          </w:p>
        </w:tc>
        <w:tc>
          <w:tcPr>
            <w:tcW w:w="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183</w:t>
            </w: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646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200</w:t>
            </w:r>
          </w:p>
        </w:tc>
      </w:tr>
    </w:tbl>
    <w:p w:rsidR="00A818C6" w:rsidRDefault="00A818C6" w:rsidP="0023203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761D" w:rsidRDefault="00A818C6" w:rsidP="00232039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............................................................................................</w:t>
      </w:r>
    </w:p>
    <w:p w:rsidR="00A818C6" w:rsidRDefault="00A818C6" w:rsidP="00BF428D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>G</w:t>
      </w:r>
      <w:r w:rsidRPr="00232039">
        <w:rPr>
          <w:rFonts w:ascii="Maiandra GD" w:hAnsi="Maiandra GD"/>
          <w:b/>
          <w:sz w:val="20"/>
          <w:szCs w:val="20"/>
        </w:rPr>
        <w:t>)</w:t>
      </w:r>
      <w:r w:rsidRPr="005E5246">
        <w:rPr>
          <w:rFonts w:ascii="Maiandra GD" w:hAnsi="Maiandra GD"/>
          <w:b/>
          <w:sz w:val="20"/>
          <w:szCs w:val="20"/>
        </w:rPr>
        <w:t>Aşağıdaki doğal sayıları</w:t>
      </w:r>
      <w:r>
        <w:rPr>
          <w:rFonts w:ascii="Maiandra GD" w:hAnsi="Maiandra GD"/>
          <w:b/>
          <w:sz w:val="20"/>
          <w:szCs w:val="20"/>
        </w:rPr>
        <w:t xml:space="preserve"> sembol kullanarak büyükten küçüğe doğru sıralayınız.</w:t>
      </w:r>
    </w:p>
    <w:p w:rsidR="00A818C6" w:rsidRDefault="00A818C6" w:rsidP="00BF428D">
      <w:pPr>
        <w:spacing w:after="0" w:line="240" w:lineRule="auto"/>
        <w:rPr>
          <w:rFonts w:ascii="Maiandra GD" w:hAnsi="Maiandra GD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524"/>
        <w:gridCol w:w="562"/>
        <w:gridCol w:w="558"/>
        <w:gridCol w:w="558"/>
        <w:gridCol w:w="558"/>
        <w:gridCol w:w="527"/>
        <w:gridCol w:w="558"/>
        <w:gridCol w:w="565"/>
      </w:tblGrid>
      <w:tr w:rsidR="00A818C6" w:rsidRPr="00B70D0C" w:rsidTr="00B70D0C">
        <w:trPr>
          <w:jc w:val="center"/>
        </w:trPr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652</w:t>
            </w:r>
          </w:p>
        </w:tc>
        <w:tc>
          <w:tcPr>
            <w:tcW w:w="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184</w:t>
            </w: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902</w:t>
            </w: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645</w:t>
            </w: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179</w:t>
            </w: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897</w:t>
            </w:r>
          </w:p>
        </w:tc>
        <w:tc>
          <w:tcPr>
            <w:tcW w:w="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201</w:t>
            </w: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210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818C6" w:rsidRPr="00B70D0C" w:rsidRDefault="00A818C6" w:rsidP="00B70D0C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200</w:t>
            </w:r>
          </w:p>
        </w:tc>
      </w:tr>
    </w:tbl>
    <w:p w:rsidR="00A818C6" w:rsidRDefault="00A818C6" w:rsidP="00BF428D">
      <w:pPr>
        <w:spacing w:after="0" w:line="240" w:lineRule="auto"/>
        <w:rPr>
          <w:rFonts w:ascii="Maiandra GD" w:hAnsi="Maiandra GD"/>
          <w:b/>
          <w:sz w:val="20"/>
          <w:szCs w:val="20"/>
        </w:rPr>
      </w:pPr>
    </w:p>
    <w:p w:rsidR="00A818C6" w:rsidRPr="0001761D" w:rsidRDefault="00A818C6" w:rsidP="00BF428D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............................................................................................</w:t>
      </w:r>
    </w:p>
    <w:p w:rsidR="00A818C6" w:rsidRPr="00010EAE" w:rsidRDefault="00A818C6" w:rsidP="00825A57">
      <w:pPr>
        <w:tabs>
          <w:tab w:val="left" w:pos="2284"/>
        </w:tabs>
        <w:rPr>
          <w:rFonts w:ascii="Maiandra GD" w:hAnsi="Maiandra GD"/>
          <w:sz w:val="20"/>
          <w:szCs w:val="20"/>
        </w:rPr>
      </w:pP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55" type="#_x0000_t127" style="position:absolute;margin-left:45pt;margin-top:34.4pt;width:18pt;height:27pt;z-index:251649024"/>
        </w:pict>
      </w:r>
      <w:r w:rsidRPr="00010EAE">
        <w:rPr>
          <w:rFonts w:ascii="Maiandra GD" w:hAnsi="Maiandra GD"/>
          <w:b/>
          <w:sz w:val="20"/>
          <w:szCs w:val="20"/>
        </w:rPr>
        <w:t>H)Aşağıdaki şekilde bir örüntü oluşmuştur. Tabloyu şekle bakarak doldur.</w:t>
      </w:r>
    </w:p>
    <w:p w:rsidR="00A818C6" w:rsidRPr="00010EAE" w:rsidRDefault="00A818C6" w:rsidP="00825A57">
      <w:pPr>
        <w:tabs>
          <w:tab w:val="left" w:pos="1800"/>
        </w:tabs>
        <w:rPr>
          <w:rFonts w:ascii="Maiandra GD" w:hAnsi="Maiandra GD"/>
          <w:sz w:val="20"/>
          <w:szCs w:val="20"/>
        </w:rPr>
      </w:pPr>
      <w:r>
        <w:rPr>
          <w:noProof/>
          <w:lang w:eastAsia="tr-TR"/>
        </w:rPr>
        <w:pict>
          <v:line id="_x0000_s1056" style="position:absolute;z-index:251665408" from="54pt,8.55pt" to="81pt,8.55pt">
            <v:stroke endarrow="block"/>
          </v:line>
        </w:pict>
      </w:r>
      <w:r>
        <w:rPr>
          <w:noProof/>
          <w:lang w:eastAsia="tr-TR"/>
        </w:rPr>
        <w:pict>
          <v:shape id="_x0000_s1057" type="#_x0000_t127" style="position:absolute;margin-left:9pt;margin-top:104.85pt;width:18pt;height:27pt;z-index:251664384"/>
        </w:pict>
      </w:r>
      <w:r>
        <w:rPr>
          <w:noProof/>
          <w:lang w:eastAsia="tr-TR"/>
        </w:rPr>
        <w:pict>
          <v:shape id="_x0000_s1058" type="#_x0000_t127" style="position:absolute;margin-left:27pt;margin-top:104.85pt;width:18pt;height:27pt;z-index:251660288"/>
        </w:pict>
      </w:r>
      <w:r>
        <w:rPr>
          <w:noProof/>
          <w:lang w:eastAsia="tr-TR"/>
        </w:rPr>
        <w:pict>
          <v:shape id="_x0000_s1059" type="#_x0000_t127" style="position:absolute;margin-left:45pt;margin-top:104.85pt;width:18pt;height:27pt;z-index:251661312"/>
        </w:pict>
      </w:r>
      <w:r>
        <w:rPr>
          <w:noProof/>
          <w:lang w:eastAsia="tr-TR"/>
        </w:rPr>
        <w:pict>
          <v:shape id="_x0000_s1060" type="#_x0000_t127" style="position:absolute;margin-left:63pt;margin-top:104.85pt;width:18pt;height:27pt;z-index:251662336"/>
        </w:pict>
      </w:r>
      <w:r>
        <w:rPr>
          <w:noProof/>
          <w:lang w:eastAsia="tr-TR"/>
        </w:rPr>
        <w:pict>
          <v:shape id="_x0000_s1061" type="#_x0000_t127" style="position:absolute;margin-left:81pt;margin-top:104.85pt;width:18pt;height:27pt;z-index:251663360"/>
        </w:pict>
      </w:r>
      <w:r>
        <w:rPr>
          <w:noProof/>
          <w:lang w:eastAsia="tr-TR"/>
        </w:rPr>
        <w:pict>
          <v:shape id="_x0000_s1062" type="#_x0000_t127" style="position:absolute;margin-left:18pt;margin-top:77.85pt;width:18pt;height:27pt;z-index:251659264"/>
        </w:pict>
      </w:r>
      <w:r>
        <w:rPr>
          <w:noProof/>
          <w:lang w:eastAsia="tr-TR"/>
        </w:rPr>
        <w:pict>
          <v:shape id="_x0000_s1063" type="#_x0000_t127" style="position:absolute;margin-left:36pt;margin-top:77.85pt;width:18pt;height:27pt;z-index:251654144"/>
        </w:pict>
      </w:r>
      <w:r>
        <w:rPr>
          <w:noProof/>
          <w:lang w:eastAsia="tr-TR"/>
        </w:rPr>
        <w:pict>
          <v:shape id="_x0000_s1064" type="#_x0000_t127" style="position:absolute;margin-left:54pt;margin-top:77.85pt;width:18pt;height:27pt;z-index:251655168"/>
        </w:pict>
      </w:r>
      <w:r>
        <w:rPr>
          <w:noProof/>
          <w:lang w:eastAsia="tr-TR"/>
        </w:rPr>
        <w:pict>
          <v:shape id="_x0000_s1065" type="#_x0000_t127" style="position:absolute;margin-left:1in;margin-top:77.85pt;width:18pt;height:27pt;z-index:251657216"/>
        </w:pict>
      </w:r>
      <w:r>
        <w:rPr>
          <w:noProof/>
          <w:lang w:eastAsia="tr-TR"/>
        </w:rPr>
        <w:pict>
          <v:shape id="_x0000_s1066" type="#_x0000_t127" style="position:absolute;margin-left:63pt;margin-top:50.85pt;width:18pt;height:27pt;z-index:251656192"/>
        </w:pict>
      </w:r>
      <w:r>
        <w:rPr>
          <w:noProof/>
          <w:lang w:eastAsia="tr-TR"/>
        </w:rPr>
        <w:pict>
          <v:shape id="_x0000_s1067" type="#_x0000_t127" style="position:absolute;margin-left:27pt;margin-top:50.85pt;width:18pt;height:27pt;z-index:251658240"/>
        </w:pict>
      </w:r>
      <w:r>
        <w:rPr>
          <w:noProof/>
          <w:lang w:eastAsia="tr-TR"/>
        </w:rPr>
        <w:pict>
          <v:shape id="_x0000_s1068" type="#_x0000_t127" style="position:absolute;margin-left:45pt;margin-top:50.85pt;width:18pt;height:27pt;z-index:251653120"/>
        </w:pict>
      </w:r>
      <w:r>
        <w:rPr>
          <w:noProof/>
          <w:lang w:eastAsia="tr-TR"/>
        </w:rPr>
        <w:pict>
          <v:shape id="_x0000_s1069" type="#_x0000_t127" style="position:absolute;margin-left:54pt;margin-top:23.85pt;width:18pt;height:27pt;z-index:251652096"/>
        </w:pict>
      </w:r>
      <w:r>
        <w:rPr>
          <w:noProof/>
          <w:lang w:eastAsia="tr-TR"/>
        </w:rPr>
        <w:pict>
          <v:shape id="_x0000_s1070" type="#_x0000_t127" style="position:absolute;margin-left:36pt;margin-top:23.85pt;width:18pt;height:27pt;z-index:251651072"/>
        </w:pict>
      </w:r>
      <w:r>
        <w:rPr>
          <w:noProof/>
          <w:lang w:eastAsia="tr-TR"/>
        </w:rPr>
        <w:pict>
          <v:line id="_x0000_s1071" style="position:absolute;z-index:251650048" from="63pt,-111.15pt" to="117pt,-111.15pt">
            <v:stroke endarrow="block"/>
          </v:line>
        </w:pict>
      </w:r>
      <w:r w:rsidRPr="00010EAE">
        <w:rPr>
          <w:rFonts w:ascii="Maiandra GD" w:hAnsi="Maiandra GD"/>
          <w:sz w:val="20"/>
          <w:szCs w:val="20"/>
        </w:rPr>
        <w:tab/>
        <w:t>1. Satır</w:t>
      </w:r>
    </w:p>
    <w:p w:rsidR="00A818C6" w:rsidRPr="00010EAE" w:rsidRDefault="00A818C6" w:rsidP="00825A57">
      <w:pPr>
        <w:rPr>
          <w:rFonts w:ascii="Maiandra GD" w:hAnsi="Maiandra GD"/>
          <w:sz w:val="20"/>
          <w:szCs w:val="20"/>
        </w:rPr>
      </w:pPr>
      <w:r>
        <w:rPr>
          <w:noProof/>
          <w:lang w:eastAsia="tr-TR"/>
        </w:rPr>
        <w:pict>
          <v:polyline id="_x0000_s1072" style="position:absolute;z-index:251666432" points="63pt,13.3pt,81pt,8.05pt" coordsize="360,105" filled="f">
            <v:stroke endarrow="block"/>
            <v:path arrowok="t"/>
          </v:polyline>
        </w:pict>
      </w:r>
      <w:r w:rsidRPr="00010EAE">
        <w:rPr>
          <w:rFonts w:ascii="Maiandra GD" w:hAnsi="Maiandra GD"/>
          <w:sz w:val="20"/>
          <w:szCs w:val="20"/>
        </w:rPr>
        <w:tab/>
      </w:r>
      <w:r w:rsidRPr="00010EAE">
        <w:rPr>
          <w:rFonts w:ascii="Maiandra GD" w:hAnsi="Maiandra GD"/>
          <w:sz w:val="20"/>
          <w:szCs w:val="20"/>
        </w:rPr>
        <w:tab/>
        <w:t xml:space="preserve">    </w:t>
      </w:r>
      <w:r>
        <w:rPr>
          <w:rFonts w:ascii="Maiandra GD" w:hAnsi="Maiandra GD"/>
          <w:sz w:val="20"/>
          <w:szCs w:val="20"/>
        </w:rPr>
        <w:t xml:space="preserve"> </w:t>
      </w:r>
      <w:r w:rsidRPr="00010EAE">
        <w:rPr>
          <w:rFonts w:ascii="Maiandra GD" w:hAnsi="Maiandra GD"/>
          <w:sz w:val="20"/>
          <w:szCs w:val="20"/>
        </w:rPr>
        <w:t>2. Satır</w:t>
      </w:r>
      <w:r w:rsidRPr="00010EAE">
        <w:rPr>
          <w:rFonts w:ascii="Maiandra GD" w:hAnsi="Maiandra GD"/>
          <w:sz w:val="20"/>
          <w:szCs w:val="20"/>
        </w:rPr>
        <w:tab/>
      </w:r>
    </w:p>
    <w:p w:rsidR="00A818C6" w:rsidRPr="00010EAE" w:rsidRDefault="00A818C6" w:rsidP="00825A57">
      <w:pPr>
        <w:rPr>
          <w:rFonts w:ascii="Maiandra GD" w:hAnsi="Maiandra GD"/>
          <w:sz w:val="20"/>
          <w:szCs w:val="20"/>
        </w:rPr>
      </w:pPr>
      <w:r>
        <w:rPr>
          <w:noProof/>
          <w:lang w:eastAsia="tr-TR"/>
        </w:rPr>
        <w:pict>
          <v:line id="_x0000_s1073" style="position:absolute;flip:y;z-index:251667456" from="1in,6pt" to="99pt,10.45pt">
            <v:stroke endarrow="block"/>
          </v:line>
        </w:pict>
      </w:r>
      <w:r w:rsidRPr="00010EAE">
        <w:rPr>
          <w:rFonts w:ascii="Maiandra GD" w:hAnsi="Maiandra GD"/>
          <w:sz w:val="20"/>
          <w:szCs w:val="20"/>
        </w:rPr>
        <w:tab/>
        <w:t xml:space="preserve">                  </w:t>
      </w:r>
      <w:r>
        <w:rPr>
          <w:rFonts w:ascii="Maiandra GD" w:hAnsi="Maiandra GD"/>
          <w:sz w:val="20"/>
          <w:szCs w:val="20"/>
        </w:rPr>
        <w:t xml:space="preserve">  </w:t>
      </w:r>
      <w:r w:rsidRPr="00010EAE">
        <w:rPr>
          <w:rFonts w:ascii="Maiandra GD" w:hAnsi="Maiandra GD"/>
          <w:sz w:val="20"/>
          <w:szCs w:val="20"/>
        </w:rPr>
        <w:t xml:space="preserve">   3. Satır</w:t>
      </w:r>
    </w:p>
    <w:p w:rsidR="00A818C6" w:rsidRPr="00825A57" w:rsidRDefault="00A818C6" w:rsidP="00825A57">
      <w:pPr>
        <w:tabs>
          <w:tab w:val="left" w:pos="1785"/>
        </w:tabs>
        <w:rPr>
          <w:rFonts w:ascii="Maiandra GD" w:hAnsi="Maiandra GD"/>
        </w:rPr>
      </w:pPr>
    </w:p>
    <w:p w:rsidR="00A818C6" w:rsidRDefault="00A818C6" w:rsidP="00010EAE">
      <w:pPr>
        <w:spacing w:after="0" w:line="240" w:lineRule="auto"/>
        <w:rPr>
          <w:rFonts w:ascii="Maiandra GD" w:hAnsi="Maiandra GD"/>
        </w:rPr>
      </w:pPr>
      <w:r w:rsidRPr="00825A57">
        <w:rPr>
          <w:rFonts w:ascii="Maiandra GD" w:hAnsi="Maiandra GD"/>
        </w:rPr>
        <w:tab/>
      </w:r>
      <w:r w:rsidRPr="00825A57">
        <w:rPr>
          <w:rFonts w:ascii="Maiandra GD" w:hAnsi="Maiandra GD"/>
        </w:rPr>
        <w:tab/>
      </w:r>
      <w:r w:rsidRPr="00825A57">
        <w:rPr>
          <w:rFonts w:ascii="Maiandra GD" w:hAnsi="Maiandra GD"/>
        </w:rPr>
        <w:tab/>
      </w:r>
    </w:p>
    <w:p w:rsidR="00A818C6" w:rsidRPr="00825A57" w:rsidRDefault="00A818C6" w:rsidP="00010EAE">
      <w:pPr>
        <w:spacing w:after="0" w:line="240" w:lineRule="auto"/>
        <w:rPr>
          <w:rFonts w:ascii="Maiandra GD" w:hAnsi="Maiandra GD"/>
        </w:rPr>
      </w:pPr>
    </w:p>
    <w:p w:rsidR="00A818C6" w:rsidRPr="00825A57" w:rsidRDefault="00A818C6" w:rsidP="00010EAE">
      <w:pPr>
        <w:spacing w:after="0" w:line="240" w:lineRule="auto"/>
        <w:rPr>
          <w:rFonts w:ascii="Maiandra GD" w:hAnsi="Maiandra GD"/>
        </w:rPr>
      </w:pPr>
    </w:p>
    <w:tbl>
      <w:tblPr>
        <w:tblpPr w:leftFromText="141" w:rightFromText="141" w:vertAnchor="text" w:horzAnchor="margin" w:tblpX="108" w:tblpY="-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65"/>
        <w:gridCol w:w="746"/>
      </w:tblGrid>
      <w:tr w:rsidR="00A818C6" w:rsidRPr="00B70D0C" w:rsidTr="00B70D0C">
        <w:trPr>
          <w:trHeight w:val="366"/>
        </w:trPr>
        <w:tc>
          <w:tcPr>
            <w:tcW w:w="4465" w:type="dxa"/>
          </w:tcPr>
          <w:p w:rsidR="00A818C6" w:rsidRPr="00B70D0C" w:rsidRDefault="00A818C6" w:rsidP="00B70D0C">
            <w:pPr>
              <w:tabs>
                <w:tab w:val="left" w:pos="2284"/>
              </w:tabs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3. Satırda kaç  üçgen  vardır ?</w:t>
            </w:r>
          </w:p>
        </w:tc>
        <w:tc>
          <w:tcPr>
            <w:tcW w:w="746" w:type="dxa"/>
          </w:tcPr>
          <w:p w:rsidR="00A818C6" w:rsidRPr="00B70D0C" w:rsidRDefault="00A818C6" w:rsidP="00B70D0C">
            <w:pPr>
              <w:tabs>
                <w:tab w:val="left" w:pos="2284"/>
              </w:tabs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</w:tr>
      <w:tr w:rsidR="00A818C6" w:rsidRPr="00B70D0C" w:rsidTr="00B70D0C">
        <w:trPr>
          <w:trHeight w:val="348"/>
        </w:trPr>
        <w:tc>
          <w:tcPr>
            <w:tcW w:w="4465" w:type="dxa"/>
          </w:tcPr>
          <w:p w:rsidR="00A818C6" w:rsidRPr="00B70D0C" w:rsidRDefault="00A818C6" w:rsidP="00B70D0C">
            <w:pPr>
              <w:tabs>
                <w:tab w:val="left" w:pos="2284"/>
              </w:tabs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5. Satırda kaç üçgen vardır ?</w:t>
            </w:r>
          </w:p>
        </w:tc>
        <w:tc>
          <w:tcPr>
            <w:tcW w:w="746" w:type="dxa"/>
          </w:tcPr>
          <w:p w:rsidR="00A818C6" w:rsidRPr="00B70D0C" w:rsidRDefault="00A818C6" w:rsidP="00B70D0C">
            <w:pPr>
              <w:tabs>
                <w:tab w:val="left" w:pos="2284"/>
              </w:tabs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</w:tr>
      <w:tr w:rsidR="00A818C6" w:rsidRPr="00B70D0C" w:rsidTr="00B70D0C">
        <w:trPr>
          <w:trHeight w:val="348"/>
        </w:trPr>
        <w:tc>
          <w:tcPr>
            <w:tcW w:w="5211" w:type="dxa"/>
            <w:gridSpan w:val="2"/>
          </w:tcPr>
          <w:p w:rsidR="00A818C6" w:rsidRPr="00B70D0C" w:rsidRDefault="00A818C6" w:rsidP="00B70D0C">
            <w:pPr>
              <w:tabs>
                <w:tab w:val="left" w:pos="2284"/>
              </w:tabs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Örüntünün kuralı nedir ?</w:t>
            </w:r>
          </w:p>
          <w:p w:rsidR="00A818C6" w:rsidRPr="00B70D0C" w:rsidRDefault="00A818C6" w:rsidP="00B70D0C">
            <w:pPr>
              <w:tabs>
                <w:tab w:val="left" w:pos="2284"/>
              </w:tabs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……………………………...........…………………….........</w:t>
            </w:r>
          </w:p>
        </w:tc>
      </w:tr>
      <w:tr w:rsidR="00A818C6" w:rsidRPr="00B70D0C" w:rsidTr="00B70D0C">
        <w:trPr>
          <w:trHeight w:val="366"/>
        </w:trPr>
        <w:tc>
          <w:tcPr>
            <w:tcW w:w="4465" w:type="dxa"/>
          </w:tcPr>
          <w:p w:rsidR="00A818C6" w:rsidRPr="00B70D0C" w:rsidRDefault="00A818C6" w:rsidP="00B70D0C">
            <w:pPr>
              <w:tabs>
                <w:tab w:val="left" w:pos="2284"/>
              </w:tabs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  <w:r w:rsidRPr="00B70D0C">
              <w:rPr>
                <w:rFonts w:ascii="Maiandra GD" w:hAnsi="Maiandra GD"/>
                <w:sz w:val="20"/>
                <w:szCs w:val="20"/>
              </w:rPr>
              <w:t>9. Satırda kaç  üçgen  olurdu ?</w:t>
            </w:r>
          </w:p>
        </w:tc>
        <w:tc>
          <w:tcPr>
            <w:tcW w:w="746" w:type="dxa"/>
          </w:tcPr>
          <w:p w:rsidR="00A818C6" w:rsidRPr="00B70D0C" w:rsidRDefault="00A818C6" w:rsidP="00B70D0C">
            <w:pPr>
              <w:tabs>
                <w:tab w:val="left" w:pos="2284"/>
              </w:tabs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</w:tr>
    </w:tbl>
    <w:p w:rsidR="00A818C6" w:rsidRDefault="00A818C6" w:rsidP="00010EAE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 w:rsidRPr="00010EAE">
        <w:rPr>
          <w:rFonts w:ascii="Maiandra GD" w:hAnsi="Maiandra GD"/>
          <w:b/>
          <w:sz w:val="20"/>
          <w:szCs w:val="20"/>
        </w:rPr>
        <w:t>I)Aşağıdaki sayıların altlarına sayının tek mi, çift mi olduğunu yazınız.</w:t>
      </w:r>
    </w:p>
    <w:p w:rsidR="00A818C6" w:rsidRPr="00010EAE" w:rsidRDefault="00A818C6" w:rsidP="00010EAE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noProof/>
          <w:lang w:eastAsia="tr-TR"/>
        </w:rPr>
        <w:pict>
          <v:rect id="_x0000_s1074" style="position:absolute;margin-left:130.95pt;margin-top:2.55pt;width:133.65pt;height:39.4pt;z-index:251669504" strokecolor="red" strokeweight="1.75pt">
            <v:stroke dashstyle="1 1" endcap="round"/>
            <v:shadow color="#868686"/>
            <v:textbox style="mso-next-textbox:#_x0000_s1074">
              <w:txbxContent>
                <w:p w:rsidR="00A818C6" w:rsidRPr="00010EAE" w:rsidRDefault="00A818C6" w:rsidP="00010EA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69</w:t>
                  </w:r>
                  <w:r w:rsidRPr="00010EAE">
                    <w:rPr>
                      <w:sz w:val="24"/>
                      <w:szCs w:val="24"/>
                    </w:rPr>
                    <w:t xml:space="preserve">     -  </w:t>
                  </w:r>
                  <w:r>
                    <w:rPr>
                      <w:sz w:val="24"/>
                      <w:szCs w:val="24"/>
                    </w:rPr>
                    <w:t xml:space="preserve">  41</w:t>
                  </w:r>
                  <w:r w:rsidRPr="00010EAE">
                    <w:rPr>
                      <w:sz w:val="24"/>
                      <w:szCs w:val="24"/>
                    </w:rPr>
                    <w:t xml:space="preserve">       =   </w:t>
                  </w:r>
                  <w:r>
                    <w:rPr>
                      <w:sz w:val="24"/>
                      <w:szCs w:val="24"/>
                    </w:rPr>
                    <w:t xml:space="preserve">  28</w:t>
                  </w:r>
                  <w:r w:rsidRPr="00010EAE">
                    <w:rPr>
                      <w:sz w:val="24"/>
                      <w:szCs w:val="24"/>
                    </w:rPr>
                    <w:t xml:space="preserve"> </w:t>
                  </w:r>
                </w:p>
                <w:p w:rsidR="00A818C6" w:rsidRDefault="00A818C6" w:rsidP="00010EAE">
                  <w:pPr>
                    <w:spacing w:after="0" w:line="240" w:lineRule="auto"/>
                    <w:rPr>
                      <w:b/>
                      <w:sz w:val="28"/>
                    </w:rPr>
                  </w:pPr>
                  <w:r w:rsidRPr="00010EAE">
                    <w:rPr>
                      <w:sz w:val="24"/>
                      <w:szCs w:val="24"/>
                    </w:rPr>
                    <w:t>......      .........    =  ..........</w:t>
                  </w:r>
                </w:p>
                <w:p w:rsidR="00A818C6" w:rsidRDefault="00A818C6" w:rsidP="00010EAE">
                  <w:pPr>
                    <w:rPr>
                      <w:b/>
                      <w:sz w:val="28"/>
                    </w:rPr>
                  </w:pPr>
                </w:p>
                <w:p w:rsidR="00A818C6" w:rsidRPr="00C213EB" w:rsidRDefault="00A818C6" w:rsidP="00010EA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</w:t>
                  </w:r>
                </w:p>
                <w:p w:rsidR="00A818C6" w:rsidRDefault="00A818C6" w:rsidP="00010EAE">
                  <w:r>
                    <w:rPr>
                      <w:b/>
                      <w:sz w:val="28"/>
                    </w:rPr>
                    <w:t xml:space="preserve">  </w:t>
                  </w:r>
                  <w:r>
                    <w:t xml:space="preserve">tek           çift </w:t>
                  </w:r>
                  <w:r w:rsidRPr="00242340">
                    <w:t xml:space="preserve">  </w:t>
                  </w:r>
                  <w:r>
                    <w:t xml:space="preserve">      =     tek </w:t>
                  </w:r>
                </w:p>
                <w:p w:rsidR="00A818C6" w:rsidRDefault="00A818C6" w:rsidP="00010EAE"/>
                <w:p w:rsidR="00A818C6" w:rsidRDefault="00A818C6" w:rsidP="00010EAE">
                  <w:r>
                    <w:t xml:space="preserve"> </w:t>
                  </w:r>
                </w:p>
                <w:p w:rsidR="00A818C6" w:rsidRPr="00242340" w:rsidRDefault="00A818C6" w:rsidP="00010EAE">
                  <w:r>
                    <w:t xml:space="preserve">                        </w:t>
                  </w:r>
                </w:p>
                <w:p w:rsidR="00A818C6" w:rsidRPr="00C213EB" w:rsidRDefault="00A818C6" w:rsidP="00010EAE">
                  <w:pPr>
                    <w:rPr>
                      <w:b/>
                      <w:sz w:val="28"/>
                    </w:rPr>
                  </w:pPr>
                  <w:r w:rsidRPr="00C213EB">
                    <w:rPr>
                      <w:b/>
                      <w:sz w:val="28"/>
                    </w:rPr>
                    <w:t xml:space="preserve">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5" style="position:absolute;margin-left:-2.7pt;margin-top:2.55pt;width:133.65pt;height:39.4pt;z-index:251668480" strokecolor="red" strokeweight="1.75pt">
            <v:stroke dashstyle="1 1" endcap="round"/>
            <v:shadow color="#868686"/>
            <v:textbox style="mso-next-textbox:#_x0000_s1075">
              <w:txbxContent>
                <w:p w:rsidR="00A818C6" w:rsidRPr="00010EAE" w:rsidRDefault="00A818C6" w:rsidP="00010EA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10EAE">
                    <w:rPr>
                      <w:sz w:val="24"/>
                      <w:szCs w:val="24"/>
                    </w:rPr>
                    <w:t xml:space="preserve">  75     -    14       =     61 </w:t>
                  </w:r>
                </w:p>
                <w:p w:rsidR="00A818C6" w:rsidRDefault="00A818C6" w:rsidP="00010EAE">
                  <w:pPr>
                    <w:spacing w:after="0" w:line="240" w:lineRule="auto"/>
                    <w:rPr>
                      <w:b/>
                      <w:sz w:val="28"/>
                    </w:rPr>
                  </w:pPr>
                  <w:r w:rsidRPr="00010EAE">
                    <w:rPr>
                      <w:sz w:val="24"/>
                      <w:szCs w:val="24"/>
                    </w:rPr>
                    <w:t>......      .........    =  ..........</w:t>
                  </w:r>
                </w:p>
                <w:p w:rsidR="00A818C6" w:rsidRDefault="00A818C6" w:rsidP="00010EAE">
                  <w:pPr>
                    <w:rPr>
                      <w:b/>
                      <w:sz w:val="28"/>
                    </w:rPr>
                  </w:pPr>
                </w:p>
                <w:p w:rsidR="00A818C6" w:rsidRPr="00C213EB" w:rsidRDefault="00A818C6" w:rsidP="00010EA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</w:t>
                  </w:r>
                </w:p>
                <w:p w:rsidR="00A818C6" w:rsidRDefault="00A818C6" w:rsidP="00010EAE">
                  <w:r>
                    <w:rPr>
                      <w:b/>
                      <w:sz w:val="28"/>
                    </w:rPr>
                    <w:t xml:space="preserve">  </w:t>
                  </w:r>
                  <w:r>
                    <w:t xml:space="preserve">tek           çift </w:t>
                  </w:r>
                  <w:r w:rsidRPr="00242340">
                    <w:t xml:space="preserve">  </w:t>
                  </w:r>
                  <w:r>
                    <w:t xml:space="preserve">      =     tek </w:t>
                  </w:r>
                </w:p>
                <w:p w:rsidR="00A818C6" w:rsidRDefault="00A818C6" w:rsidP="00010EAE"/>
                <w:p w:rsidR="00A818C6" w:rsidRDefault="00A818C6" w:rsidP="00010EAE">
                  <w:r>
                    <w:t xml:space="preserve"> </w:t>
                  </w:r>
                </w:p>
                <w:p w:rsidR="00A818C6" w:rsidRPr="00242340" w:rsidRDefault="00A818C6" w:rsidP="00010EAE">
                  <w:r>
                    <w:t xml:space="preserve">                        </w:t>
                  </w:r>
                </w:p>
                <w:p w:rsidR="00A818C6" w:rsidRPr="00C213EB" w:rsidRDefault="00A818C6" w:rsidP="00010EAE">
                  <w:pPr>
                    <w:rPr>
                      <w:b/>
                      <w:sz w:val="28"/>
                    </w:rPr>
                  </w:pPr>
                  <w:r w:rsidRPr="00C213EB">
                    <w:rPr>
                      <w:b/>
                      <w:sz w:val="28"/>
                    </w:rPr>
                    <w:t xml:space="preserve">      </w:t>
                  </w:r>
                </w:p>
              </w:txbxContent>
            </v:textbox>
          </v:rect>
        </w:pict>
      </w:r>
    </w:p>
    <w:p w:rsidR="00A818C6" w:rsidRPr="00010EAE" w:rsidRDefault="00A818C6" w:rsidP="00010EAE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0EAE" w:rsidRDefault="00A818C6" w:rsidP="00010EAE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0EAE" w:rsidRDefault="00A818C6" w:rsidP="0023203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0EAE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noProof/>
          <w:lang w:eastAsia="tr-TR"/>
        </w:rPr>
        <w:pict>
          <v:rect id="_x0000_s1076" style="position:absolute;margin-left:130.95pt;margin-top:6pt;width:133.65pt;height:39.4pt;z-index:251671552" strokecolor="red" strokeweight="1.75pt">
            <v:stroke dashstyle="1 1" endcap="round"/>
            <v:shadow color="#868686"/>
            <v:textbox style="mso-next-textbox:#_x0000_s1076">
              <w:txbxContent>
                <w:p w:rsidR="00A818C6" w:rsidRPr="00010EAE" w:rsidRDefault="00A818C6" w:rsidP="00010EA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920</w:t>
                  </w:r>
                  <w:r w:rsidRPr="00010EAE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>+</w:t>
                  </w:r>
                  <w:r w:rsidRPr="00010EAE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 xml:space="preserve"> 652</w:t>
                  </w:r>
                  <w:r w:rsidRPr="00010EAE">
                    <w:rPr>
                      <w:sz w:val="24"/>
                      <w:szCs w:val="24"/>
                    </w:rPr>
                    <w:t xml:space="preserve">      =</w:t>
                  </w:r>
                  <w:r>
                    <w:rPr>
                      <w:sz w:val="24"/>
                      <w:szCs w:val="24"/>
                    </w:rPr>
                    <w:t xml:space="preserve"> ...........</w:t>
                  </w:r>
                  <w:r w:rsidRPr="00010EAE">
                    <w:rPr>
                      <w:sz w:val="24"/>
                      <w:szCs w:val="24"/>
                    </w:rPr>
                    <w:t xml:space="preserve"> </w:t>
                  </w:r>
                </w:p>
                <w:p w:rsidR="00A818C6" w:rsidRDefault="00A818C6" w:rsidP="00010EAE">
                  <w:pPr>
                    <w:spacing w:after="0" w:line="240" w:lineRule="auto"/>
                    <w:rPr>
                      <w:b/>
                      <w:sz w:val="28"/>
                    </w:rPr>
                  </w:pPr>
                  <w:r w:rsidRPr="00010EAE">
                    <w:rPr>
                      <w:sz w:val="24"/>
                      <w:szCs w:val="24"/>
                    </w:rPr>
                    <w:t>......      .........    =  ..........</w:t>
                  </w:r>
                </w:p>
                <w:p w:rsidR="00A818C6" w:rsidRDefault="00A818C6" w:rsidP="00010EAE">
                  <w:pPr>
                    <w:rPr>
                      <w:b/>
                      <w:sz w:val="28"/>
                    </w:rPr>
                  </w:pPr>
                </w:p>
                <w:p w:rsidR="00A818C6" w:rsidRPr="00C213EB" w:rsidRDefault="00A818C6" w:rsidP="00010EA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</w:t>
                  </w:r>
                </w:p>
                <w:p w:rsidR="00A818C6" w:rsidRDefault="00A818C6" w:rsidP="00010EAE">
                  <w:r>
                    <w:rPr>
                      <w:b/>
                      <w:sz w:val="28"/>
                    </w:rPr>
                    <w:t xml:space="preserve">  </w:t>
                  </w:r>
                  <w:r>
                    <w:t xml:space="preserve">tek           çift </w:t>
                  </w:r>
                  <w:r w:rsidRPr="00242340">
                    <w:t xml:space="preserve">  </w:t>
                  </w:r>
                  <w:r>
                    <w:t xml:space="preserve">      =     tek </w:t>
                  </w:r>
                </w:p>
                <w:p w:rsidR="00A818C6" w:rsidRDefault="00A818C6" w:rsidP="00010EAE"/>
                <w:p w:rsidR="00A818C6" w:rsidRDefault="00A818C6" w:rsidP="00010EAE">
                  <w:r>
                    <w:t xml:space="preserve"> </w:t>
                  </w:r>
                </w:p>
                <w:p w:rsidR="00A818C6" w:rsidRPr="00242340" w:rsidRDefault="00A818C6" w:rsidP="00010EAE">
                  <w:r>
                    <w:t xml:space="preserve">                        </w:t>
                  </w:r>
                </w:p>
                <w:p w:rsidR="00A818C6" w:rsidRPr="00C213EB" w:rsidRDefault="00A818C6" w:rsidP="00010EAE">
                  <w:pPr>
                    <w:rPr>
                      <w:b/>
                      <w:sz w:val="28"/>
                    </w:rPr>
                  </w:pPr>
                  <w:r w:rsidRPr="00C213EB">
                    <w:rPr>
                      <w:b/>
                      <w:sz w:val="28"/>
                    </w:rPr>
                    <w:t xml:space="preserve">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7" style="position:absolute;margin-left:-2.7pt;margin-top:6pt;width:133.65pt;height:39.4pt;z-index:251670528" strokecolor="red" strokeweight="1.75pt">
            <v:stroke dashstyle="1 1" endcap="round"/>
            <v:shadow color="#868686"/>
            <v:textbox style="mso-next-textbox:#_x0000_s1077">
              <w:txbxContent>
                <w:p w:rsidR="00A818C6" w:rsidRPr="00010EAE" w:rsidRDefault="00A818C6" w:rsidP="00010EA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157   +</w:t>
                  </w:r>
                  <w:r w:rsidRPr="00010EAE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>568</w:t>
                  </w:r>
                  <w:r w:rsidRPr="00010EAE">
                    <w:rPr>
                      <w:sz w:val="24"/>
                      <w:szCs w:val="24"/>
                    </w:rPr>
                    <w:t xml:space="preserve">       =</w:t>
                  </w:r>
                  <w:r>
                    <w:rPr>
                      <w:sz w:val="24"/>
                      <w:szCs w:val="24"/>
                    </w:rPr>
                    <w:t>...........</w:t>
                  </w:r>
                  <w:r w:rsidRPr="00010EAE">
                    <w:rPr>
                      <w:sz w:val="24"/>
                      <w:szCs w:val="24"/>
                    </w:rPr>
                    <w:t xml:space="preserve"> </w:t>
                  </w:r>
                </w:p>
                <w:p w:rsidR="00A818C6" w:rsidRDefault="00A818C6" w:rsidP="00010EAE">
                  <w:pPr>
                    <w:spacing w:after="0" w:line="240" w:lineRule="auto"/>
                    <w:rPr>
                      <w:b/>
                      <w:sz w:val="28"/>
                    </w:rPr>
                  </w:pPr>
                  <w:r w:rsidRPr="00010EAE">
                    <w:rPr>
                      <w:sz w:val="24"/>
                      <w:szCs w:val="24"/>
                    </w:rPr>
                    <w:t>......      .........    =  ..........</w:t>
                  </w:r>
                </w:p>
                <w:p w:rsidR="00A818C6" w:rsidRDefault="00A818C6" w:rsidP="00010EAE">
                  <w:pPr>
                    <w:rPr>
                      <w:b/>
                      <w:sz w:val="28"/>
                    </w:rPr>
                  </w:pPr>
                </w:p>
                <w:p w:rsidR="00A818C6" w:rsidRPr="00C213EB" w:rsidRDefault="00A818C6" w:rsidP="00010EA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</w:t>
                  </w:r>
                </w:p>
                <w:p w:rsidR="00A818C6" w:rsidRDefault="00A818C6" w:rsidP="00010EAE">
                  <w:r>
                    <w:rPr>
                      <w:b/>
                      <w:sz w:val="28"/>
                    </w:rPr>
                    <w:t xml:space="preserve">  </w:t>
                  </w:r>
                  <w:r>
                    <w:t xml:space="preserve">tek           çift </w:t>
                  </w:r>
                  <w:r w:rsidRPr="00242340">
                    <w:t xml:space="preserve">  </w:t>
                  </w:r>
                  <w:r>
                    <w:t xml:space="preserve">      =     tek </w:t>
                  </w:r>
                </w:p>
                <w:p w:rsidR="00A818C6" w:rsidRDefault="00A818C6" w:rsidP="00010EAE"/>
                <w:p w:rsidR="00A818C6" w:rsidRDefault="00A818C6" w:rsidP="00010EAE">
                  <w:r>
                    <w:t xml:space="preserve"> </w:t>
                  </w:r>
                </w:p>
                <w:p w:rsidR="00A818C6" w:rsidRPr="00242340" w:rsidRDefault="00A818C6" w:rsidP="00010EAE">
                  <w:r>
                    <w:t xml:space="preserve">                        </w:t>
                  </w:r>
                </w:p>
                <w:p w:rsidR="00A818C6" w:rsidRPr="00C213EB" w:rsidRDefault="00A818C6" w:rsidP="00010EAE">
                  <w:pPr>
                    <w:rPr>
                      <w:b/>
                      <w:sz w:val="28"/>
                    </w:rPr>
                  </w:pPr>
                  <w:r w:rsidRPr="00C213EB">
                    <w:rPr>
                      <w:b/>
                      <w:sz w:val="28"/>
                    </w:rPr>
                    <w:t xml:space="preserve">      </w:t>
                  </w:r>
                </w:p>
              </w:txbxContent>
            </v:textbox>
          </v:rect>
        </w:pict>
      </w:r>
    </w:p>
    <w:p w:rsidR="00A818C6" w:rsidRPr="00010EAE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0EAE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010EAE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Default="00A818C6" w:rsidP="00656C79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>İ)V</w:t>
      </w:r>
      <w:r w:rsidRPr="00622108">
        <w:rPr>
          <w:rFonts w:ascii="Maiandra GD" w:hAnsi="Maiandra GD"/>
          <w:b/>
          <w:sz w:val="20"/>
          <w:szCs w:val="20"/>
        </w:rPr>
        <w:t>erilen doğal sayıları Romen rakamları ile yazınız.</w:t>
      </w: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 w:rsidRPr="00622108">
        <w:rPr>
          <w:rFonts w:ascii="Maiandra GD" w:hAnsi="Maiandra GD"/>
          <w:sz w:val="20"/>
          <w:szCs w:val="20"/>
        </w:rPr>
        <w:t>6</w:t>
      </w:r>
      <w:r w:rsidRPr="00622108">
        <w:rPr>
          <w:rFonts w:ascii="Maiandra GD" w:hAnsi="Maiandra GD"/>
          <w:b/>
          <w:sz w:val="20"/>
          <w:szCs w:val="20"/>
        </w:rPr>
        <w:t xml:space="preserve"> = </w:t>
      </w:r>
      <w:r w:rsidRPr="00622108">
        <w:rPr>
          <w:rFonts w:ascii="Maiandra GD" w:hAnsi="Maiandra GD"/>
          <w:sz w:val="20"/>
          <w:szCs w:val="20"/>
        </w:rPr>
        <w:t>……..</w:t>
      </w:r>
      <w:r>
        <w:rPr>
          <w:rFonts w:ascii="Maiandra GD" w:hAnsi="Maiandra GD"/>
          <w:sz w:val="20"/>
          <w:szCs w:val="20"/>
        </w:rPr>
        <w:t xml:space="preserve"> </w:t>
      </w:r>
      <w:r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 xml:space="preserve">2 = ………     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 xml:space="preserve">11 = ….......                   </w:t>
      </w:r>
      <w:r w:rsidRPr="00622108"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ab/>
        <w:t xml:space="preserve"> </w:t>
      </w:r>
      <w:r w:rsidRPr="00622108">
        <w:rPr>
          <w:rFonts w:ascii="Maiandra GD" w:hAnsi="Maiandra GD"/>
          <w:sz w:val="20"/>
          <w:szCs w:val="20"/>
        </w:rPr>
        <w:tab/>
      </w: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sz w:val="20"/>
          <w:szCs w:val="20"/>
        </w:rPr>
        <w:t>1 = ……….</w:t>
      </w:r>
      <w:r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 xml:space="preserve">7 = ………      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>14 = ……</w:t>
      </w: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5 = ……...</w:t>
      </w:r>
      <w:r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 xml:space="preserve">9 = ………      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>12 = ……..</w:t>
      </w: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 w:rsidRPr="00622108">
        <w:rPr>
          <w:rFonts w:ascii="Maiandra GD" w:hAnsi="Maiandra GD"/>
          <w:sz w:val="20"/>
          <w:szCs w:val="20"/>
        </w:rPr>
        <w:t xml:space="preserve"> </w:t>
      </w: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 w:rsidRPr="00622108">
        <w:rPr>
          <w:rFonts w:ascii="Maiandra GD" w:hAnsi="Maiandra GD"/>
          <w:sz w:val="20"/>
          <w:szCs w:val="20"/>
        </w:rPr>
        <w:t>10 = ……...</w:t>
      </w:r>
      <w:r>
        <w:rPr>
          <w:rFonts w:ascii="Maiandra GD" w:hAnsi="Maiandra GD"/>
          <w:b/>
          <w:sz w:val="20"/>
          <w:szCs w:val="20"/>
        </w:rPr>
        <w:t xml:space="preserve">     </w:t>
      </w:r>
      <w:r>
        <w:rPr>
          <w:rFonts w:ascii="Maiandra GD" w:hAnsi="Maiandra GD"/>
          <w:b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 xml:space="preserve">4 = ……         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>16 = ……..</w:t>
      </w: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b/>
          <w:sz w:val="20"/>
          <w:szCs w:val="20"/>
          <w:u w:val="single"/>
        </w:rPr>
      </w:pP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3 = ……..</w:t>
      </w:r>
      <w:r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>8 = ……..</w:t>
      </w:r>
      <w:r w:rsidRPr="00622108">
        <w:rPr>
          <w:rFonts w:ascii="Maiandra GD" w:hAnsi="Maiandra GD"/>
          <w:sz w:val="20"/>
          <w:szCs w:val="20"/>
        </w:rPr>
        <w:tab/>
        <w:t xml:space="preserve">      </w:t>
      </w:r>
      <w:r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>13 = ……</w:t>
      </w: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15 = ……..</w:t>
      </w:r>
      <w:r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>17 = …….</w:t>
      </w:r>
      <w:r w:rsidRPr="00622108">
        <w:rPr>
          <w:rFonts w:ascii="Maiandra GD" w:hAnsi="Maiandra GD"/>
          <w:sz w:val="20"/>
          <w:szCs w:val="20"/>
        </w:rPr>
        <w:tab/>
        <w:t xml:space="preserve">      </w:t>
      </w:r>
      <w:r>
        <w:rPr>
          <w:rFonts w:ascii="Maiandra GD" w:hAnsi="Maiandra GD"/>
          <w:sz w:val="20"/>
          <w:szCs w:val="20"/>
        </w:rPr>
        <w:tab/>
      </w:r>
      <w:r w:rsidRPr="00622108">
        <w:rPr>
          <w:rFonts w:ascii="Maiandra GD" w:hAnsi="Maiandra GD"/>
          <w:sz w:val="20"/>
          <w:szCs w:val="20"/>
        </w:rPr>
        <w:t>19 = ……..</w:t>
      </w:r>
    </w:p>
    <w:p w:rsidR="00A818C6" w:rsidRPr="00CB6DE7" w:rsidRDefault="00A818C6" w:rsidP="00622108">
      <w:pPr>
        <w:spacing w:after="0" w:line="240" w:lineRule="auto"/>
        <w:rPr>
          <w:rFonts w:ascii="Maiandra GD" w:hAnsi="Maiandra GD"/>
          <w:b/>
          <w:sz w:val="20"/>
          <w:szCs w:val="20"/>
        </w:rPr>
      </w:pPr>
    </w:p>
    <w:p w:rsidR="00A818C6" w:rsidRPr="00CB6DE7" w:rsidRDefault="00A818C6" w:rsidP="00622108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 w:rsidRPr="00CB6DE7">
        <w:rPr>
          <w:rFonts w:ascii="Maiandra GD" w:hAnsi="Maiandra GD"/>
          <w:sz w:val="20"/>
          <w:szCs w:val="20"/>
        </w:rPr>
        <w:t>20 = …….</w:t>
      </w:r>
      <w:r w:rsidRPr="00CB6DE7">
        <w:rPr>
          <w:rFonts w:ascii="Maiandra GD" w:hAnsi="Maiandra GD"/>
          <w:sz w:val="20"/>
          <w:szCs w:val="20"/>
        </w:rPr>
        <w:tab/>
        <w:t>18 = …….</w:t>
      </w:r>
      <w:r w:rsidRPr="00CB6DE7">
        <w:rPr>
          <w:rFonts w:ascii="Maiandra GD" w:hAnsi="Maiandra GD"/>
          <w:b/>
          <w:sz w:val="20"/>
          <w:szCs w:val="20"/>
        </w:rPr>
        <w:t xml:space="preserve">        </w:t>
      </w:r>
      <w:r>
        <w:rPr>
          <w:rFonts w:ascii="Maiandra GD" w:hAnsi="Maiandra GD"/>
          <w:b/>
          <w:sz w:val="20"/>
          <w:szCs w:val="20"/>
        </w:rPr>
        <w:tab/>
      </w:r>
      <w:r>
        <w:rPr>
          <w:rFonts w:ascii="Maiandra GD" w:hAnsi="Maiandra GD"/>
          <w:b/>
          <w:sz w:val="20"/>
          <w:szCs w:val="20"/>
        </w:rPr>
        <w:tab/>
      </w:r>
      <w:r w:rsidRPr="00CB6DE7">
        <w:rPr>
          <w:rFonts w:ascii="Maiandra GD" w:hAnsi="Maiandra GD"/>
          <w:sz w:val="20"/>
          <w:szCs w:val="20"/>
        </w:rPr>
        <w:t>2</w:t>
      </w:r>
      <w:r>
        <w:rPr>
          <w:rFonts w:ascii="Maiandra GD" w:hAnsi="Maiandra GD"/>
          <w:sz w:val="20"/>
          <w:szCs w:val="20"/>
        </w:rPr>
        <w:t>4</w:t>
      </w:r>
      <w:r w:rsidRPr="00CB6DE7">
        <w:rPr>
          <w:rFonts w:ascii="Maiandra GD" w:hAnsi="Maiandra GD"/>
          <w:sz w:val="20"/>
          <w:szCs w:val="20"/>
        </w:rPr>
        <w:t xml:space="preserve">=........... </w:t>
      </w:r>
      <w:r w:rsidRPr="00CB6DE7">
        <w:rPr>
          <w:rFonts w:ascii="Maiandra GD" w:hAnsi="Maiandra GD"/>
          <w:sz w:val="20"/>
          <w:szCs w:val="20"/>
        </w:rPr>
        <w:tab/>
      </w: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 w:rsidRPr="00CB6DE7">
        <w:rPr>
          <w:rFonts w:ascii="Maiandra GD" w:hAnsi="Maiandra GD"/>
          <w:b/>
          <w:sz w:val="20"/>
          <w:szCs w:val="20"/>
        </w:rPr>
        <w:t xml:space="preserve">J) </w:t>
      </w:r>
      <w:r>
        <w:rPr>
          <w:rFonts w:ascii="Maiandra GD" w:hAnsi="Maiandra GD"/>
          <w:b/>
          <w:sz w:val="20"/>
          <w:szCs w:val="20"/>
        </w:rPr>
        <w:t>V</w:t>
      </w:r>
      <w:r w:rsidRPr="00622108">
        <w:rPr>
          <w:rFonts w:ascii="Maiandra GD" w:hAnsi="Maiandra GD"/>
          <w:b/>
          <w:sz w:val="20"/>
          <w:szCs w:val="20"/>
        </w:rPr>
        <w:t xml:space="preserve">erilen </w:t>
      </w:r>
      <w:r>
        <w:rPr>
          <w:rFonts w:ascii="Maiandra GD" w:hAnsi="Maiandra GD"/>
          <w:b/>
          <w:sz w:val="20"/>
          <w:szCs w:val="20"/>
        </w:rPr>
        <w:t>Romen rakamlarını doğal sayılar</w:t>
      </w:r>
      <w:r w:rsidRPr="00622108">
        <w:rPr>
          <w:rFonts w:ascii="Maiandra GD" w:hAnsi="Maiandra GD"/>
          <w:b/>
          <w:sz w:val="20"/>
          <w:szCs w:val="20"/>
        </w:rPr>
        <w:t xml:space="preserve"> ile yazınız.</w:t>
      </w: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III=......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X=......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XV=......</w:t>
      </w:r>
      <w:r>
        <w:rPr>
          <w:rFonts w:ascii="Maiandra GD" w:hAnsi="Maiandra GD"/>
          <w:sz w:val="20"/>
          <w:szCs w:val="20"/>
        </w:rPr>
        <w:tab/>
      </w: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I=......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XIX=......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XVII=......</w:t>
      </w:r>
      <w:r>
        <w:rPr>
          <w:rFonts w:ascii="Maiandra GD" w:hAnsi="Maiandra GD"/>
          <w:sz w:val="20"/>
          <w:szCs w:val="20"/>
        </w:rPr>
        <w:tab/>
      </w: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VI=......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IV=......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VIII=......</w:t>
      </w:r>
      <w:r>
        <w:rPr>
          <w:rFonts w:ascii="Maiandra GD" w:hAnsi="Maiandra GD"/>
          <w:sz w:val="20"/>
          <w:szCs w:val="20"/>
        </w:rPr>
        <w:tab/>
      </w: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XIII=......</w:t>
      </w:r>
      <w:r>
        <w:rPr>
          <w:rFonts w:ascii="Maiandra GD" w:hAnsi="Maiandra GD"/>
          <w:sz w:val="20"/>
          <w:szCs w:val="20"/>
        </w:rPr>
        <w:tab/>
        <w:t>XIV=......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XX=......</w:t>
      </w:r>
      <w:r>
        <w:rPr>
          <w:rFonts w:ascii="Maiandra GD" w:hAnsi="Maiandra GD"/>
          <w:sz w:val="20"/>
          <w:szCs w:val="20"/>
        </w:rPr>
        <w:tab/>
      </w: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II=......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V=......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VII=......</w:t>
      </w:r>
      <w:r>
        <w:rPr>
          <w:rFonts w:ascii="Maiandra GD" w:hAnsi="Maiandra GD"/>
          <w:sz w:val="20"/>
          <w:szCs w:val="20"/>
        </w:rPr>
        <w:tab/>
      </w: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IX=......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XI=......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XVI=......</w:t>
      </w:r>
      <w:r>
        <w:rPr>
          <w:rFonts w:ascii="Maiandra GD" w:hAnsi="Maiandra GD"/>
          <w:sz w:val="20"/>
          <w:szCs w:val="20"/>
        </w:rPr>
        <w:tab/>
      </w:r>
    </w:p>
    <w:p w:rsidR="00A818C6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XII=......</w:t>
      </w:r>
      <w:r>
        <w:rPr>
          <w:rFonts w:ascii="Maiandra GD" w:hAnsi="Maiandra GD"/>
          <w:sz w:val="20"/>
          <w:szCs w:val="20"/>
        </w:rPr>
        <w:tab/>
        <w:t>XVIII=......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  <w:t>XXI=......</w:t>
      </w:r>
      <w:r>
        <w:rPr>
          <w:rFonts w:ascii="Maiandra GD" w:hAnsi="Maiandra GD"/>
          <w:sz w:val="20"/>
          <w:szCs w:val="20"/>
        </w:rPr>
        <w:tab/>
      </w:r>
    </w:p>
    <w:p w:rsidR="00A818C6" w:rsidRPr="00622108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 w:cs="Arial"/>
          <w:b/>
          <w:bCs/>
          <w:color w:val="000000"/>
          <w:sz w:val="20"/>
          <w:szCs w:val="20"/>
          <w:shd w:val="clear" w:color="auto" w:fill="FFFFFF"/>
        </w:rPr>
      </w:pPr>
      <w:r w:rsidRPr="00EE7CA9">
        <w:rPr>
          <w:rFonts w:ascii="Maiandra GD" w:hAnsi="Maiandra GD" w:cs="Arial"/>
          <w:b/>
          <w:bCs/>
          <w:color w:val="000000"/>
          <w:sz w:val="20"/>
          <w:szCs w:val="20"/>
          <w:shd w:val="clear" w:color="auto" w:fill="FFFFFF"/>
        </w:rPr>
        <w:t>K)Aşağıdaki toplama problemlerini çözünüz.</w:t>
      </w:r>
    </w:p>
    <w:p w:rsidR="00A818C6" w:rsidRPr="00EE7CA9" w:rsidRDefault="00A818C6" w:rsidP="00622108">
      <w:pPr>
        <w:spacing w:after="0" w:line="240" w:lineRule="auto"/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</w:pPr>
      <w:r w:rsidRPr="00EE7CA9"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  <w:t>1-Bir kitapçı sabah 132 kitap, öğleden sonra sabah sattığından 23 kitap fazla kitap sattı. Kitapçı bir günde kaç kitap satmıştır?</w:t>
      </w:r>
    </w:p>
    <w:p w:rsidR="00A818C6" w:rsidRPr="00EE7CA9" w:rsidRDefault="00A818C6" w:rsidP="00622108">
      <w:pPr>
        <w:spacing w:after="0" w:line="240" w:lineRule="auto"/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</w:pPr>
      <w:r w:rsidRPr="00EE7CA9"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  <w:t>2-Annem 33, Babam 36 yaşındadır. 3 yıl sonra annemle babamın yaşları toplamı kaç olur?</w:t>
      </w:r>
    </w:p>
    <w:p w:rsidR="00A818C6" w:rsidRPr="00EE7CA9" w:rsidRDefault="00A818C6" w:rsidP="00622108">
      <w:pPr>
        <w:spacing w:after="0" w:line="240" w:lineRule="auto"/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</w:pPr>
      <w:r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3-</w:t>
      </w:r>
      <w:r w:rsidRPr="00EE7CA9"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Okulda yapılan basketbol turnuvasında, Ozan 23 sayı, Utku 34 sayı ve Emre de Utku’dan 7 sayı fazla atmıştır.</w:t>
      </w:r>
      <w:r w:rsidRPr="00EE7CA9">
        <w:rPr>
          <w:rStyle w:val="apple-converted-space"/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  <w:t> </w:t>
      </w:r>
      <w:r w:rsidRPr="00EE7CA9"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  <w:t>Ozan, Utku ve Emre’nin takımlarına kazandırdıkları toplam sayı kaçtır?</w:t>
      </w:r>
    </w:p>
    <w:p w:rsidR="00A818C6" w:rsidRPr="00EE7CA9" w:rsidRDefault="00A818C6" w:rsidP="00622108">
      <w:pPr>
        <w:spacing w:after="0" w:line="240" w:lineRule="auto"/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 xml:space="preserve">4- </w:t>
      </w:r>
      <w:r w:rsidRPr="00EE7CA9"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A + 32 = 69, 53 + B = 127</w:t>
      </w:r>
      <w:r w:rsidRPr="00EE7CA9">
        <w:rPr>
          <w:rStyle w:val="apple-converted-space"/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  <w:t> </w:t>
      </w:r>
      <w:r w:rsidRPr="00EE7CA9"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  <w:t>ise A + B kaçtır?</w:t>
      </w: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 xml:space="preserve">5-  </w:t>
      </w:r>
      <w:r w:rsidRPr="00EE7CA9"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512 + 353 &gt; A</w:t>
      </w:r>
      <w:r w:rsidRPr="00EE7CA9">
        <w:rPr>
          <w:rStyle w:val="apple-converted-space"/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  <w:t> </w:t>
      </w:r>
      <w:r w:rsidRPr="00EE7CA9">
        <w:rPr>
          <w:rFonts w:ascii="Maiandra GD" w:hAnsi="Maiandra GD" w:cs="Arial"/>
          <w:bCs/>
          <w:color w:val="000000"/>
          <w:sz w:val="20"/>
          <w:szCs w:val="20"/>
          <w:shd w:val="clear" w:color="auto" w:fill="FFFFFF"/>
        </w:rPr>
        <w:t>eşitsizliğini doğrulayan en büyük A sayısı kaçtır?</w:t>
      </w: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 xml:space="preserve">6- </w:t>
      </w:r>
      <w:r w:rsidRPr="00EE7CA9"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Okul temsilcisi seçimlerinde Bengü 184 oy, Emre ise Bengü’den 29 oy fazla almıştır. Emre’ye oy veren kişi sayısı kaçtır?</w:t>
      </w: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DA61B5" w:rsidRDefault="00A818C6" w:rsidP="00622108">
      <w:pPr>
        <w:spacing w:after="0" w:line="240" w:lineRule="auto"/>
        <w:rPr>
          <w:rFonts w:ascii="Maiandra GD" w:hAnsi="Maiandra GD"/>
          <w:b/>
          <w:sz w:val="20"/>
          <w:szCs w:val="20"/>
        </w:rPr>
      </w:pPr>
      <w:r w:rsidRPr="00DA61B5">
        <w:rPr>
          <w:rFonts w:ascii="Maiandra GD" w:hAnsi="Maiandra GD" w:cs="Arial"/>
          <w:b/>
          <w:color w:val="000000"/>
          <w:sz w:val="20"/>
          <w:szCs w:val="20"/>
          <w:shd w:val="clear" w:color="auto" w:fill="FFFFFF"/>
        </w:rPr>
        <w:t>7-Aşağıdaki problemlerden hangisinin çözümünde toplama işlemi yapılır?</w:t>
      </w: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a)</w:t>
      </w:r>
      <w:r w:rsidRPr="00EE7CA9"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Kardeşimin 24, benim ise 42 boya kalemim vardır. Boya kalemlerimizi bir kutuya koyduğumuzda kutuda kaç boya kalemi olur?</w:t>
      </w: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b)</w:t>
      </w:r>
      <w:r w:rsidRPr="00EE7CA9"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Kardeşimle benim toplam 67 boya kalemimiz vardır. Bunların 36 tanesi benim, diğerleri kardeşimindir. Kardeşimin boya kalemlerinin sayısı kaçtır?</w:t>
      </w:r>
    </w:p>
    <w:tbl>
      <w:tblPr>
        <w:tblW w:w="11934" w:type="dxa"/>
        <w:tblInd w:w="-142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1934"/>
      </w:tblGrid>
      <w:tr w:rsidR="00A818C6" w:rsidRPr="00B70D0C" w:rsidTr="00EE7CA9">
        <w:tc>
          <w:tcPr>
            <w:tcW w:w="1193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8C6" w:rsidRPr="00EE7CA9" w:rsidRDefault="00A818C6" w:rsidP="00EE7CA9">
            <w:pPr>
              <w:spacing w:after="0" w:line="240" w:lineRule="auto"/>
              <w:rPr>
                <w:rFonts w:ascii="Maiandra GD" w:hAnsi="Maiandra GD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A818C6" w:rsidRPr="00B70D0C" w:rsidTr="00EE7CA9">
        <w:tc>
          <w:tcPr>
            <w:tcW w:w="1193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8C6" w:rsidRPr="00EE7CA9" w:rsidRDefault="00A818C6" w:rsidP="00EE7CA9">
            <w:pPr>
              <w:spacing w:after="0" w:line="240" w:lineRule="auto"/>
              <w:rPr>
                <w:rFonts w:ascii="Maiandra GD" w:hAnsi="Maiandra GD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c)</w:t>
      </w:r>
      <w:r w:rsidRPr="00EE7CA9"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Benim 36 tane boya kalemim vardır. Kardeşimin boya kalemleri benimkinden 12 tane eksiktir. Kardeşimin boya kalemlerinin sayısı kaçtır?</w:t>
      </w:r>
    </w:p>
    <w:p w:rsidR="00A818C6" w:rsidRPr="00EE7CA9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DA61B5" w:rsidRDefault="00A818C6" w:rsidP="00622108">
      <w:pPr>
        <w:spacing w:after="0" w:line="240" w:lineRule="auto"/>
        <w:rPr>
          <w:rFonts w:ascii="Maiandra GD" w:hAnsi="Maiandra GD"/>
          <w:b/>
          <w:sz w:val="20"/>
          <w:szCs w:val="20"/>
          <w:u w:val="single"/>
        </w:rPr>
      </w:pPr>
      <w:r w:rsidRPr="00DA61B5">
        <w:rPr>
          <w:rFonts w:ascii="Maiandra GD" w:hAnsi="Maiandra GD" w:cs="Arial"/>
          <w:b/>
          <w:color w:val="000000"/>
          <w:sz w:val="20"/>
          <w:szCs w:val="20"/>
          <w:shd w:val="clear" w:color="auto" w:fill="FFFFFF"/>
        </w:rPr>
        <w:t xml:space="preserve">8-Pikniğe birlikte giden 3-D sınıfı 67, 3-K sınıfı ise 58 kişidir. Güngör, pikniğe arkadaşlarıyla paylaşmayı düşündüğü bir kutu şeker getirdi. Kutuda 120 şeker olduğuna göre aşağıdakilerden hangisi </w:t>
      </w:r>
      <w:r w:rsidRPr="00DA61B5">
        <w:rPr>
          <w:rFonts w:ascii="Maiandra GD" w:hAnsi="Maiandra GD" w:cs="Arial"/>
          <w:b/>
          <w:color w:val="000000"/>
          <w:sz w:val="20"/>
          <w:szCs w:val="20"/>
          <w:u w:val="single"/>
          <w:shd w:val="clear" w:color="auto" w:fill="FFFFFF"/>
        </w:rPr>
        <w:t>doğrudur?</w:t>
      </w:r>
    </w:p>
    <w:p w:rsidR="00A818C6" w:rsidRPr="00DA61B5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a)</w:t>
      </w:r>
      <w:r w:rsidRPr="00DA61B5"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Şeker sayısı, öğrenci sayısına eşittir.</w:t>
      </w:r>
      <w:r w:rsidRPr="00DA61B5">
        <w:rPr>
          <w:rStyle w:val="apple-converted-space"/>
          <w:rFonts w:ascii="Maiandra GD" w:hAnsi="Maiandra GD" w:cs="Arial"/>
          <w:color w:val="000000"/>
          <w:sz w:val="20"/>
          <w:szCs w:val="20"/>
          <w:shd w:val="clear" w:color="auto" w:fill="FFFFFF"/>
        </w:rPr>
        <w:t> </w:t>
      </w:r>
    </w:p>
    <w:p w:rsidR="00A818C6" w:rsidRPr="00DA61B5" w:rsidRDefault="00A818C6" w:rsidP="00622108">
      <w:pPr>
        <w:spacing w:after="0" w:line="240" w:lineRule="auto"/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</w:pPr>
      <w:r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b)</w:t>
      </w:r>
      <w:r w:rsidRPr="00DA61B5"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Öğrencilerin sayısı şeker sayısından beş eksiktir.</w:t>
      </w:r>
    </w:p>
    <w:p w:rsidR="00A818C6" w:rsidRPr="00DA61B5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c)</w:t>
      </w:r>
      <w:r w:rsidRPr="00DA61B5"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Dağıtılırsa beş öğrenciye şeker yetmez.</w:t>
      </w:r>
    </w:p>
    <w:p w:rsidR="00A818C6" w:rsidRPr="00DA61B5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A818C6" w:rsidRPr="00182E6B" w:rsidRDefault="00A818C6" w:rsidP="0062210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9-</w:t>
      </w:r>
      <w:r w:rsidRPr="00182E6B">
        <w:rPr>
          <w:rFonts w:ascii="Maiandra GD" w:hAnsi="Maiandra GD" w:cs="Arial"/>
          <w:color w:val="000000"/>
          <w:sz w:val="20"/>
          <w:szCs w:val="20"/>
          <w:shd w:val="clear" w:color="auto" w:fill="FFFFFF"/>
        </w:rPr>
        <w:t>Bir beyaz eşya dükkânından 386 TL’ye çamaşır makinesi, 459 TL’ye de televizyon aldık. Beyaz eşya dükkânına kaç TL para ödememiz gerekir?</w:t>
      </w:r>
    </w:p>
    <w:sectPr w:rsidR="00A818C6" w:rsidRPr="00182E6B" w:rsidSect="00656C79">
      <w:type w:val="continuous"/>
      <w:pgSz w:w="11906" w:h="16838"/>
      <w:pgMar w:top="567" w:right="567" w:bottom="567" w:left="567" w:header="709" w:footer="709" w:gutter="0"/>
      <w:pgBorders w:offsetFrom="page">
        <w:top w:val="dashSmallGap" w:sz="8" w:space="24" w:color="auto"/>
        <w:left w:val="dashSmallGap" w:sz="8" w:space="24" w:color="auto"/>
        <w:bottom w:val="dashSmallGap" w:sz="8" w:space="24" w:color="auto"/>
        <w:right w:val="dashSmallGap" w:sz="8" w:space="24" w:color="auto"/>
      </w:pgBorders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6C79"/>
    <w:rsid w:val="00010EAE"/>
    <w:rsid w:val="0001761D"/>
    <w:rsid w:val="0007115D"/>
    <w:rsid w:val="00082BC1"/>
    <w:rsid w:val="00133CD2"/>
    <w:rsid w:val="00182E6B"/>
    <w:rsid w:val="001B408B"/>
    <w:rsid w:val="00232039"/>
    <w:rsid w:val="00237D55"/>
    <w:rsid w:val="00242340"/>
    <w:rsid w:val="002C4ADC"/>
    <w:rsid w:val="00320BFB"/>
    <w:rsid w:val="003260A9"/>
    <w:rsid w:val="00422D7F"/>
    <w:rsid w:val="005E5246"/>
    <w:rsid w:val="00622108"/>
    <w:rsid w:val="00656C79"/>
    <w:rsid w:val="00677F40"/>
    <w:rsid w:val="006943CF"/>
    <w:rsid w:val="0073663E"/>
    <w:rsid w:val="008058C8"/>
    <w:rsid w:val="00825A57"/>
    <w:rsid w:val="0089109C"/>
    <w:rsid w:val="00970760"/>
    <w:rsid w:val="00A818C6"/>
    <w:rsid w:val="00AE7A0F"/>
    <w:rsid w:val="00B70D0C"/>
    <w:rsid w:val="00BF428D"/>
    <w:rsid w:val="00C213EB"/>
    <w:rsid w:val="00CB6DE7"/>
    <w:rsid w:val="00CC70C1"/>
    <w:rsid w:val="00CE5709"/>
    <w:rsid w:val="00DA61B5"/>
    <w:rsid w:val="00EE7CA9"/>
    <w:rsid w:val="00FA6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CD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10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91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109C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01761D"/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EE7CA9"/>
    <w:rPr>
      <w:rFonts w:cs="Times New Roman"/>
    </w:rPr>
  </w:style>
  <w:style w:type="character" w:customStyle="1" w:styleId="qspan">
    <w:name w:val="qspan"/>
    <w:basedOn w:val="DefaultParagraphFont"/>
    <w:uiPriority w:val="99"/>
    <w:rsid w:val="00EE7CA9"/>
    <w:rPr>
      <w:rFonts w:cs="Times New Roman"/>
    </w:rPr>
  </w:style>
  <w:style w:type="character" w:styleId="Hyperlink">
    <w:name w:val="Hyperlink"/>
    <w:basedOn w:val="DefaultParagraphFont"/>
    <w:uiPriority w:val="99"/>
    <w:rsid w:val="007366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19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=1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images.google.com/imgres?imgurl=http://yazarlikyazilimi.meb.gov.tr/egiticimateryal/amasya/images/co_agac.gif&amp;imgrefurl=http://yazarlikyazilimi.meb.gov.tr/egiticimateryal/amasya/aa_canliozellikleri.html&amp;usg=__tKxTld-hogHGmk_4kIjUWOPU5DE=&amp;h=90&amp;w=117&amp;sz=3&amp;hl=tr&amp;start=53&amp;um=1&amp;tbnid=7Trg4A2mHjofRM:&amp;tbnh=68&amp;tbnw=88&amp;prev=/images?q=a%C4%9Fa%C3%A7+gif&amp;ndsp=18&amp;hl=tr&amp;rls=com.microsoft:tr:IE-SearchBox&amp;rlz=1I7GZEZ_tr&amp;sa=N&amp;start=36&amp;um=1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=1" TargetMode="External"/><Relationship Id="rId17" Type="http://schemas.openxmlformats.org/officeDocument/2006/relationships/hyperlink" Target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=1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hyperlink" Target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=1" TargetMode="External"/><Relationship Id="rId15" Type="http://schemas.openxmlformats.org/officeDocument/2006/relationships/image" Target="media/image6.png"/><Relationship Id="rId10" Type="http://schemas.openxmlformats.org/officeDocument/2006/relationships/hyperlink" Target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=1" TargetMode="External"/><Relationship Id="rId19" Type="http://schemas.openxmlformats.org/officeDocument/2006/relationships/image" Target="media/image7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images.google.com/imgres?imgurl=http://www.cevreorman.gov.tr/images/agac1.gif&amp;imgrefurl=http://www.cevka.org/site/cevre/cevre-1/&amp;usg=__Gn39o4RDOx3cQebHZ6E1SF5QkKY=&amp;h=188&amp;w=114&amp;sz=13&amp;hl=tr&amp;start=14&amp;um=1&amp;tbnid=EXPi6ThY4Rsr2M:&amp;tbnh=102&amp;tbnw=62&amp;prev=/images?q=a%C4%9Fa%C3%A7+gif&amp;hl=tr&amp;rls=com.microsoft:tr:IE-SearchBox&amp;rlz=1I7GZEZ_tr&amp;um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2</Pages>
  <Words>1367</Words>
  <Characters>7793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PRO2000</dc:creator>
  <cp:keywords>www.sorubak.com</cp:keywords>
  <dc:description>www.sorubak.com</dc:description>
  <cp:lastModifiedBy>edanur</cp:lastModifiedBy>
  <cp:revision>15</cp:revision>
  <dcterms:created xsi:type="dcterms:W3CDTF">2013-12-02T17:01:00Z</dcterms:created>
  <dcterms:modified xsi:type="dcterms:W3CDTF">2013-12-09T20:29:00Z</dcterms:modified>
  <cp:category>www.sorubak.com</cp:category>
</cp:coreProperties>
</file>