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68D0" w:rsidRPr="006C5B4C" w:rsidRDefault="001D68D0" w:rsidP="001F5E1A">
      <w:pPr>
        <w:spacing w:line="240" w:lineRule="auto"/>
        <w:ind w:hanging="284"/>
        <w:rPr>
          <w:b/>
          <w:sz w:val="28"/>
          <w:szCs w:val="28"/>
          <w:u w:val="single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74.95pt;margin-top:-53.35pt;width:0;height:869.05pt;z-index:251646976" o:connectortype="straight"/>
        </w:pict>
      </w:r>
      <w:r w:rsidRPr="006C5B4C">
        <w:rPr>
          <w:b/>
          <w:sz w:val="28"/>
          <w:szCs w:val="28"/>
          <w:u w:val="single"/>
        </w:rPr>
        <w:t xml:space="preserve">3.SINIFLAR MATEMATİK  DEĞERLENDİRM </w:t>
      </w:r>
      <w:r>
        <w:rPr>
          <w:b/>
          <w:sz w:val="28"/>
          <w:szCs w:val="28"/>
          <w:u w:val="single"/>
        </w:rPr>
        <w:t>E</w:t>
      </w:r>
    </w:p>
    <w:p w:rsidR="001D68D0" w:rsidRDefault="001D68D0" w:rsidP="001F5E1A">
      <w:pPr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>ADI-</w:t>
      </w:r>
      <w:r w:rsidRPr="006C5B4C">
        <w:rPr>
          <w:b/>
          <w:sz w:val="28"/>
          <w:szCs w:val="28"/>
        </w:rPr>
        <w:t>SOYADI</w:t>
      </w:r>
      <w:r>
        <w:rPr>
          <w:sz w:val="28"/>
          <w:szCs w:val="28"/>
        </w:rPr>
        <w:t>:…………………………</w:t>
      </w:r>
    </w:p>
    <w:p w:rsidR="001D68D0" w:rsidRPr="002665B2" w:rsidRDefault="001D68D0" w:rsidP="001F5E1A">
      <w:pPr>
        <w:spacing w:line="240" w:lineRule="auto"/>
        <w:rPr>
          <w:sz w:val="28"/>
          <w:szCs w:val="28"/>
          <w:u w:val="single"/>
        </w:rPr>
      </w:pPr>
      <w:hyperlink r:id="rId7" w:history="1">
        <w:r w:rsidRPr="00C85F39">
          <w:rPr>
            <w:rStyle w:val="Hyperlink"/>
            <w:rFonts w:ascii="Maiandra GD" w:hAnsi="Maiandra GD"/>
            <w:sz w:val="24"/>
            <w:szCs w:val="24"/>
          </w:rPr>
          <w:t>www.sorubak.com</w:t>
        </w:r>
      </w:hyperlink>
    </w:p>
    <w:p w:rsidR="001D68D0" w:rsidRPr="006C5B4C" w:rsidRDefault="001D68D0" w:rsidP="001F5E1A">
      <w:pPr>
        <w:tabs>
          <w:tab w:val="left" w:pos="2490"/>
          <w:tab w:val="left" w:pos="4665"/>
          <w:tab w:val="left" w:pos="5895"/>
        </w:tabs>
        <w:spacing w:line="240" w:lineRule="auto"/>
        <w:jc w:val="both"/>
        <w:rPr>
          <w:rFonts w:ascii="Comic Sans MS" w:hAnsi="Comic Sans MS" w:cs="Arial"/>
          <w:sz w:val="24"/>
          <w:szCs w:val="24"/>
        </w:rPr>
      </w:pPr>
      <w:r w:rsidRPr="006C5B4C">
        <w:rPr>
          <w:rFonts w:ascii="Comic Sans MS" w:hAnsi="Comic Sans MS" w:cs="Arial"/>
          <w:sz w:val="24"/>
          <w:szCs w:val="24"/>
        </w:rPr>
        <w:t>1-)  Bir simitçi salı günü 156, çarşamba günü 187, perşembe günü ise 169 simit satmıştır.Simitçi 3 günde toplam kaç simit satmıştır?</w:t>
      </w:r>
    </w:p>
    <w:p w:rsidR="001D68D0" w:rsidRPr="006C5B4C" w:rsidRDefault="001D68D0" w:rsidP="001F5E1A">
      <w:pPr>
        <w:pStyle w:val="ListParagraph"/>
        <w:numPr>
          <w:ilvl w:val="0"/>
          <w:numId w:val="14"/>
        </w:numPr>
        <w:tabs>
          <w:tab w:val="left" w:pos="2490"/>
          <w:tab w:val="left" w:pos="4665"/>
          <w:tab w:val="left" w:pos="5895"/>
        </w:tabs>
        <w:spacing w:line="240" w:lineRule="auto"/>
        <w:jc w:val="both"/>
        <w:rPr>
          <w:rFonts w:ascii="Comic Sans MS" w:hAnsi="Comic Sans MS" w:cs="Arial"/>
          <w:sz w:val="24"/>
          <w:szCs w:val="24"/>
        </w:rPr>
      </w:pPr>
      <w:r w:rsidRPr="006C5B4C">
        <w:rPr>
          <w:rFonts w:ascii="Comic Sans MS" w:hAnsi="Comic Sans MS" w:cs="Arial"/>
          <w:sz w:val="24"/>
          <w:szCs w:val="24"/>
        </w:rPr>
        <w:t>502</w:t>
      </w:r>
      <w:r w:rsidRPr="006C5B4C">
        <w:rPr>
          <w:rFonts w:ascii="Comic Sans MS" w:hAnsi="Comic Sans MS" w:cs="Arial"/>
          <w:sz w:val="24"/>
          <w:szCs w:val="24"/>
        </w:rPr>
        <w:tab/>
        <w:t>B)512</w:t>
      </w:r>
      <w:r w:rsidRPr="006C5B4C">
        <w:rPr>
          <w:rFonts w:ascii="Comic Sans MS" w:hAnsi="Comic Sans MS" w:cs="Arial"/>
          <w:sz w:val="24"/>
          <w:szCs w:val="24"/>
        </w:rPr>
        <w:tab/>
        <w:t>C) 522</w:t>
      </w:r>
    </w:p>
    <w:p w:rsidR="001D68D0" w:rsidRPr="006C5B4C" w:rsidRDefault="001D68D0" w:rsidP="001F5E1A">
      <w:pPr>
        <w:spacing w:line="240" w:lineRule="auto"/>
        <w:jc w:val="both"/>
        <w:rPr>
          <w:rFonts w:ascii="Comic Sans MS" w:hAnsi="Comic Sans MS" w:cs="Arial"/>
          <w:sz w:val="24"/>
          <w:szCs w:val="24"/>
        </w:rPr>
      </w:pPr>
      <w:r w:rsidRPr="006C5B4C">
        <w:rPr>
          <w:rFonts w:ascii="Comic Sans MS" w:hAnsi="Comic Sans MS" w:cs="Arial"/>
          <w:sz w:val="24"/>
          <w:szCs w:val="24"/>
        </w:rPr>
        <w:t>2-)   7+9 toplama işlemin sonucu aşağıdakilerden hangisidir ?</w:t>
      </w:r>
    </w:p>
    <w:p w:rsidR="001D68D0" w:rsidRPr="006C5B4C" w:rsidRDefault="001D68D0" w:rsidP="001F5E1A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Comic Sans MS" w:hAnsi="Comic Sans MS" w:cs="Arial"/>
          <w:sz w:val="24"/>
          <w:szCs w:val="24"/>
        </w:rPr>
      </w:pPr>
      <w:r w:rsidRPr="006C5B4C">
        <w:rPr>
          <w:rFonts w:ascii="Comic Sans MS" w:hAnsi="Comic Sans MS" w:cs="Arial"/>
          <w:sz w:val="24"/>
          <w:szCs w:val="24"/>
        </w:rPr>
        <w:t>XVI</w:t>
      </w:r>
      <w:r w:rsidRPr="006C5B4C">
        <w:rPr>
          <w:rFonts w:ascii="Comic Sans MS" w:hAnsi="Comic Sans MS" w:cs="Arial"/>
          <w:sz w:val="24"/>
          <w:szCs w:val="24"/>
        </w:rPr>
        <w:tab/>
      </w:r>
      <w:r w:rsidRPr="006C5B4C">
        <w:rPr>
          <w:rFonts w:ascii="Comic Sans MS" w:hAnsi="Comic Sans MS" w:cs="Arial"/>
          <w:sz w:val="24"/>
          <w:szCs w:val="24"/>
        </w:rPr>
        <w:tab/>
        <w:t>B) XVII</w:t>
      </w:r>
      <w:r w:rsidRPr="006C5B4C">
        <w:rPr>
          <w:rFonts w:ascii="Comic Sans MS" w:hAnsi="Comic Sans MS" w:cs="Arial"/>
          <w:sz w:val="24"/>
          <w:szCs w:val="24"/>
        </w:rPr>
        <w:tab/>
        <w:t>C)   XVIII</w:t>
      </w:r>
    </w:p>
    <w:p w:rsidR="001D68D0" w:rsidRPr="006C5B4C" w:rsidRDefault="001D68D0" w:rsidP="001F5E1A">
      <w:pPr>
        <w:pStyle w:val="ListParagraph"/>
        <w:spacing w:line="240" w:lineRule="auto"/>
        <w:jc w:val="both"/>
        <w:rPr>
          <w:rFonts w:ascii="Comic Sans MS" w:hAnsi="Comic Sans MS" w:cs="Arial"/>
          <w:sz w:val="24"/>
          <w:szCs w:val="24"/>
        </w:rPr>
      </w:pPr>
    </w:p>
    <w:p w:rsidR="001D68D0" w:rsidRDefault="001D68D0" w:rsidP="001F5E1A">
      <w:pPr>
        <w:tabs>
          <w:tab w:val="left" w:pos="9765"/>
        </w:tabs>
        <w:spacing w:line="240" w:lineRule="auto"/>
        <w:jc w:val="both"/>
        <w:rPr>
          <w:rFonts w:ascii="Comic Sans MS" w:hAnsi="Comic Sans MS" w:cs="Arial"/>
          <w:sz w:val="24"/>
          <w:szCs w:val="24"/>
        </w:rPr>
      </w:pPr>
      <w:r w:rsidRPr="006C5B4C">
        <w:rPr>
          <w:rFonts w:ascii="Comic Sans MS" w:hAnsi="Comic Sans MS" w:cs="Arial"/>
          <w:sz w:val="24"/>
          <w:szCs w:val="24"/>
        </w:rPr>
        <w:t xml:space="preserve">3-) 15-22-29-36-…………….. ritmik saymada noktalı yere hangi sayı gelmelidir? </w:t>
      </w:r>
      <w:r>
        <w:rPr>
          <w:rFonts w:ascii="Comic Sans MS" w:hAnsi="Comic Sans MS" w:cs="Arial"/>
          <w:sz w:val="24"/>
          <w:szCs w:val="24"/>
        </w:rPr>
        <w:t>………….</w:t>
      </w:r>
    </w:p>
    <w:p w:rsidR="001D68D0" w:rsidRPr="006C5B4C" w:rsidRDefault="001D68D0" w:rsidP="001F5E1A">
      <w:pPr>
        <w:tabs>
          <w:tab w:val="left" w:pos="9765"/>
        </w:tabs>
        <w:spacing w:line="240" w:lineRule="auto"/>
        <w:jc w:val="both"/>
        <w:rPr>
          <w:rFonts w:ascii="Comic Sans MS" w:hAnsi="Comic Sans MS" w:cs="Arial"/>
          <w:sz w:val="24"/>
          <w:szCs w:val="24"/>
        </w:rPr>
      </w:pPr>
    </w:p>
    <w:p w:rsidR="001D68D0" w:rsidRDefault="001D68D0" w:rsidP="001F5E1A">
      <w:pPr>
        <w:spacing w:line="240" w:lineRule="auto"/>
        <w:jc w:val="both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4</w:t>
      </w:r>
      <w:r w:rsidRPr="006C5B4C">
        <w:rPr>
          <w:rFonts w:ascii="Comic Sans MS" w:hAnsi="Comic Sans MS" w:cs="Arial"/>
          <w:sz w:val="24"/>
          <w:szCs w:val="24"/>
        </w:rPr>
        <w:t>-)  Bir kasabada 234 erkek  ,  228 kadın  , kadınların 120 eksiği kadar da çocuk vardır.Bu kasabada toplam kaç kişi vardır?</w:t>
      </w:r>
    </w:p>
    <w:p w:rsidR="001D68D0" w:rsidRPr="006C5B4C" w:rsidRDefault="001D68D0" w:rsidP="001F5E1A">
      <w:pPr>
        <w:spacing w:line="240" w:lineRule="auto"/>
        <w:jc w:val="both"/>
        <w:rPr>
          <w:rFonts w:ascii="Comic Sans MS" w:hAnsi="Comic Sans MS" w:cs="Arial"/>
          <w:sz w:val="24"/>
          <w:szCs w:val="24"/>
        </w:rPr>
      </w:pPr>
    </w:p>
    <w:p w:rsidR="001D68D0" w:rsidRDefault="001D68D0" w:rsidP="001F5E1A">
      <w:pPr>
        <w:spacing w:line="240" w:lineRule="auto"/>
        <w:jc w:val="both"/>
        <w:rPr>
          <w:rFonts w:ascii="Comic Sans MS" w:hAnsi="Comic Sans MS" w:cs="Arial"/>
          <w:sz w:val="24"/>
          <w:szCs w:val="24"/>
        </w:rPr>
      </w:pPr>
      <w:r w:rsidRPr="006C5B4C">
        <w:rPr>
          <w:rFonts w:ascii="Comic Sans MS" w:hAnsi="Comic Sans MS" w:cs="Arial"/>
          <w:sz w:val="24"/>
          <w:szCs w:val="24"/>
        </w:rPr>
        <w:t>5-) Bahçeden Ali 132, Mehmet 168 elma toplamıştır.Ali ile Mehmet’in topladığı elmaları en yakın onluğa yuvarlayıp topladığımızda aşağıdaki hangi sonuca ulaşırız ?</w:t>
      </w:r>
      <w:r w:rsidRPr="006C5B4C">
        <w:rPr>
          <w:rFonts w:ascii="Comic Sans MS" w:hAnsi="Comic Sans MS" w:cs="Arial"/>
          <w:sz w:val="24"/>
          <w:szCs w:val="24"/>
        </w:rPr>
        <w:tab/>
      </w:r>
    </w:p>
    <w:p w:rsidR="001D68D0" w:rsidRPr="006C5B4C" w:rsidRDefault="001D68D0" w:rsidP="001F5E1A">
      <w:pPr>
        <w:spacing w:line="240" w:lineRule="auto"/>
        <w:jc w:val="both"/>
        <w:rPr>
          <w:rFonts w:ascii="Comic Sans MS" w:hAnsi="Comic Sans MS" w:cs="Arial"/>
          <w:sz w:val="24"/>
          <w:szCs w:val="24"/>
        </w:rPr>
      </w:pPr>
    </w:p>
    <w:p w:rsidR="001D68D0" w:rsidRDefault="001D68D0" w:rsidP="001F5E1A">
      <w:pPr>
        <w:spacing w:line="240" w:lineRule="auto"/>
        <w:jc w:val="both"/>
        <w:rPr>
          <w:rFonts w:ascii="Comic Sans MS" w:hAnsi="Comic Sans MS" w:cs="Arial"/>
          <w:sz w:val="24"/>
          <w:szCs w:val="24"/>
        </w:rPr>
      </w:pPr>
      <w:r w:rsidRPr="006C5B4C">
        <w:rPr>
          <w:rFonts w:ascii="Comic Sans MS" w:hAnsi="Comic Sans MS" w:cs="Arial"/>
          <w:sz w:val="24"/>
          <w:szCs w:val="24"/>
        </w:rPr>
        <w:t>6-)       27-35-43-51-……………..-   ritmik saymada noktalı yere hangi sayı gelmelidir</w:t>
      </w:r>
    </w:p>
    <w:p w:rsidR="001D68D0" w:rsidRPr="006C5B4C" w:rsidRDefault="001D68D0" w:rsidP="001F5E1A">
      <w:pPr>
        <w:spacing w:line="240" w:lineRule="auto"/>
        <w:jc w:val="both"/>
        <w:rPr>
          <w:rFonts w:ascii="Comic Sans MS" w:hAnsi="Comic Sans MS" w:cs="Arial"/>
          <w:sz w:val="24"/>
          <w:szCs w:val="24"/>
        </w:rPr>
      </w:pPr>
    </w:p>
    <w:p w:rsidR="001D68D0" w:rsidRPr="006C5B4C" w:rsidRDefault="001D68D0" w:rsidP="001F5E1A">
      <w:pPr>
        <w:tabs>
          <w:tab w:val="left" w:pos="900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6C5B4C">
        <w:rPr>
          <w:rFonts w:ascii="Comic Sans MS" w:hAnsi="Comic Sans MS" w:cs="Arial"/>
          <w:sz w:val="24"/>
          <w:szCs w:val="24"/>
        </w:rPr>
        <w:t>7-)</w:t>
      </w:r>
      <w:r w:rsidRPr="006C5B4C">
        <w:rPr>
          <w:rFonts w:ascii="Comic Sans MS" w:hAnsi="Comic Sans MS"/>
          <w:sz w:val="24"/>
          <w:szCs w:val="24"/>
        </w:rPr>
        <w:t>3 onluk + 5 yüzlük + 8 birlik</w:t>
      </w:r>
    </w:p>
    <w:p w:rsidR="001D68D0" w:rsidRPr="006C5B4C" w:rsidRDefault="001D68D0" w:rsidP="001F5E1A">
      <w:pPr>
        <w:tabs>
          <w:tab w:val="left" w:pos="900"/>
        </w:tabs>
        <w:spacing w:after="0" w:line="240" w:lineRule="auto"/>
        <w:jc w:val="both"/>
        <w:rPr>
          <w:rFonts w:ascii="Comic Sans MS" w:hAnsi="Comic Sans MS"/>
          <w:noProof/>
          <w:sz w:val="24"/>
          <w:szCs w:val="24"/>
          <w:lang w:eastAsia="tr-TR"/>
        </w:rPr>
      </w:pPr>
      <w:r w:rsidRPr="006C5B4C">
        <w:rPr>
          <w:rFonts w:ascii="Comic Sans MS" w:hAnsi="Comic Sans MS"/>
          <w:sz w:val="24"/>
          <w:szCs w:val="24"/>
        </w:rPr>
        <w:t>Yukarıda çözümlenmiş sayı aşağıdakilerden hangisidir</w:t>
      </w:r>
    </w:p>
    <w:p w:rsidR="001D68D0" w:rsidRPr="006C5B4C" w:rsidRDefault="001D68D0" w:rsidP="001F5E1A">
      <w:pPr>
        <w:tabs>
          <w:tab w:val="left" w:pos="900"/>
        </w:tabs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1D68D0" w:rsidRPr="006C5B4C" w:rsidRDefault="001D68D0" w:rsidP="001F5E1A">
      <w:pPr>
        <w:tabs>
          <w:tab w:val="left" w:pos="2850"/>
          <w:tab w:val="center" w:pos="5233"/>
        </w:tabs>
        <w:spacing w:line="240" w:lineRule="auto"/>
        <w:jc w:val="both"/>
        <w:rPr>
          <w:rFonts w:ascii="Comic Sans MS" w:hAnsi="Comic Sans MS" w:cs="Arial"/>
          <w:sz w:val="24"/>
          <w:szCs w:val="24"/>
        </w:rPr>
      </w:pPr>
      <w:r w:rsidRPr="006C5B4C">
        <w:rPr>
          <w:rFonts w:ascii="Comic Sans MS" w:hAnsi="Comic Sans MS" w:cs="Arial"/>
          <w:sz w:val="24"/>
          <w:szCs w:val="24"/>
        </w:rPr>
        <w:t xml:space="preserve">8-)  6,9,2  rakamlarını bir kez kullanarak yazılabilen üç basamaklı </w:t>
      </w:r>
      <w:r w:rsidRPr="006C5B4C">
        <w:rPr>
          <w:rFonts w:ascii="Comic Sans MS" w:hAnsi="Comic Sans MS" w:cs="Arial"/>
          <w:sz w:val="24"/>
          <w:szCs w:val="24"/>
          <w:u w:val="single"/>
        </w:rPr>
        <w:t>en küçükçift</w:t>
      </w:r>
      <w:r w:rsidRPr="006C5B4C">
        <w:rPr>
          <w:rFonts w:ascii="Comic Sans MS" w:hAnsi="Comic Sans MS" w:cs="Arial"/>
          <w:sz w:val="24"/>
          <w:szCs w:val="24"/>
        </w:rPr>
        <w:t xml:space="preserve"> sayı  ile yazı</w:t>
      </w:r>
      <w:r>
        <w:rPr>
          <w:rFonts w:ascii="Comic Sans MS" w:hAnsi="Comic Sans MS" w:cs="Arial"/>
          <w:sz w:val="24"/>
          <w:szCs w:val="24"/>
        </w:rPr>
        <w:t>labilecek en büyük tek sayının T</w:t>
      </w:r>
      <w:r w:rsidRPr="006C5B4C">
        <w:rPr>
          <w:rFonts w:ascii="Comic Sans MS" w:hAnsi="Comic Sans MS" w:cs="Arial"/>
          <w:sz w:val="24"/>
          <w:szCs w:val="24"/>
        </w:rPr>
        <w:t>oplamı nedir?</w:t>
      </w:r>
      <w:r w:rsidRPr="006C5B4C">
        <w:rPr>
          <w:rFonts w:ascii="Comic Sans MS" w:hAnsi="Comic Sans MS" w:cs="Arial"/>
          <w:sz w:val="24"/>
          <w:szCs w:val="24"/>
        </w:rPr>
        <w:tab/>
      </w:r>
    </w:p>
    <w:p w:rsidR="001D68D0" w:rsidRPr="006C5B4C" w:rsidRDefault="001D68D0" w:rsidP="001F5E1A">
      <w:pPr>
        <w:spacing w:line="240" w:lineRule="auto"/>
        <w:rPr>
          <w:rFonts w:ascii="Comic Sans MS" w:hAnsi="Comic Sans MS" w:cs="Arial"/>
          <w:sz w:val="24"/>
          <w:szCs w:val="24"/>
        </w:rPr>
      </w:pPr>
      <w:r w:rsidRPr="006C5B4C">
        <w:rPr>
          <w:rFonts w:ascii="Comic Sans MS" w:hAnsi="Comic Sans MS" w:cs="Arial"/>
          <w:sz w:val="24"/>
          <w:szCs w:val="24"/>
        </w:rPr>
        <w:t>9-)   457   + ………….. = 782  yandaki toplama işleminde verilmeyen toplanan  hangisidir?</w:t>
      </w:r>
    </w:p>
    <w:p w:rsidR="001D68D0" w:rsidRPr="006C5B4C" w:rsidRDefault="001D68D0" w:rsidP="001F5E1A">
      <w:pPr>
        <w:spacing w:line="240" w:lineRule="auto"/>
        <w:jc w:val="both"/>
        <w:rPr>
          <w:rFonts w:ascii="Comic Sans MS" w:hAnsi="Comic Sans MS" w:cs="Arial"/>
          <w:sz w:val="24"/>
          <w:szCs w:val="24"/>
        </w:rPr>
      </w:pPr>
    </w:p>
    <w:p w:rsidR="001D68D0" w:rsidRPr="006C5B4C" w:rsidRDefault="001D68D0" w:rsidP="001F5E1A">
      <w:pPr>
        <w:spacing w:line="240" w:lineRule="auto"/>
        <w:rPr>
          <w:rFonts w:ascii="Comic Sans MS" w:hAnsi="Comic Sans MS" w:cs="Arial"/>
          <w:sz w:val="24"/>
          <w:szCs w:val="24"/>
        </w:rPr>
      </w:pPr>
      <w:r w:rsidRPr="006C5B4C">
        <w:rPr>
          <w:rFonts w:ascii="Comic Sans MS" w:hAnsi="Comic Sans MS" w:cs="Arial"/>
          <w:sz w:val="24"/>
          <w:szCs w:val="24"/>
        </w:rPr>
        <w:t>10-)</w:t>
      </w:r>
      <w:r w:rsidRPr="006C5B4C">
        <w:rPr>
          <w:rFonts w:ascii="Comic Sans MS" w:hAnsi="Comic Sans MS"/>
          <w:noProof/>
          <w:sz w:val="24"/>
          <w:szCs w:val="24"/>
          <w:lang w:eastAsia="tr-TR"/>
        </w:rPr>
        <w:t>Ozan ile Özkan’ın toplam 472 bilyesi vardır.Ozan’ın 257 bilyesi olduğuna göre Özkan’ın kaç bilyesi vardır</w:t>
      </w:r>
      <w:r w:rsidRPr="006C5B4C">
        <w:rPr>
          <w:rFonts w:ascii="Comic Sans MS" w:hAnsi="Comic Sans MS" w:cs="Arial"/>
          <w:sz w:val="24"/>
          <w:szCs w:val="24"/>
        </w:rPr>
        <w:t>?</w:t>
      </w:r>
    </w:p>
    <w:p w:rsidR="001D68D0" w:rsidRPr="006C5B4C" w:rsidRDefault="001D68D0" w:rsidP="001F5E1A">
      <w:pPr>
        <w:pStyle w:val="ListParagraph"/>
        <w:numPr>
          <w:ilvl w:val="0"/>
          <w:numId w:val="12"/>
        </w:numPr>
        <w:spacing w:line="240" w:lineRule="auto"/>
        <w:rPr>
          <w:rFonts w:ascii="Comic Sans MS" w:hAnsi="Comic Sans MS"/>
          <w:noProof/>
          <w:color w:val="000000"/>
          <w:sz w:val="24"/>
          <w:szCs w:val="24"/>
          <w:lang w:eastAsia="tr-TR"/>
        </w:rPr>
      </w:pPr>
      <w:r w:rsidRPr="006C5B4C">
        <w:rPr>
          <w:rFonts w:ascii="Comic Sans MS" w:hAnsi="Comic Sans MS"/>
          <w:noProof/>
          <w:color w:val="000000"/>
          <w:sz w:val="24"/>
          <w:szCs w:val="24"/>
          <w:lang w:eastAsia="tr-TR"/>
        </w:rPr>
        <w:t>215</w:t>
      </w:r>
      <w:r w:rsidRPr="006C5B4C">
        <w:rPr>
          <w:rFonts w:ascii="Comic Sans MS" w:hAnsi="Comic Sans MS"/>
          <w:noProof/>
          <w:color w:val="000000"/>
          <w:sz w:val="24"/>
          <w:szCs w:val="24"/>
          <w:lang w:eastAsia="tr-TR"/>
        </w:rPr>
        <w:tab/>
      </w:r>
      <w:r>
        <w:rPr>
          <w:rFonts w:ascii="Comic Sans MS" w:hAnsi="Comic Sans MS"/>
          <w:noProof/>
          <w:color w:val="000000"/>
          <w:sz w:val="24"/>
          <w:szCs w:val="24"/>
          <w:lang w:eastAsia="tr-TR"/>
        </w:rPr>
        <w:t xml:space="preserve">            </w:t>
      </w:r>
      <w:r w:rsidRPr="006C5B4C">
        <w:rPr>
          <w:rFonts w:ascii="Comic Sans MS" w:hAnsi="Comic Sans MS"/>
          <w:noProof/>
          <w:color w:val="000000"/>
          <w:sz w:val="24"/>
          <w:szCs w:val="24"/>
          <w:lang w:eastAsia="tr-TR"/>
        </w:rPr>
        <w:t xml:space="preserve">    B) 225</w:t>
      </w:r>
      <w:r w:rsidRPr="006C5B4C">
        <w:rPr>
          <w:rFonts w:ascii="Comic Sans MS" w:hAnsi="Comic Sans MS"/>
          <w:noProof/>
          <w:color w:val="000000"/>
          <w:sz w:val="24"/>
          <w:szCs w:val="24"/>
          <w:lang w:eastAsia="tr-TR"/>
        </w:rPr>
        <w:tab/>
      </w:r>
      <w:r w:rsidRPr="006C5B4C">
        <w:rPr>
          <w:rFonts w:ascii="Comic Sans MS" w:hAnsi="Comic Sans MS"/>
          <w:noProof/>
          <w:color w:val="000000"/>
          <w:sz w:val="24"/>
          <w:szCs w:val="24"/>
          <w:lang w:eastAsia="tr-TR"/>
        </w:rPr>
        <w:tab/>
        <w:t xml:space="preserve">  C) 235</w:t>
      </w:r>
    </w:p>
    <w:p w:rsidR="001D68D0" w:rsidRPr="006C5B4C" w:rsidRDefault="001D68D0" w:rsidP="001F5E1A">
      <w:pPr>
        <w:spacing w:line="240" w:lineRule="auto"/>
        <w:rPr>
          <w:rFonts w:ascii="Comic Sans MS" w:hAnsi="Comic Sans MS" w:cs="Arial"/>
          <w:sz w:val="24"/>
          <w:szCs w:val="24"/>
        </w:rPr>
      </w:pP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kış Çizelgesi: İşlem 39" o:spid="_x0000_s1027" type="#_x0000_t109" style="position:absolute;margin-left:-6pt;margin-top:28.1pt;width:130.5pt;height:26.25pt;z-index:251643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1D68D0" w:rsidRPr="00E929C9" w:rsidRDefault="001D68D0" w:rsidP="00E929C9">
                  <w:pPr>
                    <w:rPr>
                      <w:sz w:val="32"/>
                      <w:szCs w:val="32"/>
                    </w:rPr>
                  </w:pPr>
                  <w:smartTag w:uri="urn:schemas-microsoft-com:office:smarttags" w:element="metricconverter">
                    <w:smartTagPr>
                      <w:attr w:name="ProductID" w:val="3 m"/>
                    </w:smartTagPr>
                    <w:r w:rsidRPr="00E929C9">
                      <w:rPr>
                        <w:sz w:val="32"/>
                        <w:szCs w:val="32"/>
                      </w:rPr>
                      <w:t>3 m</w:t>
                    </w:r>
                  </w:smartTag>
                  <w:r w:rsidRPr="00E929C9">
                    <w:rPr>
                      <w:sz w:val="32"/>
                      <w:szCs w:val="32"/>
                    </w:rPr>
                    <w:t xml:space="preserve"> = </w:t>
                  </w:r>
                  <w:smartTag w:uri="urn:schemas-microsoft-com:office:smarttags" w:element="metricconverter">
                    <w:smartTagPr>
                      <w:attr w:name="ProductID" w:val="300 cm"/>
                    </w:smartTagPr>
                    <w:r w:rsidRPr="00E929C9">
                      <w:rPr>
                        <w:sz w:val="32"/>
                        <w:szCs w:val="32"/>
                      </w:rPr>
                      <w:t>300 cm</w:t>
                    </w:r>
                  </w:smartTag>
                </w:p>
              </w:txbxContent>
            </v:textbox>
          </v:shape>
        </w:pict>
      </w:r>
      <w:r w:rsidRPr="006C5B4C">
        <w:rPr>
          <w:rFonts w:ascii="Comic Sans MS" w:hAnsi="Comic Sans MS" w:cs="Arial"/>
          <w:sz w:val="24"/>
          <w:szCs w:val="24"/>
        </w:rPr>
        <w:t xml:space="preserve">11-) Aşağıdaki çevirmelerden hangisi </w:t>
      </w:r>
      <w:r w:rsidRPr="006C5B4C">
        <w:rPr>
          <w:rFonts w:ascii="Comic Sans MS" w:hAnsi="Comic Sans MS" w:cs="Arial"/>
          <w:sz w:val="24"/>
          <w:szCs w:val="24"/>
          <w:u w:val="single"/>
        </w:rPr>
        <w:t>yanlıştır?</w:t>
      </w:r>
    </w:p>
    <w:p w:rsidR="001D68D0" w:rsidRPr="006C5B4C" w:rsidRDefault="001D68D0" w:rsidP="001F5E1A">
      <w:pPr>
        <w:pStyle w:val="ListParagraph"/>
        <w:spacing w:line="240" w:lineRule="auto"/>
        <w:ind w:left="1065"/>
        <w:rPr>
          <w:rFonts w:ascii="Comic Sans MS" w:hAnsi="Comic Sans MS" w:cs="Arial"/>
          <w:sz w:val="24"/>
          <w:szCs w:val="24"/>
        </w:rPr>
      </w:pPr>
      <w:r>
        <w:rPr>
          <w:noProof/>
          <w:lang w:eastAsia="tr-TR"/>
        </w:rPr>
        <w:pict>
          <v:rect id="Dikdörtgen 40" o:spid="_x0000_s1028" style="position:absolute;left:0;text-align:left;margin-left:129pt;margin-top:5.75pt;width:147pt;height:23.9pt;z-index: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1D68D0" w:rsidRPr="00E929C9" w:rsidRDefault="001D68D0" w:rsidP="00E929C9">
                  <w:pPr>
                    <w:rPr>
                      <w:sz w:val="32"/>
                      <w:szCs w:val="32"/>
                    </w:rPr>
                  </w:pPr>
                  <w:smartTag w:uri="urn:schemas-microsoft-com:office:smarttags" w:element="metricconverter">
                    <w:smartTagPr>
                      <w:attr w:name="ProductID" w:val="5 m"/>
                    </w:smartTagPr>
                    <w:r w:rsidRPr="00E929C9">
                      <w:rPr>
                        <w:sz w:val="32"/>
                        <w:szCs w:val="32"/>
                      </w:rPr>
                      <w:t>5 m</w:t>
                    </w:r>
                  </w:smartTag>
                  <w:r w:rsidRPr="00E929C9">
                    <w:rPr>
                      <w:sz w:val="32"/>
                      <w:szCs w:val="32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8 cm"/>
                    </w:smartTagPr>
                    <w:r w:rsidRPr="00E929C9">
                      <w:rPr>
                        <w:sz w:val="32"/>
                        <w:szCs w:val="32"/>
                      </w:rPr>
                      <w:t>8 cm</w:t>
                    </w:r>
                  </w:smartTag>
                  <w:r w:rsidRPr="00E929C9">
                    <w:rPr>
                      <w:sz w:val="32"/>
                      <w:szCs w:val="32"/>
                    </w:rPr>
                    <w:t xml:space="preserve"> = </w:t>
                  </w:r>
                  <w:smartTag w:uri="urn:schemas-microsoft-com:office:smarttags" w:element="metricconverter">
                    <w:smartTagPr>
                      <w:attr w:name="ProductID" w:val="58 cm"/>
                    </w:smartTagPr>
                    <w:r w:rsidRPr="00E929C9">
                      <w:rPr>
                        <w:sz w:val="32"/>
                        <w:szCs w:val="32"/>
                      </w:rPr>
                      <w:t>58 cm</w:t>
                    </w:r>
                  </w:smartTag>
                </w:p>
              </w:txbxContent>
            </v:textbox>
          </v:rect>
        </w:pict>
      </w:r>
    </w:p>
    <w:p w:rsidR="001D68D0" w:rsidRPr="006C5B4C" w:rsidRDefault="001D68D0" w:rsidP="001F5E1A">
      <w:pPr>
        <w:pStyle w:val="ListParagraph"/>
        <w:spacing w:line="240" w:lineRule="auto"/>
        <w:ind w:left="1065"/>
        <w:rPr>
          <w:rFonts w:ascii="Comic Sans MS" w:hAnsi="Comic Sans MS" w:cs="Arial"/>
          <w:sz w:val="24"/>
          <w:szCs w:val="24"/>
        </w:rPr>
      </w:pPr>
      <w:r>
        <w:rPr>
          <w:noProof/>
          <w:lang w:eastAsia="tr-TR"/>
        </w:rPr>
        <w:pict>
          <v:rect id="Dikdörtgen 41" o:spid="_x0000_s1029" style="position:absolute;left:0;text-align:left;margin-left:29.25pt;margin-top:24.35pt;width:150.75pt;height:23.6pt;z-index:251645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" fillcolor="gray">
            <v:fill color2="#d9d9d9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1D68D0" w:rsidRPr="00E929C9" w:rsidRDefault="001D68D0" w:rsidP="00E929C9">
                  <w:pPr>
                    <w:rPr>
                      <w:sz w:val="32"/>
                      <w:szCs w:val="32"/>
                    </w:rPr>
                  </w:pPr>
                  <w:smartTag w:uri="urn:schemas-microsoft-com:office:smarttags" w:element="metricconverter">
                    <w:smartTagPr>
                      <w:attr w:name="ProductID" w:val="367 cm"/>
                    </w:smartTagPr>
                    <w:r w:rsidRPr="00E929C9">
                      <w:rPr>
                        <w:sz w:val="32"/>
                        <w:szCs w:val="32"/>
                      </w:rPr>
                      <w:t>367 cm</w:t>
                    </w:r>
                  </w:smartTag>
                  <w:r w:rsidRPr="00E929C9">
                    <w:rPr>
                      <w:sz w:val="32"/>
                      <w:szCs w:val="32"/>
                    </w:rPr>
                    <w:t xml:space="preserve"> = </w:t>
                  </w:r>
                  <w:smartTag w:uri="urn:schemas-microsoft-com:office:smarttags" w:element="metricconverter">
                    <w:smartTagPr>
                      <w:attr w:name="ProductID" w:val="3 m"/>
                    </w:smartTagPr>
                    <w:r w:rsidRPr="00E929C9">
                      <w:rPr>
                        <w:sz w:val="32"/>
                        <w:szCs w:val="32"/>
                      </w:rPr>
                      <w:t>3 m</w:t>
                    </w:r>
                  </w:smartTag>
                  <w:r w:rsidRPr="00E929C9">
                    <w:rPr>
                      <w:sz w:val="32"/>
                      <w:szCs w:val="32"/>
                    </w:rPr>
                    <w:t xml:space="preserve"> </w:t>
                  </w:r>
                  <w:smartTag w:uri="urn:schemas-microsoft-com:office:smarttags" w:element="metricconverter">
                    <w:smartTagPr>
                      <w:attr w:name="ProductID" w:val="67 cm"/>
                    </w:smartTagPr>
                    <w:r w:rsidRPr="00E929C9">
                      <w:rPr>
                        <w:sz w:val="32"/>
                        <w:szCs w:val="32"/>
                      </w:rPr>
                      <w:t>67 cm</w:t>
                    </w:r>
                  </w:smartTag>
                </w:p>
              </w:txbxContent>
            </v:textbox>
          </v:rect>
        </w:pict>
      </w:r>
    </w:p>
    <w:p w:rsidR="001D68D0" w:rsidRPr="006C5B4C" w:rsidRDefault="001D68D0" w:rsidP="001F5E1A">
      <w:pPr>
        <w:spacing w:line="240" w:lineRule="auto"/>
        <w:rPr>
          <w:rFonts w:ascii="Comic Sans MS" w:hAnsi="Comic Sans MS" w:cs="Arial"/>
          <w:sz w:val="24"/>
          <w:szCs w:val="24"/>
        </w:rPr>
      </w:pPr>
    </w:p>
    <w:p w:rsidR="001D68D0" w:rsidRDefault="001D68D0" w:rsidP="001F5E1A">
      <w:pPr>
        <w:spacing w:line="240" w:lineRule="auto"/>
        <w:rPr>
          <w:rFonts w:ascii="Comic Sans MS" w:hAnsi="Comic Sans MS" w:cs="Arial"/>
          <w:sz w:val="24"/>
          <w:szCs w:val="24"/>
        </w:rPr>
      </w:pPr>
      <w:r w:rsidRPr="006C5B4C">
        <w:rPr>
          <w:rFonts w:ascii="Comic Sans MS" w:hAnsi="Comic Sans MS" w:cs="Arial"/>
          <w:sz w:val="24"/>
          <w:szCs w:val="24"/>
        </w:rPr>
        <w:t>12-) Ali 13 , Mehmet ise 15 yaşındadır. 5 yıl sonra Ali ile Mehmet’in yaşları toplamı kaç olur?</w:t>
      </w:r>
    </w:p>
    <w:p w:rsidR="001D68D0" w:rsidRPr="006C5B4C" w:rsidRDefault="001D68D0" w:rsidP="001F5E1A">
      <w:pPr>
        <w:spacing w:line="240" w:lineRule="auto"/>
        <w:rPr>
          <w:rFonts w:ascii="Comic Sans MS" w:hAnsi="Comic Sans MS" w:cs="Arial"/>
          <w:sz w:val="24"/>
          <w:szCs w:val="24"/>
        </w:rPr>
      </w:pPr>
    </w:p>
    <w:p w:rsidR="001D68D0" w:rsidRDefault="001D68D0" w:rsidP="001F5E1A">
      <w:pPr>
        <w:spacing w:line="240" w:lineRule="auto"/>
        <w:rPr>
          <w:rFonts w:ascii="Comic Sans MS" w:hAnsi="Comic Sans MS" w:cs="Arial"/>
          <w:sz w:val="24"/>
          <w:szCs w:val="24"/>
        </w:rPr>
      </w:pPr>
      <w:r w:rsidRPr="006C5B4C">
        <w:rPr>
          <w:rFonts w:ascii="Comic Sans MS" w:hAnsi="Comic Sans MS" w:cs="Arial"/>
          <w:sz w:val="24"/>
          <w:szCs w:val="24"/>
        </w:rPr>
        <w:t>13-) Mustafa , 47 ‘ den başlayarak ileriye doğru altışar ritmik sayma yapıyor. 5.saymada hangi sayıyı söylemiştir?</w:t>
      </w:r>
    </w:p>
    <w:p w:rsidR="001D68D0" w:rsidRPr="006C5B4C" w:rsidRDefault="001D68D0" w:rsidP="001F5E1A">
      <w:pPr>
        <w:spacing w:line="240" w:lineRule="auto"/>
        <w:rPr>
          <w:rFonts w:ascii="Comic Sans MS" w:hAnsi="Comic Sans MS" w:cs="Arial"/>
          <w:sz w:val="24"/>
          <w:szCs w:val="24"/>
        </w:rPr>
      </w:pPr>
    </w:p>
    <w:p w:rsidR="001D68D0" w:rsidRDefault="001D68D0" w:rsidP="001F5E1A">
      <w:pPr>
        <w:spacing w:line="240" w:lineRule="auto"/>
        <w:rPr>
          <w:rFonts w:ascii="Comic Sans MS" w:hAnsi="Comic Sans MS" w:cs="Arial"/>
          <w:sz w:val="24"/>
          <w:szCs w:val="24"/>
        </w:rPr>
      </w:pPr>
      <w:r w:rsidRPr="006C5B4C">
        <w:rPr>
          <w:rFonts w:ascii="Comic Sans MS" w:hAnsi="Comic Sans MS" w:cs="Arial"/>
          <w:sz w:val="24"/>
          <w:szCs w:val="24"/>
        </w:rPr>
        <w:t xml:space="preserve">14-) Ömer 35 kilogramdır.Babası ,Ömer ‘ den </w:t>
      </w:r>
      <w:smartTag w:uri="urn:schemas-microsoft-com:office:smarttags" w:element="metricconverter">
        <w:smartTagPr>
          <w:attr w:name="ProductID" w:val="25 kilogram"/>
        </w:smartTagPr>
        <w:r w:rsidRPr="006C5B4C">
          <w:rPr>
            <w:rFonts w:ascii="Comic Sans MS" w:hAnsi="Comic Sans MS" w:cs="Arial"/>
            <w:sz w:val="24"/>
            <w:szCs w:val="24"/>
          </w:rPr>
          <w:t>25 kilogram</w:t>
        </w:r>
      </w:smartTag>
      <w:r w:rsidRPr="006C5B4C">
        <w:rPr>
          <w:rFonts w:ascii="Comic Sans MS" w:hAnsi="Comic Sans MS" w:cs="Arial"/>
          <w:sz w:val="24"/>
          <w:szCs w:val="24"/>
        </w:rPr>
        <w:t xml:space="preserve"> daha ağırdır.Ömer ile babası toplam kaç kilogramdır</w:t>
      </w:r>
      <w:r>
        <w:rPr>
          <w:rFonts w:ascii="Comic Sans MS" w:hAnsi="Comic Sans MS" w:cs="Arial"/>
          <w:sz w:val="24"/>
          <w:szCs w:val="24"/>
        </w:rPr>
        <w:t>?</w:t>
      </w:r>
    </w:p>
    <w:p w:rsidR="001D68D0" w:rsidRPr="006C5B4C" w:rsidRDefault="001D68D0" w:rsidP="001F5E1A">
      <w:pPr>
        <w:spacing w:line="240" w:lineRule="auto"/>
        <w:rPr>
          <w:rFonts w:ascii="Comic Sans MS" w:hAnsi="Comic Sans MS" w:cs="Arial"/>
          <w:sz w:val="24"/>
          <w:szCs w:val="24"/>
        </w:rPr>
      </w:pPr>
    </w:p>
    <w:p w:rsidR="001D68D0" w:rsidRDefault="001D68D0" w:rsidP="001F5E1A">
      <w:pPr>
        <w:spacing w:line="240" w:lineRule="auto"/>
        <w:rPr>
          <w:rFonts w:ascii="Comic Sans MS" w:hAnsi="Comic Sans MS" w:cs="Arial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30" type="#_x0000_t75" alt="viewfact" style="position:absolute;margin-left:-5.8pt;margin-top:38.05pt;width:57pt;height:67.5pt;z-index:-251668480;visibility:visible" wrapcoords="-284 0 -284 21360 21600 21360 21600 0 -284 0">
            <v:imagedata r:id="rId8" o:title=""/>
            <w10:wrap type="tight"/>
          </v:shape>
        </w:pict>
      </w:r>
      <w:r>
        <w:rPr>
          <w:rFonts w:ascii="Comic Sans MS" w:hAnsi="Comic Sans MS" w:cs="Arial"/>
          <w:sz w:val="24"/>
          <w:szCs w:val="24"/>
        </w:rPr>
        <w:t xml:space="preserve">15-) Aşağıdaki toplama işlemlerinde verilmeyen sayıyı bulunuz.   </w:t>
      </w:r>
    </w:p>
    <w:p w:rsidR="001D68D0" w:rsidRDefault="001D68D0" w:rsidP="001F5E1A">
      <w:pPr>
        <w:spacing w:line="240" w:lineRule="auto"/>
        <w:rPr>
          <w:rFonts w:ascii="Comic Sans MS" w:hAnsi="Comic Sans MS" w:cs="Arial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 xml:space="preserve">     </w:t>
      </w:r>
      <w:r w:rsidRPr="00C9106F">
        <w:rPr>
          <w:noProof/>
          <w:sz w:val="44"/>
          <w:szCs w:val="44"/>
          <w:lang w:eastAsia="tr-TR"/>
        </w:rPr>
        <w:pict>
          <v:shape id="Resim 7" o:spid="_x0000_i1025" type="#_x0000_t75" alt="viewfact" style="width:57pt;height:67.5pt;visibility:visible">
            <v:imagedata r:id="rId9" o:title=""/>
          </v:shape>
        </w:pict>
      </w:r>
      <w:r w:rsidRPr="00C9106F">
        <w:rPr>
          <w:noProof/>
          <w:sz w:val="44"/>
          <w:szCs w:val="44"/>
          <w:lang w:eastAsia="tr-TR"/>
        </w:rPr>
        <w:pict>
          <v:shape id="Resim 10" o:spid="_x0000_i1026" type="#_x0000_t75" alt="viewfact" style="width:57pt;height:67.5pt;visibility:visible">
            <v:imagedata r:id="rId10" o:title=""/>
          </v:shape>
        </w:pict>
      </w:r>
    </w:p>
    <w:p w:rsidR="001D68D0" w:rsidRDefault="001D68D0" w:rsidP="001F5E1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16-)</w:t>
      </w:r>
      <w:r w:rsidRPr="001F5E1A">
        <w:rPr>
          <w:rFonts w:ascii="Bookman Old Style" w:hAnsi="Bookman Old Style"/>
        </w:rPr>
        <w:t xml:space="preserve"> </w:t>
      </w:r>
      <w:r w:rsidRPr="001F5E1A">
        <w:rPr>
          <w:rFonts w:ascii="Comic Sans MS" w:hAnsi="Comic Sans MS"/>
          <w:sz w:val="24"/>
          <w:szCs w:val="24"/>
        </w:rPr>
        <w:t>Sınıf kitaplığımızda 90’a yakın en küçük sayı kadar hikaye vardı.Sınıfımızdan 10 arkadaşımız, kitaplığımıza ikişer kitap hediye etti.</w:t>
      </w:r>
      <w:r>
        <w:rPr>
          <w:rFonts w:ascii="Comic Sans MS" w:hAnsi="Comic Sans MS"/>
          <w:sz w:val="24"/>
          <w:szCs w:val="24"/>
        </w:rPr>
        <w:t xml:space="preserve"> </w:t>
      </w:r>
      <w:r w:rsidRPr="001F5E1A">
        <w:rPr>
          <w:rFonts w:ascii="Comic Sans MS" w:hAnsi="Comic Sans MS"/>
          <w:sz w:val="24"/>
          <w:szCs w:val="24"/>
        </w:rPr>
        <w:t>Kitaplığımızda toplam kaç kitabımız oldu?</w:t>
      </w:r>
    </w:p>
    <w:p w:rsidR="001D68D0" w:rsidRDefault="001D68D0" w:rsidP="001F5E1A">
      <w:pPr>
        <w:spacing w:line="240" w:lineRule="auto"/>
        <w:rPr>
          <w:rFonts w:ascii="Comic Sans MS" w:hAnsi="Comic Sans MS"/>
          <w:sz w:val="24"/>
          <w:szCs w:val="24"/>
        </w:rPr>
      </w:pPr>
    </w:p>
    <w:p w:rsidR="001D68D0" w:rsidRDefault="001D68D0" w:rsidP="001F5E1A">
      <w:pPr>
        <w:spacing w:line="240" w:lineRule="auto"/>
        <w:rPr>
          <w:rFonts w:ascii="Comic Sans MS" w:hAnsi="Comic Sans MS"/>
          <w:sz w:val="24"/>
          <w:szCs w:val="24"/>
        </w:rPr>
      </w:pPr>
    </w:p>
    <w:p w:rsidR="001D68D0" w:rsidRDefault="001D68D0" w:rsidP="001F5E1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17-)</w:t>
      </w:r>
      <w:r w:rsidRPr="001F5E1A">
        <w:rPr>
          <w:rFonts w:ascii="Bookman Old Style" w:hAnsi="Bookman Old Style"/>
        </w:rPr>
        <w:t xml:space="preserve"> </w:t>
      </w:r>
      <w:r w:rsidRPr="001F5E1A">
        <w:rPr>
          <w:rFonts w:ascii="Comic Sans MS" w:hAnsi="Comic Sans MS"/>
          <w:sz w:val="24"/>
          <w:szCs w:val="24"/>
        </w:rPr>
        <w:t>Bugün 20’ye yakın en büyük sayı kadar türkçe,30’a yakın en küçük çift sayı kadar matemetik sorusu çözdüm.Toplam kaç soru çözmüşüm?</w:t>
      </w:r>
    </w:p>
    <w:p w:rsidR="001D68D0" w:rsidRDefault="001D68D0" w:rsidP="001F5E1A">
      <w:pPr>
        <w:spacing w:line="240" w:lineRule="auto"/>
        <w:rPr>
          <w:rFonts w:ascii="Comic Sans MS" w:hAnsi="Comic Sans MS"/>
          <w:sz w:val="24"/>
          <w:szCs w:val="24"/>
        </w:rPr>
      </w:pPr>
    </w:p>
    <w:p w:rsidR="001D68D0" w:rsidRPr="00B048E9" w:rsidRDefault="001D68D0" w:rsidP="001F5E1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1" type="#_x0000_t32" style="position:absolute;margin-left:277.2pt;margin-top:-16.8pt;width:0;height:839.25pt;z-index:251649024" o:connectortype="straight"/>
        </w:pict>
      </w:r>
      <w:r>
        <w:rPr>
          <w:rFonts w:ascii="Comic Sans MS" w:hAnsi="Comic Sans MS"/>
          <w:sz w:val="24"/>
          <w:szCs w:val="24"/>
        </w:rPr>
        <w:t>18</w:t>
      </w:r>
      <w:r w:rsidRPr="00B048E9">
        <w:rPr>
          <w:rFonts w:ascii="Comic Sans MS" w:hAnsi="Comic Sans MS"/>
          <w:sz w:val="24"/>
          <w:szCs w:val="24"/>
        </w:rPr>
        <w:t>-) 384 sayısının birler basamağındaki rakam ile onlar basamağındaki rakam  yer değiştirise,yeni sayının onlar basamağındaki rakamın basamak değeri kaç olur?</w:t>
      </w:r>
    </w:p>
    <w:p w:rsidR="001D68D0" w:rsidRPr="00B048E9" w:rsidRDefault="001D68D0" w:rsidP="001F5E1A">
      <w:pPr>
        <w:spacing w:line="240" w:lineRule="auto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2" type="#_x0000_t32" style="position:absolute;margin-left:277.2pt;margin-top:10.1pt;width:114.75pt;height:.05pt;flip:x;z-index:251653120" o:connectortype="straight"/>
        </w:pict>
      </w:r>
    </w:p>
    <w:p w:rsidR="001D68D0" w:rsidRPr="00B048E9" w:rsidRDefault="001D68D0" w:rsidP="001F5E1A">
      <w:pPr>
        <w:spacing w:line="240" w:lineRule="auto"/>
        <w:rPr>
          <w:rFonts w:ascii="Comic Sans MS" w:hAnsi="Comic Sans MS"/>
          <w:sz w:val="24"/>
          <w:szCs w:val="24"/>
        </w:rPr>
      </w:pPr>
      <w:r w:rsidRPr="00B048E9">
        <w:rPr>
          <w:rFonts w:ascii="Comic Sans MS" w:hAnsi="Comic Sans MS"/>
          <w:sz w:val="24"/>
          <w:szCs w:val="24"/>
        </w:rPr>
        <w:t>19-)314 sayısının yüzler basamağındaki rakam ile onlar basamağındaki rakam  yer değiştirise,iki sayının toplamı kaç olur?</w:t>
      </w:r>
    </w:p>
    <w:p w:rsidR="001D68D0" w:rsidRDefault="001D68D0" w:rsidP="00B048E9">
      <w:pPr>
        <w:spacing w:line="240" w:lineRule="auto"/>
        <w:rPr>
          <w:rFonts w:ascii="Comic Sans MS" w:hAnsi="Comic Sans MS" w:cs="Arial"/>
          <w:sz w:val="24"/>
          <w:szCs w:val="24"/>
        </w:rPr>
      </w:pPr>
    </w:p>
    <w:p w:rsidR="001D68D0" w:rsidRPr="00B048E9" w:rsidRDefault="001D68D0" w:rsidP="00B048E9">
      <w:pPr>
        <w:spacing w:after="0" w:line="240" w:lineRule="auto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 w:cs="Arial"/>
          <w:sz w:val="24"/>
          <w:szCs w:val="24"/>
        </w:rPr>
        <w:t>20</w:t>
      </w:r>
      <w:r w:rsidRPr="00B048E9">
        <w:rPr>
          <w:rFonts w:ascii="Comic Sans MS" w:hAnsi="Comic Sans MS" w:cs="Arial"/>
          <w:sz w:val="24"/>
          <w:szCs w:val="24"/>
        </w:rPr>
        <w:t>-)</w:t>
      </w:r>
      <w:r w:rsidRPr="00B048E9">
        <w:rPr>
          <w:rFonts w:ascii="Comic Sans MS" w:hAnsi="Comic Sans MS"/>
          <w:b/>
          <w:sz w:val="24"/>
          <w:szCs w:val="24"/>
        </w:rPr>
        <w:t xml:space="preserve"> Çözümlenmiş olarak verilen sayıları yazın.</w:t>
      </w:r>
      <w:r w:rsidRPr="00B048E9">
        <w:rPr>
          <w:rFonts w:ascii="Comic Sans MS" w:hAnsi="Comic Sans MS"/>
          <w:sz w:val="24"/>
          <w:szCs w:val="24"/>
        </w:rPr>
        <w:t xml:space="preserve"> </w:t>
      </w:r>
    </w:p>
    <w:p w:rsidR="001D68D0" w:rsidRPr="00B048E9" w:rsidRDefault="001D68D0" w:rsidP="00B048E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048E9">
        <w:rPr>
          <w:rFonts w:ascii="Comic Sans MS" w:hAnsi="Comic Sans MS"/>
          <w:sz w:val="24"/>
          <w:szCs w:val="24"/>
        </w:rPr>
        <w:t xml:space="preserve">    *  400 + 80 + 6 = ...................................</w:t>
      </w:r>
    </w:p>
    <w:p w:rsidR="001D68D0" w:rsidRPr="00B048E9" w:rsidRDefault="001D68D0" w:rsidP="00B048E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048E9">
        <w:rPr>
          <w:rFonts w:ascii="Comic Sans MS" w:hAnsi="Comic Sans MS"/>
          <w:sz w:val="24"/>
          <w:szCs w:val="24"/>
        </w:rPr>
        <w:t xml:space="preserve">    *  7 yüzlük + 9 birlik = ............................</w:t>
      </w:r>
    </w:p>
    <w:p w:rsidR="001D68D0" w:rsidRPr="00B048E9" w:rsidRDefault="001D68D0" w:rsidP="00B048E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048E9">
        <w:rPr>
          <w:rFonts w:ascii="Comic Sans MS" w:hAnsi="Comic Sans MS"/>
          <w:sz w:val="24"/>
          <w:szCs w:val="24"/>
        </w:rPr>
        <w:t xml:space="preserve">    *  800 + 30 = .........................</w:t>
      </w:r>
    </w:p>
    <w:p w:rsidR="001D68D0" w:rsidRDefault="001D68D0" w:rsidP="00B048E9">
      <w:pPr>
        <w:spacing w:after="0" w:line="240" w:lineRule="auto"/>
        <w:rPr>
          <w:rFonts w:ascii="Comic Sans MS" w:hAnsi="Comic Sans MS"/>
          <w:sz w:val="24"/>
          <w:szCs w:val="24"/>
        </w:rPr>
      </w:pPr>
      <w:r w:rsidRPr="00B048E9">
        <w:rPr>
          <w:rFonts w:ascii="Comic Sans MS" w:hAnsi="Comic Sans MS"/>
          <w:sz w:val="24"/>
          <w:szCs w:val="24"/>
        </w:rPr>
        <w:t xml:space="preserve">    *  2 yüzlük = ...........................</w:t>
      </w:r>
    </w:p>
    <w:p w:rsidR="001D68D0" w:rsidRDefault="001D68D0" w:rsidP="00B048E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1D68D0" w:rsidRDefault="001D68D0" w:rsidP="00B048E9">
      <w:pPr>
        <w:spacing w:after="0" w:line="240" w:lineRule="auto"/>
        <w:rPr>
          <w:rFonts w:ascii="Comic Sans MS" w:hAnsi="Comic Sans MS"/>
          <w:sz w:val="24"/>
          <w:szCs w:val="24"/>
        </w:rPr>
      </w:pPr>
    </w:p>
    <w:p w:rsidR="001D68D0" w:rsidRPr="00B048E9" w:rsidRDefault="001D68D0" w:rsidP="00B048E9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21-)</w:t>
      </w:r>
      <w:r w:rsidRPr="00B048E9">
        <w:rPr>
          <w:rFonts w:ascii="ALFABET98" w:hAnsi="ALFABET98"/>
          <w:b/>
          <w:sz w:val="24"/>
          <w:szCs w:val="24"/>
        </w:rPr>
        <w:t>7</w:t>
      </w:r>
      <w:r w:rsidRPr="00B048E9">
        <w:rPr>
          <w:rFonts w:ascii="ALFABET98" w:hAnsi="ALFABET98"/>
          <w:b/>
          <w:sz w:val="24"/>
          <w:szCs w:val="24"/>
        </w:rPr>
        <w:sym w:font="Wingdings 2" w:char="F035"/>
      </w:r>
      <w:r w:rsidRPr="00B048E9">
        <w:rPr>
          <w:rFonts w:ascii="ALFABET98" w:hAnsi="ALFABET98"/>
          <w:b/>
          <w:sz w:val="24"/>
          <w:szCs w:val="24"/>
        </w:rPr>
        <w:t xml:space="preserve">3 &lt; 743 ifadesinin doğru olabilmesi için </w:t>
      </w:r>
      <w:r w:rsidRPr="00B048E9">
        <w:rPr>
          <w:rFonts w:ascii="ALFABET98" w:hAnsi="ALFABET98"/>
          <w:b/>
          <w:sz w:val="24"/>
          <w:szCs w:val="24"/>
        </w:rPr>
        <w:sym w:font="Wingdings 2" w:char="F035"/>
      </w:r>
      <w:r w:rsidRPr="00B048E9">
        <w:rPr>
          <w:rFonts w:ascii="ALFABET98" w:hAnsi="ALFABET98"/>
          <w:b/>
          <w:sz w:val="24"/>
          <w:szCs w:val="24"/>
        </w:rPr>
        <w:t xml:space="preserve"> yerine hangi sayılar yazılmalıdır?</w:t>
      </w:r>
      <w:r w:rsidRPr="00B048E9">
        <w:rPr>
          <w:rFonts w:ascii="ALFABET98" w:hAnsi="ALFABET98"/>
          <w:sz w:val="24"/>
          <w:szCs w:val="24"/>
        </w:rPr>
        <w:t xml:space="preserve">  </w:t>
      </w:r>
    </w:p>
    <w:p w:rsidR="001D68D0" w:rsidRDefault="001D68D0">
      <w:pPr>
        <w:spacing w:after="0" w:line="240" w:lineRule="auto"/>
        <w:rPr>
          <w:rFonts w:ascii="Comic Sans MS" w:hAnsi="Comic Sans MS" w:cs="Arial"/>
          <w:sz w:val="24"/>
          <w:szCs w:val="24"/>
        </w:rPr>
      </w:pPr>
    </w:p>
    <w:p w:rsidR="001D68D0" w:rsidRDefault="001D68D0">
      <w:pPr>
        <w:spacing w:after="0" w:line="240" w:lineRule="auto"/>
        <w:rPr>
          <w:rFonts w:ascii="Comic Sans MS" w:hAnsi="Comic Sans MS" w:cs="Arial"/>
          <w:sz w:val="24"/>
          <w:szCs w:val="24"/>
        </w:rPr>
      </w:pPr>
    </w:p>
    <w:p w:rsidR="001D68D0" w:rsidRDefault="001D68D0">
      <w:pPr>
        <w:spacing w:after="0" w:line="240" w:lineRule="auto"/>
        <w:rPr>
          <w:rFonts w:ascii="Comic Sans MS" w:hAnsi="Comic Sans MS" w:cs="Arial"/>
          <w:sz w:val="24"/>
          <w:szCs w:val="24"/>
        </w:rPr>
      </w:pPr>
    </w:p>
    <w:p w:rsidR="001D68D0" w:rsidRPr="005568B3" w:rsidRDefault="001D68D0" w:rsidP="005568B3">
      <w:pPr>
        <w:spacing w:after="0" w:line="240" w:lineRule="atLeast"/>
        <w:rPr>
          <w:rFonts w:ascii="Comic Sans MS" w:hAnsi="Comic Sans MS"/>
          <w:b/>
          <w:sz w:val="24"/>
          <w:szCs w:val="24"/>
        </w:rPr>
      </w:pPr>
      <w:r w:rsidRPr="005568B3">
        <w:rPr>
          <w:rFonts w:ascii="Comic Sans MS" w:hAnsi="Comic Sans MS" w:cs="Arial"/>
          <w:sz w:val="24"/>
          <w:szCs w:val="24"/>
        </w:rPr>
        <w:t>22-)</w:t>
      </w:r>
      <w:r w:rsidRPr="005568B3">
        <w:rPr>
          <w:rFonts w:ascii="Comic Sans MS" w:hAnsi="Comic Sans MS"/>
          <w:b/>
          <w:sz w:val="24"/>
          <w:szCs w:val="24"/>
        </w:rPr>
        <w:t>4,  3,  8 sayılarını kullanarak istenilenleri  yazın.</w:t>
      </w:r>
    </w:p>
    <w:p w:rsidR="001D68D0" w:rsidRPr="005568B3" w:rsidRDefault="001D68D0" w:rsidP="005568B3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5568B3">
        <w:rPr>
          <w:rFonts w:ascii="Comic Sans MS" w:hAnsi="Comic Sans MS"/>
          <w:sz w:val="24"/>
          <w:szCs w:val="24"/>
        </w:rPr>
        <w:t>En   büyük doğal  sayı:…….</w:t>
      </w:r>
    </w:p>
    <w:p w:rsidR="001D68D0" w:rsidRPr="005568B3" w:rsidRDefault="001D68D0" w:rsidP="005568B3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5568B3">
        <w:rPr>
          <w:rFonts w:ascii="Comic Sans MS" w:hAnsi="Comic Sans MS"/>
          <w:sz w:val="24"/>
          <w:szCs w:val="24"/>
        </w:rPr>
        <w:t>En  büyük   tek  doğal  sayı:……..</w:t>
      </w:r>
    </w:p>
    <w:p w:rsidR="001D68D0" w:rsidRPr="005568B3" w:rsidRDefault="001D68D0" w:rsidP="005568B3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5568B3">
        <w:rPr>
          <w:rFonts w:ascii="Comic Sans MS" w:hAnsi="Comic Sans MS"/>
          <w:sz w:val="24"/>
          <w:szCs w:val="24"/>
        </w:rPr>
        <w:t>En  küçük  çift  sayı:……….</w:t>
      </w:r>
    </w:p>
    <w:p w:rsidR="001D68D0" w:rsidRPr="005568B3" w:rsidRDefault="001D68D0" w:rsidP="005568B3">
      <w:pPr>
        <w:numPr>
          <w:ilvl w:val="0"/>
          <w:numId w:val="22"/>
        </w:numPr>
        <w:tabs>
          <w:tab w:val="clear" w:pos="825"/>
        </w:tabs>
        <w:spacing w:after="0" w:line="240" w:lineRule="atLeast"/>
        <w:ind w:left="0" w:firstLine="0"/>
        <w:rPr>
          <w:rFonts w:ascii="Comic Sans MS" w:hAnsi="Comic Sans MS"/>
          <w:sz w:val="24"/>
          <w:szCs w:val="24"/>
        </w:rPr>
      </w:pPr>
      <w:r w:rsidRPr="005568B3">
        <w:rPr>
          <w:rFonts w:ascii="Comic Sans MS" w:hAnsi="Comic Sans MS"/>
          <w:sz w:val="24"/>
          <w:szCs w:val="24"/>
        </w:rPr>
        <w:t>den  küçük en  büyük  sayı:……..</w:t>
      </w:r>
    </w:p>
    <w:p w:rsidR="001D68D0" w:rsidRDefault="001D68D0" w:rsidP="005568B3">
      <w:pPr>
        <w:rPr>
          <w:sz w:val="24"/>
          <w:szCs w:val="24"/>
        </w:rPr>
      </w:pPr>
    </w:p>
    <w:p w:rsidR="001D68D0" w:rsidRPr="005568B3" w:rsidRDefault="001D68D0" w:rsidP="005568B3">
      <w:pPr>
        <w:pStyle w:val="AralkYok1"/>
        <w:rPr>
          <w:rFonts w:ascii="Comic Sans MS" w:hAnsi="Comic Sans MS"/>
          <w:sz w:val="24"/>
          <w:szCs w:val="24"/>
        </w:rPr>
      </w:pPr>
      <w:r w:rsidRPr="005568B3">
        <w:rPr>
          <w:b/>
          <w:sz w:val="24"/>
          <w:szCs w:val="24"/>
        </w:rPr>
        <w:t>23-)</w:t>
      </w:r>
      <w:r w:rsidRPr="005568B3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613B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 m"/>
        </w:smartTagPr>
        <w:r w:rsidRPr="005568B3">
          <w:rPr>
            <w:rFonts w:ascii="Comic Sans MS" w:hAnsi="Comic Sans MS"/>
            <w:sz w:val="24"/>
            <w:szCs w:val="24"/>
          </w:rPr>
          <w:t>2 m</w:t>
        </w:r>
      </w:smartTag>
      <w:r w:rsidRPr="005568B3">
        <w:rPr>
          <w:rFonts w:ascii="Comic Sans MS" w:hAnsi="Comic Sans MS"/>
          <w:sz w:val="24"/>
          <w:szCs w:val="24"/>
        </w:rPr>
        <w:t xml:space="preserve">   </w:t>
      </w:r>
      <w:smartTag w:uri="urn:schemas-microsoft-com:office:smarttags" w:element="metricconverter">
        <w:smartTagPr>
          <w:attr w:name="ProductID" w:val="36 cm"/>
        </w:smartTagPr>
        <w:r w:rsidRPr="005568B3">
          <w:rPr>
            <w:rFonts w:ascii="Comic Sans MS" w:hAnsi="Comic Sans MS"/>
            <w:sz w:val="24"/>
            <w:szCs w:val="24"/>
          </w:rPr>
          <w:t>36 cm</w:t>
        </w:r>
      </w:smartTag>
      <w:r>
        <w:rPr>
          <w:rFonts w:ascii="Comic Sans MS" w:hAnsi="Comic Sans MS"/>
          <w:sz w:val="24"/>
          <w:szCs w:val="24"/>
        </w:rPr>
        <w:t xml:space="preserve">            b)    </w:t>
      </w:r>
      <w:r w:rsidRPr="005568B3">
        <w:rPr>
          <w:rFonts w:ascii="Comic Sans MS" w:hAnsi="Comic Sans MS"/>
          <w:sz w:val="24"/>
          <w:szCs w:val="24"/>
        </w:rPr>
        <w:t xml:space="preserve">   </w:t>
      </w:r>
      <w:smartTag w:uri="urn:schemas-microsoft-com:office:smarttags" w:element="metricconverter">
        <w:smartTagPr>
          <w:attr w:name="ProductID" w:val="6 m"/>
        </w:smartTagPr>
        <w:r w:rsidRPr="005568B3">
          <w:rPr>
            <w:rFonts w:ascii="Comic Sans MS" w:hAnsi="Comic Sans MS"/>
            <w:sz w:val="24"/>
            <w:szCs w:val="24"/>
          </w:rPr>
          <w:t>6 m</w:t>
        </w:r>
      </w:smartTag>
      <w:r w:rsidRPr="005568B3">
        <w:rPr>
          <w:rFonts w:ascii="Comic Sans MS" w:hAnsi="Comic Sans MS"/>
          <w:sz w:val="24"/>
          <w:szCs w:val="24"/>
        </w:rPr>
        <w:t xml:space="preserve">   </w:t>
      </w:r>
      <w:smartTag w:uri="urn:schemas-microsoft-com:office:smarttags" w:element="metricconverter">
        <w:smartTagPr>
          <w:attr w:name="ProductID" w:val="18 cm"/>
        </w:smartTagPr>
        <w:r w:rsidRPr="005568B3">
          <w:rPr>
            <w:rFonts w:ascii="Comic Sans MS" w:hAnsi="Comic Sans MS"/>
            <w:sz w:val="24"/>
            <w:szCs w:val="24"/>
          </w:rPr>
          <w:t>18 cm</w:t>
        </w:r>
      </w:smartTag>
    </w:p>
    <w:p w:rsidR="001D68D0" w:rsidRDefault="001D68D0" w:rsidP="005568B3">
      <w:pPr>
        <w:pStyle w:val="AralkYok1"/>
        <w:rPr>
          <w:rFonts w:ascii="Comic Sans MS" w:hAnsi="Comic Sans MS"/>
          <w:sz w:val="24"/>
          <w:szCs w:val="24"/>
        </w:rPr>
      </w:pPr>
      <w:r w:rsidRPr="005568B3">
        <w:rPr>
          <w:rFonts w:ascii="Comic Sans MS" w:hAnsi="Comic Sans MS"/>
          <w:sz w:val="24"/>
          <w:szCs w:val="24"/>
        </w:rPr>
        <w:t xml:space="preserve">   + </w:t>
      </w:r>
      <w:r>
        <w:rPr>
          <w:rFonts w:ascii="Comic Sans MS" w:hAnsi="Comic Sans MS"/>
          <w:sz w:val="24"/>
          <w:szCs w:val="24"/>
        </w:rPr>
        <w:t xml:space="preserve">       </w:t>
      </w:r>
      <w:smartTag w:uri="urn:schemas-microsoft-com:office:smarttags" w:element="metricconverter">
        <w:smartTagPr>
          <w:attr w:name="ProductID" w:val="1 m"/>
        </w:smartTagPr>
        <w:r w:rsidRPr="005568B3">
          <w:rPr>
            <w:rFonts w:ascii="Comic Sans MS" w:hAnsi="Comic Sans MS"/>
            <w:sz w:val="24"/>
            <w:szCs w:val="24"/>
          </w:rPr>
          <w:t>1 m</w:t>
        </w:r>
      </w:smartTag>
      <w:r w:rsidRPr="005568B3">
        <w:rPr>
          <w:rFonts w:ascii="Comic Sans MS" w:hAnsi="Comic Sans MS"/>
          <w:sz w:val="24"/>
          <w:szCs w:val="24"/>
        </w:rPr>
        <w:t xml:space="preserve">   </w:t>
      </w:r>
      <w:smartTag w:uri="urn:schemas-microsoft-com:office:smarttags" w:element="metricconverter">
        <w:smartTagPr>
          <w:attr w:name="ProductID" w:val="74 cm"/>
        </w:smartTagPr>
        <w:r w:rsidRPr="005568B3">
          <w:rPr>
            <w:rFonts w:ascii="Comic Sans MS" w:hAnsi="Comic Sans MS"/>
            <w:sz w:val="24"/>
            <w:szCs w:val="24"/>
          </w:rPr>
          <w:t>74 cm</w:t>
        </w:r>
      </w:smartTag>
      <w:r>
        <w:rPr>
          <w:rFonts w:ascii="Comic Sans MS" w:hAnsi="Comic Sans MS"/>
          <w:sz w:val="24"/>
          <w:szCs w:val="24"/>
        </w:rPr>
        <w:t xml:space="preserve">        </w:t>
      </w:r>
      <w:r w:rsidRPr="005568B3">
        <w:rPr>
          <w:rFonts w:ascii="Comic Sans MS" w:hAnsi="Comic Sans MS"/>
          <w:sz w:val="24"/>
          <w:szCs w:val="24"/>
        </w:rPr>
        <w:t xml:space="preserve">       _ </w:t>
      </w:r>
      <w:r>
        <w:rPr>
          <w:rFonts w:ascii="Comic Sans MS" w:hAnsi="Comic Sans MS"/>
          <w:sz w:val="24"/>
          <w:szCs w:val="24"/>
        </w:rPr>
        <w:t xml:space="preserve">    </w:t>
      </w:r>
      <w:smartTag w:uri="urn:schemas-microsoft-com:office:smarttags" w:element="metricconverter">
        <w:smartTagPr>
          <w:attr w:name="ProductID" w:val="2 m"/>
        </w:smartTagPr>
        <w:r w:rsidRPr="005568B3">
          <w:rPr>
            <w:rFonts w:ascii="Comic Sans MS" w:hAnsi="Comic Sans MS"/>
            <w:sz w:val="24"/>
            <w:szCs w:val="24"/>
          </w:rPr>
          <w:t>2 m</w:t>
        </w:r>
      </w:smartTag>
      <w:r w:rsidRPr="005568B3">
        <w:rPr>
          <w:rFonts w:ascii="Comic Sans MS" w:hAnsi="Comic Sans MS"/>
          <w:sz w:val="24"/>
          <w:szCs w:val="24"/>
        </w:rPr>
        <w:t xml:space="preserve">   </w:t>
      </w:r>
      <w:smartTag w:uri="urn:schemas-microsoft-com:office:smarttags" w:element="metricconverter">
        <w:smartTagPr>
          <w:attr w:name="ProductID" w:val="24 cm"/>
        </w:smartTagPr>
        <w:r w:rsidRPr="005568B3">
          <w:rPr>
            <w:rFonts w:ascii="Comic Sans MS" w:hAnsi="Comic Sans MS"/>
            <w:sz w:val="24"/>
            <w:szCs w:val="24"/>
          </w:rPr>
          <w:t>24 cm</w:t>
        </w:r>
      </w:smartTag>
    </w:p>
    <w:p w:rsidR="001D68D0" w:rsidRDefault="001D68D0" w:rsidP="005568B3">
      <w:pPr>
        <w:pStyle w:val="AralkYok1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3" type="#_x0000_t32" style="position:absolute;margin-left:169.5pt;margin-top:4.95pt;width:78.75pt;height:0;z-index:251651072" o:connectortype="straight"/>
        </w:pict>
      </w:r>
      <w:r>
        <w:rPr>
          <w:noProof/>
          <w:lang w:eastAsia="tr-TR"/>
        </w:rPr>
        <w:pict>
          <v:shape id="_x0000_s1034" type="#_x0000_t32" style="position:absolute;margin-left:32.25pt;margin-top:4.2pt;width:78pt;height:.75pt;z-index:251650048" o:connectortype="straight"/>
        </w:pict>
      </w:r>
    </w:p>
    <w:p w:rsidR="001D68D0" w:rsidRDefault="001D68D0" w:rsidP="005568B3">
      <w:pPr>
        <w:pStyle w:val="AralkYok1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……m…….cm                       …….m……..cm   </w:t>
      </w:r>
    </w:p>
    <w:p w:rsidR="001D68D0" w:rsidRDefault="001D68D0" w:rsidP="005568B3">
      <w:pPr>
        <w:pStyle w:val="AralkYok1"/>
        <w:rPr>
          <w:rFonts w:ascii="Comic Sans MS" w:hAnsi="Comic Sans MS"/>
          <w:sz w:val="24"/>
          <w:szCs w:val="24"/>
        </w:rPr>
      </w:pPr>
    </w:p>
    <w:p w:rsidR="001D68D0" w:rsidRDefault="001D68D0" w:rsidP="005568B3">
      <w:pPr>
        <w:pStyle w:val="AralkYok1"/>
        <w:rPr>
          <w:rFonts w:ascii="Comic Sans MS" w:hAnsi="Comic Sans MS"/>
          <w:sz w:val="24"/>
          <w:szCs w:val="24"/>
        </w:rPr>
      </w:pPr>
    </w:p>
    <w:p w:rsidR="001D68D0" w:rsidRPr="005568B3" w:rsidRDefault="001D68D0" w:rsidP="005568B3">
      <w:pPr>
        <w:tabs>
          <w:tab w:val="left" w:pos="2790"/>
        </w:tabs>
        <w:rPr>
          <w:b/>
        </w:rPr>
      </w:pPr>
      <w:r w:rsidRPr="005568B3">
        <w:rPr>
          <w:rFonts w:ascii="Comic Sans MS" w:hAnsi="Comic Sans MS"/>
          <w:sz w:val="24"/>
          <w:szCs w:val="24"/>
        </w:rPr>
        <w:t xml:space="preserve">24-)  </w:t>
      </w:r>
      <w:r w:rsidRPr="005568B3">
        <w:rPr>
          <w:b/>
        </w:rPr>
        <w:t>Aşağıdaki  ifadelerde noktalı yerleri sırasıyla  altışar , yedişer, sekizer ve  dokuzar ritmik  saymadan yararlanarak  tamamlayınız.</w:t>
      </w:r>
    </w:p>
    <w:p w:rsidR="001D68D0" w:rsidRPr="005568B3" w:rsidRDefault="001D68D0" w:rsidP="005568B3">
      <w:pPr>
        <w:tabs>
          <w:tab w:val="left" w:pos="2790"/>
        </w:tabs>
        <w:rPr>
          <w:b/>
        </w:rPr>
      </w:pPr>
      <w:r w:rsidRPr="005568B3">
        <w:rPr>
          <w:b/>
        </w:rPr>
        <w:t xml:space="preserve">18 , </w:t>
      </w:r>
      <w:r>
        <w:rPr>
          <w:b/>
        </w:rPr>
        <w:t xml:space="preserve"> 24 , ……..    ,…………  42 ……….  ,………..  60 ……</w:t>
      </w:r>
      <w:r w:rsidRPr="005568B3">
        <w:rPr>
          <w:b/>
        </w:rPr>
        <w:t>……72</w:t>
      </w:r>
    </w:p>
    <w:p w:rsidR="001D68D0" w:rsidRPr="005568B3" w:rsidRDefault="001D68D0" w:rsidP="005568B3">
      <w:pPr>
        <w:tabs>
          <w:tab w:val="left" w:pos="2790"/>
        </w:tabs>
        <w:rPr>
          <w:b/>
        </w:rPr>
      </w:pPr>
      <w:r>
        <w:rPr>
          <w:b/>
        </w:rPr>
        <w:t xml:space="preserve">   21 , 28 ……….., ………….., ……….56 …</w:t>
      </w:r>
      <w:r w:rsidRPr="005568B3">
        <w:rPr>
          <w:b/>
        </w:rPr>
        <w:t>…….</w:t>
      </w:r>
      <w:r>
        <w:rPr>
          <w:b/>
        </w:rPr>
        <w:t>70 …</w:t>
      </w:r>
      <w:r w:rsidRPr="005568B3">
        <w:rPr>
          <w:b/>
        </w:rPr>
        <w:t>..  84</w:t>
      </w:r>
    </w:p>
    <w:p w:rsidR="001D68D0" w:rsidRPr="005568B3" w:rsidRDefault="001D68D0" w:rsidP="005568B3">
      <w:pPr>
        <w:tabs>
          <w:tab w:val="left" w:pos="2790"/>
        </w:tabs>
        <w:rPr>
          <w:b/>
        </w:rPr>
      </w:pPr>
      <w:r>
        <w:rPr>
          <w:b/>
        </w:rPr>
        <w:t>32 , 40 , ……..,…………. , ………. 72 ………., …</w:t>
      </w:r>
      <w:r w:rsidRPr="005568B3">
        <w:rPr>
          <w:b/>
        </w:rPr>
        <w:t>……94</w:t>
      </w:r>
    </w:p>
    <w:p w:rsidR="001D68D0" w:rsidRDefault="001D68D0" w:rsidP="005568B3">
      <w:pPr>
        <w:tabs>
          <w:tab w:val="left" w:pos="2790"/>
        </w:tabs>
        <w:rPr>
          <w:b/>
        </w:rPr>
      </w:pPr>
      <w:r>
        <w:rPr>
          <w:b/>
        </w:rPr>
        <w:t>27 , 36 ,………., …………. 63 .,…………. , ……….. ,…</w:t>
      </w:r>
      <w:r w:rsidRPr="005568B3">
        <w:rPr>
          <w:b/>
        </w:rPr>
        <w:t>……. 99</w:t>
      </w:r>
    </w:p>
    <w:p w:rsidR="001D68D0" w:rsidRPr="00B413A4" w:rsidRDefault="001D68D0" w:rsidP="00B413A4">
      <w:pPr>
        <w:tabs>
          <w:tab w:val="left" w:pos="708"/>
          <w:tab w:val="left" w:pos="1416"/>
          <w:tab w:val="left" w:pos="7935"/>
        </w:tabs>
        <w:rPr>
          <w:rFonts w:ascii="Comic Sans MS" w:hAnsi="Comic Sans MS"/>
          <w:b/>
          <w:sz w:val="24"/>
          <w:szCs w:val="24"/>
        </w:rPr>
      </w:pPr>
      <w:r w:rsidRPr="00B413A4">
        <w:rPr>
          <w:b/>
          <w:sz w:val="24"/>
          <w:szCs w:val="24"/>
        </w:rPr>
        <w:t>25</w:t>
      </w:r>
      <w:r w:rsidRPr="00732A3A">
        <w:rPr>
          <w:b/>
          <w:sz w:val="36"/>
          <w:szCs w:val="36"/>
        </w:rPr>
        <w:t>-)</w:t>
      </w:r>
      <w:r>
        <w:rPr>
          <w:b/>
          <w:sz w:val="36"/>
          <w:szCs w:val="36"/>
        </w:rPr>
        <w:t xml:space="preserve"> </w:t>
      </w:r>
      <w:r w:rsidRPr="00B413A4">
        <w:rPr>
          <w:rFonts w:ascii="Comic Sans MS" w:hAnsi="Comic Sans MS"/>
          <w:b/>
          <w:sz w:val="24"/>
          <w:szCs w:val="24"/>
        </w:rPr>
        <w:t>Aşağıdaki işlemlerin sonuçlarını yapınız.</w:t>
      </w:r>
      <w:r>
        <w:rPr>
          <w:rFonts w:ascii="Comic Sans MS" w:hAnsi="Comic Sans MS"/>
          <w:b/>
          <w:sz w:val="24"/>
          <w:szCs w:val="24"/>
        </w:rPr>
        <w:t xml:space="preserve"> </w:t>
      </w:r>
    </w:p>
    <w:p w:rsidR="001D68D0" w:rsidRPr="00B413A4" w:rsidRDefault="001D68D0" w:rsidP="00B413A4">
      <w:pPr>
        <w:tabs>
          <w:tab w:val="left" w:pos="708"/>
          <w:tab w:val="left" w:pos="1416"/>
          <w:tab w:val="left" w:pos="7935"/>
        </w:tabs>
        <w:spacing w:before="240" w:after="0" w:line="240" w:lineRule="atLeast"/>
        <w:rPr>
          <w:rFonts w:ascii="Comic Sans MS" w:hAnsi="Comic Sans MS"/>
          <w:sz w:val="24"/>
          <w:szCs w:val="24"/>
        </w:rPr>
      </w:pPr>
      <w:r w:rsidRPr="00B413A4">
        <w:rPr>
          <w:rFonts w:ascii="Comic Sans MS" w:hAnsi="Comic Sans MS"/>
          <w:sz w:val="24"/>
          <w:szCs w:val="24"/>
        </w:rPr>
        <w:t xml:space="preserve">       </w:t>
      </w:r>
      <w:smartTag w:uri="urn:schemas-microsoft-com:office:smarttags" w:element="metricconverter">
        <w:smartTagPr>
          <w:attr w:name="ProductID" w:val="5 m"/>
        </w:smartTagPr>
        <w:r w:rsidRPr="00B413A4">
          <w:rPr>
            <w:rFonts w:ascii="Comic Sans MS" w:hAnsi="Comic Sans MS"/>
            <w:sz w:val="24"/>
            <w:szCs w:val="24"/>
          </w:rPr>
          <w:t>5 m</w:t>
        </w:r>
      </w:smartTag>
      <w:r w:rsidRPr="00B413A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 65  cm             </w:t>
      </w:r>
      <w:r w:rsidRPr="00B413A4">
        <w:rPr>
          <w:rFonts w:ascii="Comic Sans MS" w:hAnsi="Comic Sans MS"/>
          <w:sz w:val="24"/>
          <w:szCs w:val="24"/>
        </w:rPr>
        <w:t xml:space="preserve">      </w:t>
      </w:r>
      <w:smartTag w:uri="urn:schemas-microsoft-com:office:smarttags" w:element="metricconverter">
        <w:smartTagPr>
          <w:attr w:name="ProductID" w:val="8 m"/>
        </w:smartTagPr>
        <w:r w:rsidRPr="00B413A4">
          <w:rPr>
            <w:rFonts w:ascii="Comic Sans MS" w:hAnsi="Comic Sans MS"/>
            <w:sz w:val="24"/>
            <w:szCs w:val="24"/>
          </w:rPr>
          <w:t>8 m</w:t>
        </w:r>
      </w:smartTag>
      <w:r w:rsidRPr="00B413A4">
        <w:rPr>
          <w:rFonts w:ascii="Comic Sans MS" w:hAnsi="Comic Sans MS"/>
          <w:sz w:val="24"/>
          <w:szCs w:val="24"/>
        </w:rPr>
        <w:t xml:space="preserve">   48  cm</w:t>
      </w:r>
      <w:r w:rsidRPr="00B413A4">
        <w:rPr>
          <w:rFonts w:ascii="Comic Sans MS" w:hAnsi="Comic Sans MS"/>
          <w:sz w:val="24"/>
          <w:szCs w:val="24"/>
        </w:rPr>
        <w:tab/>
      </w:r>
    </w:p>
    <w:p w:rsidR="001D68D0" w:rsidRPr="00B413A4" w:rsidRDefault="001D68D0" w:rsidP="00B413A4">
      <w:pPr>
        <w:tabs>
          <w:tab w:val="left" w:pos="708"/>
          <w:tab w:val="left" w:pos="1416"/>
          <w:tab w:val="left" w:pos="7935"/>
        </w:tabs>
        <w:spacing w:before="240" w:after="0" w:line="240" w:lineRule="atLeast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shape id="_x0000_s1035" type="#_x0000_t32" style="position:absolute;margin-left:23.85pt;margin-top:28.95pt;width:.05pt;height:.05pt;z-index:251652096" o:connectortype="straight"/>
        </w:pict>
      </w:r>
      <w:r>
        <w:rPr>
          <w:rFonts w:ascii="Comic Sans MS" w:hAnsi="Comic Sans MS"/>
          <w:sz w:val="24"/>
          <w:szCs w:val="24"/>
        </w:rPr>
        <w:t xml:space="preserve"> +     </w:t>
      </w:r>
      <w:r w:rsidRPr="00B413A4">
        <w:rPr>
          <w:rFonts w:ascii="Comic Sans MS" w:hAnsi="Comic Sans MS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 m"/>
        </w:smartTagPr>
        <w:r w:rsidRPr="00B413A4">
          <w:rPr>
            <w:rFonts w:ascii="Comic Sans MS" w:hAnsi="Comic Sans MS"/>
            <w:sz w:val="24"/>
            <w:szCs w:val="24"/>
          </w:rPr>
          <w:t>2 m</w:t>
        </w:r>
      </w:smartTag>
      <w:r w:rsidRPr="00B413A4">
        <w:rPr>
          <w:rFonts w:ascii="Comic Sans MS" w:hAnsi="Comic Sans MS"/>
          <w:sz w:val="24"/>
          <w:szCs w:val="24"/>
        </w:rPr>
        <w:t xml:space="preserve">     </w:t>
      </w:r>
      <w:smartTag w:uri="urn:schemas-microsoft-com:office:smarttags" w:element="metricconverter">
        <w:smartTagPr>
          <w:attr w:name="ProductID" w:val="58 cm"/>
        </w:smartTagPr>
        <w:r w:rsidRPr="00B413A4">
          <w:rPr>
            <w:rFonts w:ascii="Comic Sans MS" w:hAnsi="Comic Sans MS"/>
            <w:sz w:val="24"/>
            <w:szCs w:val="24"/>
          </w:rPr>
          <w:t>58</w:t>
        </w:r>
        <w:r>
          <w:rPr>
            <w:rFonts w:ascii="Comic Sans MS" w:hAnsi="Comic Sans MS"/>
            <w:sz w:val="24"/>
            <w:szCs w:val="24"/>
          </w:rPr>
          <w:t xml:space="preserve"> cm</w:t>
        </w:r>
      </w:smartTag>
      <w:r>
        <w:rPr>
          <w:rFonts w:ascii="Comic Sans MS" w:hAnsi="Comic Sans MS"/>
          <w:sz w:val="24"/>
          <w:szCs w:val="24"/>
        </w:rPr>
        <w:t xml:space="preserve">            </w:t>
      </w:r>
      <w:r w:rsidRPr="00B413A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>-</w:t>
      </w:r>
      <w:r w:rsidRPr="00B413A4">
        <w:rPr>
          <w:rFonts w:ascii="Comic Sans MS" w:hAnsi="Comic Sans MS"/>
          <w:sz w:val="24"/>
          <w:szCs w:val="24"/>
        </w:rPr>
        <w:t xml:space="preserve"> </w:t>
      </w:r>
      <w:r>
        <w:rPr>
          <w:rFonts w:ascii="Comic Sans MS" w:hAnsi="Comic Sans MS"/>
          <w:sz w:val="24"/>
          <w:szCs w:val="24"/>
        </w:rPr>
        <w:t xml:space="preserve">   </w:t>
      </w:r>
      <w:r w:rsidRPr="00B413A4">
        <w:rPr>
          <w:rFonts w:ascii="Comic Sans MS" w:hAnsi="Comic Sans MS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 m"/>
        </w:smartTagPr>
        <w:r w:rsidRPr="00B413A4">
          <w:rPr>
            <w:rFonts w:ascii="Comic Sans MS" w:hAnsi="Comic Sans MS"/>
            <w:sz w:val="24"/>
            <w:szCs w:val="24"/>
          </w:rPr>
          <w:t>2 m</w:t>
        </w:r>
      </w:smartTag>
      <w:r w:rsidRPr="00B413A4">
        <w:rPr>
          <w:rFonts w:ascii="Comic Sans MS" w:hAnsi="Comic Sans MS"/>
          <w:b/>
          <w:sz w:val="24"/>
          <w:szCs w:val="24"/>
        </w:rPr>
        <w:t xml:space="preserve">   </w:t>
      </w:r>
      <w:r w:rsidRPr="00B413A4">
        <w:rPr>
          <w:rFonts w:ascii="Comic Sans MS" w:hAnsi="Comic Sans MS"/>
          <w:sz w:val="24"/>
          <w:szCs w:val="24"/>
        </w:rPr>
        <w:t>74  cm</w:t>
      </w:r>
    </w:p>
    <w:p w:rsidR="001D68D0" w:rsidRPr="00B413A4" w:rsidRDefault="001D68D0" w:rsidP="00B413A4">
      <w:pPr>
        <w:tabs>
          <w:tab w:val="left" w:pos="708"/>
          <w:tab w:val="left" w:pos="1416"/>
          <w:tab w:val="left" w:pos="7935"/>
        </w:tabs>
        <w:spacing w:before="240" w:after="0" w:line="240" w:lineRule="atLeast"/>
        <w:rPr>
          <w:rFonts w:ascii="Comic Sans MS" w:hAnsi="Comic Sans MS"/>
          <w:sz w:val="24"/>
          <w:szCs w:val="24"/>
        </w:rPr>
      </w:pPr>
      <w:r>
        <w:rPr>
          <w:noProof/>
          <w:lang w:eastAsia="tr-TR"/>
        </w:rPr>
        <w:pict>
          <v:shape id="_x0000_s1036" type="#_x0000_t32" style="position:absolute;margin-left:142.55pt;margin-top:4.25pt;width:158.8pt;height:.05pt;flip:y;z-index:251654144" o:connectortype="straight"/>
        </w:pict>
      </w:r>
      <w:r w:rsidRPr="00B413A4">
        <w:rPr>
          <w:rFonts w:ascii="Comic Sans MS" w:hAnsi="Comic Sans MS"/>
          <w:b/>
          <w:sz w:val="24"/>
          <w:szCs w:val="24"/>
        </w:rPr>
        <w:t xml:space="preserve">     … .m  …….cm </w:t>
      </w:r>
      <w:r>
        <w:rPr>
          <w:rFonts w:ascii="Comic Sans MS" w:hAnsi="Comic Sans MS"/>
          <w:b/>
          <w:sz w:val="24"/>
          <w:szCs w:val="24"/>
        </w:rPr>
        <w:t xml:space="preserve">          </w:t>
      </w:r>
      <w:r w:rsidRPr="00B413A4">
        <w:rPr>
          <w:rFonts w:ascii="Comic Sans MS" w:hAnsi="Comic Sans MS"/>
          <w:b/>
          <w:sz w:val="24"/>
          <w:szCs w:val="24"/>
        </w:rPr>
        <w:t>…..m …….cm</w:t>
      </w:r>
      <w:r w:rsidRPr="00B413A4">
        <w:rPr>
          <w:rFonts w:ascii="Comic Sans MS" w:hAnsi="Comic Sans MS"/>
          <w:sz w:val="24"/>
          <w:szCs w:val="24"/>
        </w:rPr>
        <w:t xml:space="preserve">            </w:t>
      </w:r>
    </w:p>
    <w:p w:rsidR="001D68D0" w:rsidRDefault="001D68D0" w:rsidP="00B413A4">
      <w:pPr>
        <w:tabs>
          <w:tab w:val="left" w:pos="2790"/>
        </w:tabs>
        <w:spacing w:before="240"/>
        <w:rPr>
          <w:rFonts w:ascii="Comic Sans MS" w:hAnsi="Comic Sans MS"/>
          <w:b/>
          <w:sz w:val="24"/>
          <w:szCs w:val="24"/>
        </w:rPr>
      </w:pPr>
    </w:p>
    <w:p w:rsidR="001D68D0" w:rsidRDefault="001D68D0" w:rsidP="00B413A4">
      <w:pPr>
        <w:tabs>
          <w:tab w:val="left" w:pos="2790"/>
        </w:tabs>
        <w:spacing w:before="240"/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t>26-) Aşağıdaki işlemleri yapınız.</w:t>
      </w:r>
    </w:p>
    <w:p w:rsidR="001D68D0" w:rsidRPr="00B413A4" w:rsidRDefault="001D68D0" w:rsidP="00B413A4">
      <w:pPr>
        <w:tabs>
          <w:tab w:val="left" w:pos="2790"/>
        </w:tabs>
        <w:spacing w:before="240"/>
        <w:rPr>
          <w:rFonts w:ascii="Comic Sans MS" w:hAnsi="Comic Sans MS"/>
          <w:b/>
          <w:sz w:val="24"/>
          <w:szCs w:val="24"/>
        </w:rPr>
      </w:pPr>
      <w:r>
        <w:rPr>
          <w:noProof/>
          <w:lang w:eastAsia="tr-TR"/>
        </w:rPr>
        <w:pict>
          <v:roundrect id="_x0000_s1037" style="position:absolute;margin-left:142.55pt;margin-top:13.8pt;width:91.65pt;height:90pt;z-index:2516572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" strokeweight="2.5pt">
            <v:shadow color="#868686"/>
            <v:textbox style="mso-next-textbox:#_x0000_s1037">
              <w:txbxContent>
                <w:p w:rsidR="001D68D0" w:rsidRPr="00F436BC" w:rsidRDefault="001D68D0" w:rsidP="00F436BC">
                  <w:pPr>
                    <w:spacing w:after="0" w:line="240" w:lineRule="atLeast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F436BC">
                    <w:rPr>
                      <w:rFonts w:ascii="ALFABET98" w:hAnsi="ALFABET98"/>
                      <w:b/>
                      <w:sz w:val="24"/>
                      <w:szCs w:val="24"/>
                    </w:rPr>
                    <w:t>927</w:t>
                  </w:r>
                </w:p>
                <w:p w:rsidR="001D68D0" w:rsidRDefault="001D68D0" w:rsidP="00F436BC">
                  <w:pPr>
                    <w:spacing w:after="0" w:line="240" w:lineRule="atLeast"/>
                  </w:pPr>
                  <w:r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t xml:space="preserve"> -  </w:t>
                  </w:r>
                  <w:r w:rsidRPr="00F436BC">
                    <w:rPr>
                      <w:rFonts w:ascii="ALFABET98" w:hAnsi="ALFABET98"/>
                      <w:b/>
                      <w:noProof/>
                      <w:sz w:val="24"/>
                      <w:szCs w:val="24"/>
                      <w:lang w:eastAsia="tr-TR"/>
                    </w:rPr>
                    <w:t xml:space="preserve"> </w:t>
                  </w:r>
                  <w:r w:rsidRPr="00F436BC">
                    <w:rPr>
                      <w:rFonts w:ascii="ALFABET98" w:hAnsi="ALFABET98"/>
                      <w:b/>
                      <w:sz w:val="24"/>
                      <w:szCs w:val="24"/>
                    </w:rPr>
                    <w:t>859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AutoShape 31" o:spid="_x0000_s1038" style="position:absolute;margin-left:9.2pt;margin-top:18.3pt;width:92.25pt;height:78.75pt;z-index:2516551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" strokeweight="2.5pt">
            <v:shadow color="#868686"/>
            <v:textbox>
              <w:txbxContent>
                <w:p w:rsidR="001D68D0" w:rsidRPr="00F436BC" w:rsidRDefault="001D68D0" w:rsidP="00F436BC">
                  <w:pPr>
                    <w:spacing w:after="0" w:line="240" w:lineRule="atLeast"/>
                    <w:jc w:val="center"/>
                    <w:rPr>
                      <w:rFonts w:ascii="ALFABET98" w:hAnsi="ALFABET98"/>
                      <w:b/>
                      <w:sz w:val="24"/>
                      <w:szCs w:val="24"/>
                    </w:rPr>
                  </w:pPr>
                  <w:r w:rsidRPr="00F436BC">
                    <w:rPr>
                      <w:rFonts w:ascii="ALFABET98" w:hAnsi="ALFABET98"/>
                      <w:b/>
                      <w:sz w:val="24"/>
                      <w:szCs w:val="24"/>
                    </w:rPr>
                    <w:t>832</w:t>
                  </w:r>
                </w:p>
                <w:p w:rsidR="001D68D0" w:rsidRPr="00F436BC" w:rsidRDefault="001D68D0" w:rsidP="00F436BC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 w:rsidRPr="00F436BC"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- </w:t>
                  </w:r>
                  <w:r>
                    <w:rPr>
                      <w:rFonts w:ascii="ALFABET98" w:hAnsi="ALFABET98"/>
                      <w:b/>
                      <w:sz w:val="24"/>
                      <w:szCs w:val="24"/>
                    </w:rPr>
                    <w:t xml:space="preserve">   </w:t>
                  </w:r>
                  <w:r w:rsidRPr="00F436BC">
                    <w:rPr>
                      <w:rFonts w:ascii="ALFABET98" w:hAnsi="ALFABET98"/>
                      <w:b/>
                      <w:sz w:val="24"/>
                      <w:szCs w:val="24"/>
                    </w:rPr>
                    <w:t>459</w:t>
                  </w:r>
                </w:p>
              </w:txbxContent>
            </v:textbox>
          </v:roundrect>
        </w:pict>
      </w:r>
    </w:p>
    <w:p w:rsidR="001D68D0" w:rsidRPr="005568B3" w:rsidRDefault="001D68D0" w:rsidP="005568B3">
      <w:pPr>
        <w:tabs>
          <w:tab w:val="left" w:pos="2790"/>
        </w:tabs>
        <w:rPr>
          <w:b/>
        </w:rPr>
      </w:pPr>
    </w:p>
    <w:p w:rsidR="001D68D0" w:rsidRPr="00702F73" w:rsidRDefault="001D68D0" w:rsidP="005568B3">
      <w:pPr>
        <w:pStyle w:val="ListParagraph"/>
        <w:tabs>
          <w:tab w:val="left" w:pos="2790"/>
        </w:tabs>
        <w:rPr>
          <w:b/>
        </w:rPr>
      </w:pPr>
      <w:r>
        <w:rPr>
          <w:noProof/>
          <w:lang w:eastAsia="tr-TR"/>
        </w:rPr>
        <w:pict>
          <v:shape id="_x0000_s1039" type="#_x0000_t32" style="position:absolute;left:0;text-align:left;margin-left:23.85pt;margin-top:5.15pt;width:70.85pt;height:.75pt;flip:y;z-index:251656192" o:connectortype="straight"/>
        </w:pict>
      </w:r>
      <w:r>
        <w:rPr>
          <w:noProof/>
          <w:lang w:eastAsia="tr-TR"/>
        </w:rPr>
        <w:pict>
          <v:shape id="_x0000_s1040" type="#_x0000_t32" style="position:absolute;left:0;text-align:left;margin-left:158.45pt;margin-top:5.9pt;width:55.5pt;height:.75pt;flip:y;z-index:251658240" o:connectortype="straight"/>
        </w:pict>
      </w:r>
    </w:p>
    <w:p w:rsidR="001D68D0" w:rsidRPr="005568B3" w:rsidRDefault="001D68D0" w:rsidP="005568B3">
      <w:pPr>
        <w:pStyle w:val="AralkYok1"/>
        <w:rPr>
          <w:rFonts w:ascii="Comic Sans MS" w:hAnsi="Comic Sans MS"/>
          <w:sz w:val="24"/>
          <w:szCs w:val="24"/>
        </w:rPr>
      </w:pPr>
    </w:p>
    <w:p w:rsidR="001D68D0" w:rsidRPr="005568B3" w:rsidRDefault="001D68D0" w:rsidP="005568B3">
      <w:pPr>
        <w:pStyle w:val="AralkYok1"/>
        <w:ind w:left="720"/>
        <w:rPr>
          <w:rFonts w:ascii="Comic Sans MS" w:hAnsi="Comic Sans MS"/>
          <w:sz w:val="24"/>
          <w:szCs w:val="24"/>
        </w:rPr>
      </w:pPr>
    </w:p>
    <w:p w:rsidR="001D68D0" w:rsidRPr="00613B7C" w:rsidRDefault="001D68D0" w:rsidP="005568B3"/>
    <w:p w:rsidR="001D68D0" w:rsidRDefault="001D68D0" w:rsidP="007C5669">
      <w:pPr>
        <w:spacing w:after="0" w:line="240" w:lineRule="atLeast"/>
        <w:rPr>
          <w:rFonts w:ascii="Comic Sans MS" w:hAnsi="Comic Sans MS"/>
          <w:sz w:val="24"/>
          <w:szCs w:val="24"/>
        </w:rPr>
      </w:pPr>
      <w:r w:rsidRPr="007C5669">
        <w:rPr>
          <w:rFonts w:ascii="Comic Sans MS" w:hAnsi="Comic Sans MS"/>
          <w:sz w:val="24"/>
          <w:szCs w:val="24"/>
        </w:rPr>
        <w:t>27-)327 sayısının onlar basamağındaki sayının basamak değeri ile 987 sayısının yüzler basamağındaki sayının sayı değeri toplamı kaçtır?</w:t>
      </w:r>
    </w:p>
    <w:p w:rsidR="001D68D0" w:rsidRDefault="001D68D0" w:rsidP="007C5669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1D68D0" w:rsidRDefault="001D68D0" w:rsidP="007C5669">
      <w:pPr>
        <w:spacing w:after="0" w:line="240" w:lineRule="atLeast"/>
        <w:rPr>
          <w:rFonts w:ascii="Comic Sans MS" w:hAnsi="Comic Sans MS"/>
          <w:sz w:val="24"/>
          <w:szCs w:val="24"/>
        </w:rPr>
      </w:pPr>
    </w:p>
    <w:p w:rsidR="001D68D0" w:rsidRPr="007956DC" w:rsidRDefault="001D68D0" w:rsidP="007956DC">
      <w:pPr>
        <w:pStyle w:val="NormalWeb"/>
        <w:rPr>
          <w:rFonts w:ascii="Comic Sans MS" w:hAnsi="Comic Sans MS"/>
        </w:rPr>
      </w:pPr>
      <w:r w:rsidRPr="007956DC">
        <w:rPr>
          <w:rFonts w:ascii="Comic Sans MS" w:hAnsi="Comic Sans MS"/>
        </w:rPr>
        <w:t>28-) Sınıf kitaplığımızda 84 kitap vardı. Oya 39 kitap getirdi. Ahmet ise Oya'dan 17 fazla kitap getirdi. Sınıf kitaplığımızda kaç kitap oldu?</w:t>
      </w:r>
    </w:p>
    <w:p w:rsidR="001D68D0" w:rsidRDefault="001D68D0" w:rsidP="007956DC">
      <w:pPr>
        <w:pStyle w:val="NormalWeb"/>
        <w:rPr>
          <w:rFonts w:ascii="ALFABET98" w:hAnsi="ALFABET98"/>
        </w:rPr>
      </w:pPr>
    </w:p>
    <w:p w:rsidR="001D68D0" w:rsidRDefault="001D68D0" w:rsidP="007956DC">
      <w:pPr>
        <w:pStyle w:val="NormalWeb"/>
        <w:rPr>
          <w:rFonts w:ascii="ALFABET98" w:hAnsi="ALFABET98"/>
        </w:rPr>
      </w:pPr>
      <w:r>
        <w:rPr>
          <w:rFonts w:ascii="ALFABET98" w:hAnsi="ALFABET98"/>
        </w:rPr>
        <w:t>29-) Aşağıdaki toplama işlemlerinde verilmeyen rakamları bulunuz.</w:t>
      </w:r>
    </w:p>
    <w:p w:rsidR="001D68D0" w:rsidRDefault="001D68D0" w:rsidP="007956DC">
      <w:pPr>
        <w:pStyle w:val="NormalWeb"/>
        <w:spacing w:before="0" w:beforeAutospacing="0" w:after="0" w:afterAutospacing="0" w:line="240" w:lineRule="atLeast"/>
        <w:rPr>
          <w:rFonts w:ascii="ALFABET98" w:hAnsi="ALFABET98"/>
        </w:rPr>
      </w:pPr>
      <w:r>
        <w:rPr>
          <w:noProof/>
        </w:rPr>
        <w:pict>
          <v:rect id="_x0000_s1041" style="position:absolute;margin-left:167.45pt;margin-top:.3pt;width:7.5pt;height:16.5pt;z-index:251663360"/>
        </w:pict>
      </w:r>
      <w:r>
        <w:rPr>
          <w:rFonts w:ascii="ALFABET98" w:hAnsi="ALFABET98"/>
        </w:rPr>
        <w:t xml:space="preserve">   5 3 6            6 6 3      2     4</w:t>
      </w:r>
    </w:p>
    <w:p w:rsidR="001D68D0" w:rsidRDefault="001D68D0" w:rsidP="007956DC">
      <w:pPr>
        <w:pStyle w:val="NormalWeb"/>
        <w:spacing w:before="0" w:beforeAutospacing="0" w:after="0" w:afterAutospacing="0" w:line="240" w:lineRule="atLeast"/>
        <w:rPr>
          <w:rFonts w:ascii="ALFABET98" w:hAnsi="ALFABET98"/>
        </w:rPr>
      </w:pPr>
      <w:r>
        <w:rPr>
          <w:noProof/>
        </w:rPr>
        <w:pict>
          <v:rect id="_x0000_s1042" style="position:absolute;margin-left:9.2pt;margin-top:6.55pt;width:7.5pt;height:16.5pt;z-index:251659264"/>
        </w:pict>
      </w:r>
      <w:r>
        <w:rPr>
          <w:noProof/>
        </w:rPr>
        <w:pict>
          <v:rect id="_x0000_s1043" style="position:absolute;margin-left:23.85pt;margin-top:6.55pt;width:7.5pt;height:16.5pt;z-index:251660288"/>
        </w:pict>
      </w:r>
      <w:r>
        <w:rPr>
          <w:noProof/>
        </w:rPr>
        <w:pict>
          <v:shape id="_x0000_s1044" type="#_x0000_t32" style="position:absolute;margin-left:148.7pt;margin-top:23.8pt;width:52.5pt;height:.75pt;z-index:251667456" o:connectortype="straight"/>
        </w:pict>
      </w:r>
      <w:r>
        <w:rPr>
          <w:noProof/>
        </w:rPr>
        <w:pict>
          <v:rect id="_x0000_s1045" style="position:absolute;margin-left:119.45pt;margin-top:7.3pt;width:7.5pt;height:16.5pt;z-index:251662336"/>
        </w:pict>
      </w:r>
      <w:r>
        <w:rPr>
          <w:noProof/>
        </w:rPr>
        <w:pict>
          <v:rect id="_x0000_s1046" style="position:absolute;margin-left:93.95pt;margin-top:6.55pt;width:7.5pt;height:16.5pt;z-index:251661312"/>
        </w:pict>
      </w:r>
      <w:r>
        <w:rPr>
          <w:noProof/>
        </w:rPr>
        <w:pict>
          <v:rect id="_x0000_s1047" style="position:absolute;margin-left:186.95pt;margin-top:.55pt;width:7.5pt;height:16.5pt;z-index:251664384"/>
        </w:pict>
      </w:r>
      <w:r w:rsidRPr="006A7C6F">
        <w:rPr>
          <w:rFonts w:ascii="ALFABET98" w:hAnsi="ALFABET98"/>
          <w:sz w:val="40"/>
          <w:szCs w:val="40"/>
        </w:rPr>
        <w:t>+</w:t>
      </w:r>
      <w:r>
        <w:rPr>
          <w:rFonts w:ascii="ALFABET98" w:hAnsi="ALFABET98"/>
        </w:rPr>
        <w:t xml:space="preserve">       7       </w:t>
      </w:r>
      <w:r w:rsidRPr="006A7C6F">
        <w:rPr>
          <w:rFonts w:ascii="ALFABET98" w:hAnsi="ALFABET98"/>
          <w:sz w:val="36"/>
          <w:szCs w:val="36"/>
        </w:rPr>
        <w:t xml:space="preserve"> +</w:t>
      </w:r>
      <w:r>
        <w:rPr>
          <w:rFonts w:ascii="ALFABET98" w:hAnsi="ALFABET98"/>
          <w:sz w:val="36"/>
          <w:szCs w:val="36"/>
        </w:rPr>
        <w:t xml:space="preserve"> </w:t>
      </w:r>
      <w:r>
        <w:rPr>
          <w:rFonts w:ascii="ALFABET98" w:hAnsi="ALFABET98"/>
        </w:rPr>
        <w:t xml:space="preserve">   3       </w:t>
      </w:r>
      <w:r w:rsidRPr="006A7C6F">
        <w:rPr>
          <w:rFonts w:ascii="ALFABET98" w:hAnsi="ALFABET98"/>
          <w:sz w:val="36"/>
          <w:szCs w:val="36"/>
        </w:rPr>
        <w:t>+</w:t>
      </w:r>
      <w:r>
        <w:rPr>
          <w:rFonts w:ascii="ALFABET98" w:hAnsi="ALFABET98"/>
        </w:rPr>
        <w:t xml:space="preserve"> 5  9</w:t>
      </w:r>
    </w:p>
    <w:p w:rsidR="001D68D0" w:rsidRDefault="001D68D0" w:rsidP="007956DC">
      <w:pPr>
        <w:pStyle w:val="NormalWeb"/>
        <w:rPr>
          <w:rFonts w:ascii="ALFABET98" w:hAnsi="ALFABET98"/>
        </w:rPr>
      </w:pPr>
      <w:r>
        <w:rPr>
          <w:noProof/>
        </w:rPr>
        <w:pict>
          <v:shape id="_x0000_s1048" type="#_x0000_t32" style="position:absolute;margin-left:-2.05pt;margin-top:2pt;width:52.5pt;height:.75pt;z-index:251665408" o:connectortype="straight"/>
        </w:pict>
      </w:r>
      <w:r>
        <w:rPr>
          <w:noProof/>
        </w:rPr>
        <w:pict>
          <v:shape id="_x0000_s1049" type="#_x0000_t32" style="position:absolute;margin-left:81.2pt;margin-top:1.25pt;width:52.5pt;height:.75pt;z-index:251666432" o:connectortype="straight"/>
        </w:pict>
      </w:r>
      <w:r>
        <w:rPr>
          <w:rFonts w:ascii="ALFABET98" w:hAnsi="ALFABET98"/>
        </w:rPr>
        <w:t xml:space="preserve">  7  4 3            8 0 2      8  3  0 </w:t>
      </w:r>
    </w:p>
    <w:p w:rsidR="001D68D0" w:rsidRPr="002E1FCD" w:rsidRDefault="001D68D0" w:rsidP="002E1FCD">
      <w:pPr>
        <w:rPr>
          <w:rFonts w:ascii="ALFABET98Normal" w:hAnsi="ALFABET98Normal"/>
          <w:bCs/>
        </w:rPr>
      </w:pPr>
      <w:r>
        <w:rPr>
          <w:rFonts w:ascii="ALFABET98" w:hAnsi="ALFABET98"/>
        </w:rPr>
        <w:t xml:space="preserve">30-) </w:t>
      </w:r>
      <w:r w:rsidRPr="00B308DF">
        <w:rPr>
          <w:b/>
          <w:bCs/>
        </w:rPr>
        <w:t>En yakın onluğa yuvarlayalım</w:t>
      </w:r>
      <w:r>
        <w:rPr>
          <w:b/>
          <w:bCs/>
        </w:rPr>
        <w:t>.</w:t>
      </w:r>
    </w:p>
    <w:p w:rsidR="001D68D0" w:rsidRDefault="001D68D0" w:rsidP="002E1FCD">
      <w:pPr>
        <w:rPr>
          <w:rFonts w:ascii="ALFABET98Normal" w:hAnsi="ALFABET98Normal"/>
          <w:b/>
          <w:bCs/>
        </w:rPr>
      </w:pPr>
      <w:r>
        <w:rPr>
          <w:noProof/>
          <w:lang w:eastAsia="tr-TR"/>
        </w:rPr>
        <w:pict>
          <v:line id="_x0000_s1050" style="position:absolute;z-index:251670528" from="171pt,6.45pt" to="189pt,6.45pt">
            <v:stroke endarrow="block"/>
          </v:line>
        </w:pict>
      </w:r>
      <w:r>
        <w:rPr>
          <w:noProof/>
          <w:lang w:eastAsia="tr-TR"/>
        </w:rPr>
        <w:pict>
          <v:line id="_x0000_s1051" style="position:absolute;z-index:251668480" from="27pt,6.45pt" to="45pt,6.45pt">
            <v:stroke endarrow="block"/>
          </v:line>
        </w:pict>
      </w:r>
      <w:r w:rsidRPr="00996A1D">
        <w:rPr>
          <w:rFonts w:ascii="ALFABET98Normal" w:hAnsi="ALFABET98Normal"/>
          <w:bCs/>
        </w:rPr>
        <w:t>126</w:t>
      </w:r>
      <w:r>
        <w:rPr>
          <w:rFonts w:ascii="ALFABET98Normal" w:hAnsi="ALFABET98Normal"/>
          <w:b/>
          <w:bCs/>
        </w:rPr>
        <w:t xml:space="preserve">          …….                     </w:t>
      </w:r>
      <w:r>
        <w:rPr>
          <w:rFonts w:ascii="ALFABET98Normal" w:hAnsi="ALFABET98Normal"/>
          <w:bCs/>
        </w:rPr>
        <w:t>4</w:t>
      </w:r>
      <w:r w:rsidRPr="00996A1D">
        <w:rPr>
          <w:rFonts w:ascii="ALFABET98Normal" w:hAnsi="ALFABET98Normal"/>
          <w:bCs/>
        </w:rPr>
        <w:t>85</w:t>
      </w:r>
      <w:r>
        <w:rPr>
          <w:rFonts w:ascii="ALFABET98Normal" w:hAnsi="ALFABET98Normal"/>
          <w:b/>
          <w:bCs/>
        </w:rPr>
        <w:t xml:space="preserve">         ………</w:t>
      </w:r>
    </w:p>
    <w:p w:rsidR="001D68D0" w:rsidRDefault="001D68D0" w:rsidP="002E1FCD">
      <w:pPr>
        <w:rPr>
          <w:rFonts w:ascii="ALFABET98Normal" w:hAnsi="ALFABET98Normal"/>
          <w:b/>
          <w:bCs/>
        </w:rPr>
      </w:pPr>
      <w:r>
        <w:rPr>
          <w:noProof/>
          <w:lang w:eastAsia="tr-TR"/>
        </w:rPr>
        <w:pict>
          <v:line id="_x0000_s1052" style="position:absolute;z-index:251671552" from="171pt,5.85pt" to="189pt,5.85pt">
            <v:stroke endarrow="block"/>
          </v:line>
        </w:pict>
      </w:r>
      <w:r>
        <w:rPr>
          <w:noProof/>
          <w:lang w:eastAsia="tr-TR"/>
        </w:rPr>
        <w:pict>
          <v:line id="_x0000_s1053" style="position:absolute;z-index:251669504" from="27pt,5.85pt" to="45pt,5.85pt">
            <v:stroke endarrow="block"/>
          </v:line>
        </w:pict>
      </w:r>
      <w:r>
        <w:rPr>
          <w:rFonts w:ascii="ALFABET98Normal" w:hAnsi="ALFABET98Normal"/>
          <w:bCs/>
        </w:rPr>
        <w:t>5</w:t>
      </w:r>
      <w:r w:rsidRPr="00996A1D">
        <w:rPr>
          <w:rFonts w:ascii="ALFABET98Normal" w:hAnsi="ALFABET98Normal"/>
          <w:bCs/>
        </w:rPr>
        <w:t xml:space="preserve">64 </w:t>
      </w:r>
      <w:r>
        <w:rPr>
          <w:rFonts w:ascii="ALFABET98Normal" w:hAnsi="ALFABET98Normal"/>
          <w:b/>
          <w:bCs/>
        </w:rPr>
        <w:t xml:space="preserve">         ……..                    </w:t>
      </w:r>
      <w:r w:rsidRPr="00996A1D">
        <w:rPr>
          <w:rFonts w:ascii="ALFABET98Normal" w:hAnsi="ALFABET98Normal"/>
          <w:bCs/>
        </w:rPr>
        <w:t>812</w:t>
      </w:r>
      <w:r>
        <w:rPr>
          <w:rFonts w:ascii="ALFABET98Normal" w:hAnsi="ALFABET98Normal"/>
          <w:b/>
          <w:bCs/>
        </w:rPr>
        <w:t xml:space="preserve">         …….</w:t>
      </w:r>
    </w:p>
    <w:p w:rsidR="001D68D0" w:rsidRDefault="001D68D0" w:rsidP="002E1FCD">
      <w:pPr>
        <w:rPr>
          <w:rFonts w:ascii="ALFABET98Normal" w:hAnsi="ALFABET98Normal"/>
          <w:b/>
          <w:bCs/>
        </w:rPr>
      </w:pPr>
      <w:r>
        <w:rPr>
          <w:rFonts w:ascii="ALFABET98Normal" w:hAnsi="ALFABET98Normal"/>
          <w:b/>
          <w:bCs/>
        </w:rPr>
        <w:t xml:space="preserve">DİKKATLİ ÇÖZELİM… </w:t>
      </w:r>
      <w:r w:rsidRPr="002E1FCD">
        <w:rPr>
          <w:rFonts w:ascii="ALFABET98Normal" w:hAnsi="ALFABET98Normal"/>
          <w:b/>
          <w:bCs/>
        </w:rPr>
        <w:sym w:font="Wingdings" w:char="F04A"/>
      </w:r>
      <w:r>
        <w:rPr>
          <w:rFonts w:ascii="ALFABET98Normal" w:hAnsi="ALFABET98Normal"/>
          <w:b/>
          <w:bCs/>
        </w:rPr>
        <w:t xml:space="preserve"> </w:t>
      </w:r>
      <w:r w:rsidRPr="002E1FCD">
        <w:rPr>
          <w:rFonts w:ascii="ALFABET98Normal" w:hAnsi="ALFABET98Normal"/>
          <w:b/>
          <w:bCs/>
        </w:rPr>
        <w:sym w:font="Wingdings" w:char="F04A"/>
      </w:r>
      <w:r>
        <w:rPr>
          <w:rFonts w:ascii="ALFABET98Normal" w:hAnsi="ALFABET98Normal"/>
          <w:b/>
          <w:bCs/>
        </w:rPr>
        <w:t xml:space="preserve"> </w:t>
      </w:r>
      <w:r w:rsidRPr="002E1FCD">
        <w:rPr>
          <w:rFonts w:ascii="ALFABET98Normal" w:hAnsi="ALFABET98Normal"/>
          <w:b/>
          <w:bCs/>
        </w:rPr>
        <w:sym w:font="Wingdings" w:char="F04A"/>
      </w:r>
    </w:p>
    <w:p w:rsidR="001D68D0" w:rsidRDefault="001D68D0" w:rsidP="007956DC">
      <w:pPr>
        <w:pStyle w:val="NormalWeb"/>
        <w:rPr>
          <w:rFonts w:ascii="ALFABET98" w:hAnsi="ALFABET98"/>
        </w:rPr>
      </w:pPr>
    </w:p>
    <w:p w:rsidR="001D68D0" w:rsidRPr="007C5669" w:rsidRDefault="001D68D0" w:rsidP="007C5669">
      <w:pPr>
        <w:spacing w:after="0" w:line="240" w:lineRule="atLeast"/>
        <w:rPr>
          <w:sz w:val="24"/>
          <w:szCs w:val="24"/>
        </w:rPr>
      </w:pPr>
    </w:p>
    <w:p w:rsidR="001D68D0" w:rsidRDefault="001D68D0">
      <w:pPr>
        <w:spacing w:after="0" w:line="240" w:lineRule="auto"/>
        <w:rPr>
          <w:rFonts w:ascii="Comic Sans MS" w:hAnsi="Comic Sans MS" w:cs="Arial"/>
          <w:sz w:val="24"/>
          <w:szCs w:val="24"/>
        </w:rPr>
      </w:pPr>
    </w:p>
    <w:p w:rsidR="001D68D0" w:rsidRDefault="001D68D0">
      <w:pPr>
        <w:spacing w:after="0" w:line="240" w:lineRule="auto"/>
        <w:rPr>
          <w:rFonts w:ascii="Comic Sans MS" w:hAnsi="Comic Sans MS" w:cs="Arial"/>
          <w:sz w:val="24"/>
          <w:szCs w:val="24"/>
        </w:rPr>
      </w:pPr>
    </w:p>
    <w:p w:rsidR="001D68D0" w:rsidRPr="00B048E9" w:rsidRDefault="001D68D0">
      <w:pPr>
        <w:spacing w:after="0" w:line="240" w:lineRule="auto"/>
        <w:rPr>
          <w:rFonts w:ascii="Comic Sans MS" w:hAnsi="Comic Sans MS" w:cs="Arial"/>
          <w:sz w:val="24"/>
          <w:szCs w:val="24"/>
        </w:rPr>
      </w:pPr>
    </w:p>
    <w:sectPr w:rsidR="001D68D0" w:rsidRPr="00B048E9" w:rsidSect="00B048E9">
      <w:pgSz w:w="11906" w:h="16838"/>
      <w:pgMar w:top="426" w:right="282" w:bottom="720" w:left="426" w:header="708" w:footer="708" w:gutter="0"/>
      <w:cols w:num="2" w:space="27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68D0" w:rsidRDefault="001D68D0" w:rsidP="009E6F16">
      <w:pPr>
        <w:spacing w:after="0" w:line="240" w:lineRule="auto"/>
      </w:pPr>
      <w:r>
        <w:separator/>
      </w:r>
    </w:p>
  </w:endnote>
  <w:endnote w:type="continuationSeparator" w:id="0">
    <w:p w:rsidR="001D68D0" w:rsidRDefault="001D68D0" w:rsidP="009E6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LFABET98Normal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68D0" w:rsidRDefault="001D68D0" w:rsidP="009E6F16">
      <w:pPr>
        <w:spacing w:after="0" w:line="240" w:lineRule="auto"/>
      </w:pPr>
      <w:r>
        <w:separator/>
      </w:r>
    </w:p>
  </w:footnote>
  <w:footnote w:type="continuationSeparator" w:id="0">
    <w:p w:rsidR="001D68D0" w:rsidRDefault="001D68D0" w:rsidP="009E6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60F0"/>
    <w:multiLevelType w:val="hybridMultilevel"/>
    <w:tmpl w:val="6A2A41DE"/>
    <w:lvl w:ilvl="0" w:tplc="8118EDFC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0C3C0390"/>
    <w:multiLevelType w:val="hybridMultilevel"/>
    <w:tmpl w:val="E5BCF4C8"/>
    <w:lvl w:ilvl="0" w:tplc="ED7C345A">
      <w:start w:val="1"/>
      <w:numFmt w:val="upperLetter"/>
      <w:lvlText w:val="%1)"/>
      <w:lvlJc w:val="left"/>
      <w:pPr>
        <w:ind w:left="73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abstractNum w:abstractNumId="2">
    <w:nsid w:val="129C3026"/>
    <w:multiLevelType w:val="hybridMultilevel"/>
    <w:tmpl w:val="790AFFE4"/>
    <w:lvl w:ilvl="0" w:tplc="2390BB2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3E03EC4"/>
    <w:multiLevelType w:val="hybridMultilevel"/>
    <w:tmpl w:val="A27E2F66"/>
    <w:lvl w:ilvl="0" w:tplc="B2A4CD5A">
      <w:start w:val="1"/>
      <w:numFmt w:val="upperLetter"/>
      <w:lvlText w:val="%1)"/>
      <w:lvlJc w:val="left"/>
      <w:pPr>
        <w:ind w:left="107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4">
    <w:nsid w:val="1BBF1A36"/>
    <w:multiLevelType w:val="hybridMultilevel"/>
    <w:tmpl w:val="E6387BE0"/>
    <w:lvl w:ilvl="0" w:tplc="2F927CB0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5">
    <w:nsid w:val="2120758B"/>
    <w:multiLevelType w:val="hybridMultilevel"/>
    <w:tmpl w:val="A4E2ED7C"/>
    <w:lvl w:ilvl="0" w:tplc="61C6611A">
      <w:start w:val="1"/>
      <w:numFmt w:val="upperLetter"/>
      <w:lvlText w:val="%1)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29FE2507"/>
    <w:multiLevelType w:val="hybridMultilevel"/>
    <w:tmpl w:val="6C522254"/>
    <w:lvl w:ilvl="0" w:tplc="1BC0FCA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072F65"/>
    <w:multiLevelType w:val="hybridMultilevel"/>
    <w:tmpl w:val="B23048F2"/>
    <w:lvl w:ilvl="0" w:tplc="BA0AABE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07D45EC"/>
    <w:multiLevelType w:val="hybridMultilevel"/>
    <w:tmpl w:val="0D362EAA"/>
    <w:lvl w:ilvl="0" w:tplc="1AB2700C">
      <w:start w:val="1"/>
      <w:numFmt w:val="upperLetter"/>
      <w:lvlText w:val="%1)"/>
      <w:lvlJc w:val="left"/>
      <w:pPr>
        <w:ind w:left="1065" w:hanging="360"/>
      </w:pPr>
      <w:rPr>
        <w:rFonts w:ascii="Calibri" w:hAnsi="Calibri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9">
    <w:nsid w:val="42697C6E"/>
    <w:multiLevelType w:val="hybridMultilevel"/>
    <w:tmpl w:val="C1FEA6CC"/>
    <w:lvl w:ilvl="0" w:tplc="16B68DF6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>
    <w:nsid w:val="48953613"/>
    <w:multiLevelType w:val="hybridMultilevel"/>
    <w:tmpl w:val="C734AD42"/>
    <w:lvl w:ilvl="0" w:tplc="6296884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C7D1C69"/>
    <w:multiLevelType w:val="hybridMultilevel"/>
    <w:tmpl w:val="E710D066"/>
    <w:lvl w:ilvl="0" w:tplc="48CC165A">
      <w:start w:val="1"/>
      <w:numFmt w:val="upperLetter"/>
      <w:lvlText w:val="%1)"/>
      <w:lvlJc w:val="left"/>
      <w:pPr>
        <w:ind w:left="111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2">
    <w:nsid w:val="51E512CA"/>
    <w:multiLevelType w:val="hybridMultilevel"/>
    <w:tmpl w:val="4FE09C8A"/>
    <w:lvl w:ilvl="0" w:tplc="A4446962">
      <w:start w:val="1"/>
      <w:numFmt w:val="upperLetter"/>
      <w:lvlText w:val="%1)"/>
      <w:lvlJc w:val="left"/>
      <w:pPr>
        <w:ind w:left="928" w:hanging="360"/>
      </w:pPr>
      <w:rPr>
        <w:rFonts w:cs="Arial"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3">
    <w:nsid w:val="54AF77C3"/>
    <w:multiLevelType w:val="hybridMultilevel"/>
    <w:tmpl w:val="82DCBDBE"/>
    <w:lvl w:ilvl="0" w:tplc="525E61E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977790D"/>
    <w:multiLevelType w:val="hybridMultilevel"/>
    <w:tmpl w:val="ABA42DDA"/>
    <w:lvl w:ilvl="0" w:tplc="4F5AC48C">
      <w:start w:val="26"/>
      <w:numFmt w:val="bullet"/>
      <w:lvlText w:val="-"/>
      <w:lvlJc w:val="left"/>
      <w:pPr>
        <w:ind w:left="720" w:hanging="360"/>
      </w:pPr>
      <w:rPr>
        <w:rFonts w:ascii="ALFABET98" w:eastAsia="Times New Roman" w:hAnsi="ALFABET98" w:hint="default"/>
        <w:b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1BC438D"/>
    <w:multiLevelType w:val="hybridMultilevel"/>
    <w:tmpl w:val="51B4DC6E"/>
    <w:lvl w:ilvl="0" w:tplc="B56ED3E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62B20457"/>
    <w:multiLevelType w:val="hybridMultilevel"/>
    <w:tmpl w:val="BB88CFEC"/>
    <w:lvl w:ilvl="0" w:tplc="B23C194C">
      <w:start w:val="1"/>
      <w:numFmt w:val="upperLetter"/>
      <w:lvlText w:val="%1)"/>
      <w:lvlJc w:val="left"/>
      <w:pPr>
        <w:ind w:left="420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49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6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3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0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8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5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2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960" w:hanging="180"/>
      </w:pPr>
      <w:rPr>
        <w:rFonts w:cs="Times New Roman"/>
      </w:rPr>
    </w:lvl>
  </w:abstractNum>
  <w:abstractNum w:abstractNumId="17">
    <w:nsid w:val="64CE0FFB"/>
    <w:multiLevelType w:val="hybridMultilevel"/>
    <w:tmpl w:val="333624DC"/>
    <w:lvl w:ilvl="0" w:tplc="B6800146">
      <w:start w:val="1"/>
      <w:numFmt w:val="upp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8">
    <w:nsid w:val="6A4F20F4"/>
    <w:multiLevelType w:val="hybridMultilevel"/>
    <w:tmpl w:val="A6C20896"/>
    <w:lvl w:ilvl="0" w:tplc="342AA69E">
      <w:start w:val="1"/>
      <w:numFmt w:val="upperLetter"/>
      <w:lvlText w:val="%1)"/>
      <w:lvlJc w:val="left"/>
      <w:pPr>
        <w:ind w:left="786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>
    <w:nsid w:val="6D702B4D"/>
    <w:multiLevelType w:val="hybridMultilevel"/>
    <w:tmpl w:val="B212F096"/>
    <w:lvl w:ilvl="0" w:tplc="85C443BA">
      <w:start w:val="26"/>
      <w:numFmt w:val="bullet"/>
      <w:lvlText w:val="-"/>
      <w:lvlJc w:val="left"/>
      <w:pPr>
        <w:ind w:left="720" w:hanging="360"/>
      </w:pPr>
      <w:rPr>
        <w:rFonts w:ascii="ALFABET98" w:eastAsia="Times New Roman" w:hAnsi="ALFABET98" w:hint="default"/>
        <w:b/>
        <w:sz w:val="4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DD718B8"/>
    <w:multiLevelType w:val="hybridMultilevel"/>
    <w:tmpl w:val="439C41FA"/>
    <w:lvl w:ilvl="0" w:tplc="BD1EB438">
      <w:start w:val="405"/>
      <w:numFmt w:val="decimal"/>
      <w:lvlText w:val="%1"/>
      <w:lvlJc w:val="left"/>
      <w:pPr>
        <w:tabs>
          <w:tab w:val="num" w:pos="825"/>
        </w:tabs>
        <w:ind w:left="825" w:hanging="46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223000F"/>
    <w:multiLevelType w:val="hybridMultilevel"/>
    <w:tmpl w:val="A9A4835E"/>
    <w:lvl w:ilvl="0" w:tplc="76DA0A9E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74825DB0"/>
    <w:multiLevelType w:val="hybridMultilevel"/>
    <w:tmpl w:val="72000BCC"/>
    <w:lvl w:ilvl="0" w:tplc="5E1E1358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>
    <w:nsid w:val="75C71A65"/>
    <w:multiLevelType w:val="hybridMultilevel"/>
    <w:tmpl w:val="2750B294"/>
    <w:lvl w:ilvl="0" w:tplc="E68C1710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4">
    <w:nsid w:val="7D9938B6"/>
    <w:multiLevelType w:val="hybridMultilevel"/>
    <w:tmpl w:val="F9A241B8"/>
    <w:lvl w:ilvl="0" w:tplc="1E4815DC">
      <w:start w:val="1"/>
      <w:numFmt w:val="upperLetter"/>
      <w:lvlText w:val="%1)"/>
      <w:lvlJc w:val="left"/>
      <w:pPr>
        <w:ind w:left="9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num w:numId="1">
    <w:abstractNumId w:val="13"/>
  </w:num>
  <w:num w:numId="2">
    <w:abstractNumId w:val="7"/>
  </w:num>
  <w:num w:numId="3">
    <w:abstractNumId w:val="5"/>
  </w:num>
  <w:num w:numId="4">
    <w:abstractNumId w:val="8"/>
  </w:num>
  <w:num w:numId="5">
    <w:abstractNumId w:val="22"/>
  </w:num>
  <w:num w:numId="6">
    <w:abstractNumId w:val="21"/>
  </w:num>
  <w:num w:numId="7">
    <w:abstractNumId w:val="6"/>
  </w:num>
  <w:num w:numId="8">
    <w:abstractNumId w:val="1"/>
  </w:num>
  <w:num w:numId="9">
    <w:abstractNumId w:val="3"/>
  </w:num>
  <w:num w:numId="10">
    <w:abstractNumId w:val="23"/>
  </w:num>
  <w:num w:numId="11">
    <w:abstractNumId w:val="11"/>
  </w:num>
  <w:num w:numId="12">
    <w:abstractNumId w:val="12"/>
  </w:num>
  <w:num w:numId="13">
    <w:abstractNumId w:val="15"/>
  </w:num>
  <w:num w:numId="14">
    <w:abstractNumId w:val="10"/>
  </w:num>
  <w:num w:numId="15">
    <w:abstractNumId w:val="18"/>
  </w:num>
  <w:num w:numId="16">
    <w:abstractNumId w:val="24"/>
  </w:num>
  <w:num w:numId="17">
    <w:abstractNumId w:val="0"/>
  </w:num>
  <w:num w:numId="18">
    <w:abstractNumId w:val="17"/>
  </w:num>
  <w:num w:numId="19">
    <w:abstractNumId w:val="9"/>
  </w:num>
  <w:num w:numId="20">
    <w:abstractNumId w:val="4"/>
  </w:num>
  <w:num w:numId="21">
    <w:abstractNumId w:val="16"/>
  </w:num>
  <w:num w:numId="22">
    <w:abstractNumId w:val="20"/>
  </w:num>
  <w:num w:numId="23">
    <w:abstractNumId w:val="2"/>
  </w:num>
  <w:num w:numId="24">
    <w:abstractNumId w:val="19"/>
  </w:num>
  <w:num w:numId="25">
    <w:abstractNumId w:val="14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F528F"/>
    <w:rsid w:val="000019D8"/>
    <w:rsid w:val="0000521E"/>
    <w:rsid w:val="00006031"/>
    <w:rsid w:val="000112F2"/>
    <w:rsid w:val="00013AD5"/>
    <w:rsid w:val="0003053E"/>
    <w:rsid w:val="00032C13"/>
    <w:rsid w:val="0004225C"/>
    <w:rsid w:val="00044A62"/>
    <w:rsid w:val="00051D71"/>
    <w:rsid w:val="00052943"/>
    <w:rsid w:val="00054CE5"/>
    <w:rsid w:val="000568F0"/>
    <w:rsid w:val="00057C12"/>
    <w:rsid w:val="000701B0"/>
    <w:rsid w:val="00072025"/>
    <w:rsid w:val="00072554"/>
    <w:rsid w:val="00072AE2"/>
    <w:rsid w:val="00072CA8"/>
    <w:rsid w:val="00083C90"/>
    <w:rsid w:val="00083FAC"/>
    <w:rsid w:val="00084321"/>
    <w:rsid w:val="000849BD"/>
    <w:rsid w:val="00084C8D"/>
    <w:rsid w:val="000859D3"/>
    <w:rsid w:val="00090493"/>
    <w:rsid w:val="000924F8"/>
    <w:rsid w:val="000975DE"/>
    <w:rsid w:val="0009766E"/>
    <w:rsid w:val="000A0E9B"/>
    <w:rsid w:val="000A1DE8"/>
    <w:rsid w:val="000A28B4"/>
    <w:rsid w:val="000A2BF2"/>
    <w:rsid w:val="000A3B9C"/>
    <w:rsid w:val="000A72C6"/>
    <w:rsid w:val="000B2C38"/>
    <w:rsid w:val="000B3F25"/>
    <w:rsid w:val="000C0366"/>
    <w:rsid w:val="000C1C77"/>
    <w:rsid w:val="000C620D"/>
    <w:rsid w:val="000D13F2"/>
    <w:rsid w:val="000D3DA2"/>
    <w:rsid w:val="000D4536"/>
    <w:rsid w:val="000D5193"/>
    <w:rsid w:val="000E03C8"/>
    <w:rsid w:val="000E0FEE"/>
    <w:rsid w:val="000E1836"/>
    <w:rsid w:val="000E5D61"/>
    <w:rsid w:val="000F04DD"/>
    <w:rsid w:val="000F52E7"/>
    <w:rsid w:val="001003A5"/>
    <w:rsid w:val="001025C6"/>
    <w:rsid w:val="00105F17"/>
    <w:rsid w:val="00107DD7"/>
    <w:rsid w:val="00113EA4"/>
    <w:rsid w:val="001143B1"/>
    <w:rsid w:val="00114F95"/>
    <w:rsid w:val="0011538F"/>
    <w:rsid w:val="00127646"/>
    <w:rsid w:val="00132C17"/>
    <w:rsid w:val="00132DB8"/>
    <w:rsid w:val="00144722"/>
    <w:rsid w:val="00145160"/>
    <w:rsid w:val="0014662E"/>
    <w:rsid w:val="001469BB"/>
    <w:rsid w:val="00153C3D"/>
    <w:rsid w:val="001540D8"/>
    <w:rsid w:val="00165369"/>
    <w:rsid w:val="00166EF9"/>
    <w:rsid w:val="001728B9"/>
    <w:rsid w:val="001749F4"/>
    <w:rsid w:val="00174FC2"/>
    <w:rsid w:val="001815BD"/>
    <w:rsid w:val="00192BD0"/>
    <w:rsid w:val="00195E9C"/>
    <w:rsid w:val="001A3DD0"/>
    <w:rsid w:val="001A5BD4"/>
    <w:rsid w:val="001A5C21"/>
    <w:rsid w:val="001B1FAB"/>
    <w:rsid w:val="001B2885"/>
    <w:rsid w:val="001B38CE"/>
    <w:rsid w:val="001C34B7"/>
    <w:rsid w:val="001C3835"/>
    <w:rsid w:val="001C39C0"/>
    <w:rsid w:val="001C4212"/>
    <w:rsid w:val="001C67D5"/>
    <w:rsid w:val="001C7896"/>
    <w:rsid w:val="001D68D0"/>
    <w:rsid w:val="001D6D9E"/>
    <w:rsid w:val="001F5E1A"/>
    <w:rsid w:val="0020677B"/>
    <w:rsid w:val="00211F4E"/>
    <w:rsid w:val="002153C7"/>
    <w:rsid w:val="002202FD"/>
    <w:rsid w:val="00222322"/>
    <w:rsid w:val="002478AE"/>
    <w:rsid w:val="002546AA"/>
    <w:rsid w:val="002632FF"/>
    <w:rsid w:val="002644FC"/>
    <w:rsid w:val="002665B2"/>
    <w:rsid w:val="0027125C"/>
    <w:rsid w:val="0027507A"/>
    <w:rsid w:val="00276E17"/>
    <w:rsid w:val="00277261"/>
    <w:rsid w:val="002910E2"/>
    <w:rsid w:val="00291109"/>
    <w:rsid w:val="00291F06"/>
    <w:rsid w:val="00295828"/>
    <w:rsid w:val="00296656"/>
    <w:rsid w:val="00296849"/>
    <w:rsid w:val="00297F35"/>
    <w:rsid w:val="002A14D5"/>
    <w:rsid w:val="002A3AC9"/>
    <w:rsid w:val="002A6F0B"/>
    <w:rsid w:val="002B050A"/>
    <w:rsid w:val="002B2603"/>
    <w:rsid w:val="002B60A9"/>
    <w:rsid w:val="002B6AD2"/>
    <w:rsid w:val="002C05C7"/>
    <w:rsid w:val="002C3D3D"/>
    <w:rsid w:val="002D16FC"/>
    <w:rsid w:val="002D724B"/>
    <w:rsid w:val="002E0B6A"/>
    <w:rsid w:val="002E123D"/>
    <w:rsid w:val="002E1FCD"/>
    <w:rsid w:val="002E69E7"/>
    <w:rsid w:val="002F25F0"/>
    <w:rsid w:val="002F3D99"/>
    <w:rsid w:val="00303853"/>
    <w:rsid w:val="003047AE"/>
    <w:rsid w:val="00307D0A"/>
    <w:rsid w:val="00314354"/>
    <w:rsid w:val="003164E5"/>
    <w:rsid w:val="0031743B"/>
    <w:rsid w:val="00331468"/>
    <w:rsid w:val="00332B75"/>
    <w:rsid w:val="003355FC"/>
    <w:rsid w:val="00337DE2"/>
    <w:rsid w:val="003469F0"/>
    <w:rsid w:val="0034742F"/>
    <w:rsid w:val="00347B57"/>
    <w:rsid w:val="00350C0D"/>
    <w:rsid w:val="00351B0A"/>
    <w:rsid w:val="00352DB7"/>
    <w:rsid w:val="003550AC"/>
    <w:rsid w:val="00355879"/>
    <w:rsid w:val="003570CE"/>
    <w:rsid w:val="003614DC"/>
    <w:rsid w:val="00375183"/>
    <w:rsid w:val="00382D4C"/>
    <w:rsid w:val="0038505B"/>
    <w:rsid w:val="0038539E"/>
    <w:rsid w:val="003870A4"/>
    <w:rsid w:val="00387DD6"/>
    <w:rsid w:val="0039098F"/>
    <w:rsid w:val="00392955"/>
    <w:rsid w:val="003A1894"/>
    <w:rsid w:val="003A47EE"/>
    <w:rsid w:val="003B295E"/>
    <w:rsid w:val="003B48B4"/>
    <w:rsid w:val="003C5F4D"/>
    <w:rsid w:val="003D2635"/>
    <w:rsid w:val="003D76E7"/>
    <w:rsid w:val="003E2FF3"/>
    <w:rsid w:val="003E7E0F"/>
    <w:rsid w:val="003F0357"/>
    <w:rsid w:val="003F14B3"/>
    <w:rsid w:val="003F1996"/>
    <w:rsid w:val="003F208C"/>
    <w:rsid w:val="003F457F"/>
    <w:rsid w:val="003F4AFE"/>
    <w:rsid w:val="003F5549"/>
    <w:rsid w:val="003F5B75"/>
    <w:rsid w:val="00404CD7"/>
    <w:rsid w:val="00411F8A"/>
    <w:rsid w:val="00416026"/>
    <w:rsid w:val="00425F15"/>
    <w:rsid w:val="004416F9"/>
    <w:rsid w:val="004433AD"/>
    <w:rsid w:val="00444FC1"/>
    <w:rsid w:val="00446552"/>
    <w:rsid w:val="00446EE1"/>
    <w:rsid w:val="00446F3E"/>
    <w:rsid w:val="00456537"/>
    <w:rsid w:val="00472637"/>
    <w:rsid w:val="004732C1"/>
    <w:rsid w:val="00474CA8"/>
    <w:rsid w:val="0047560C"/>
    <w:rsid w:val="00475F16"/>
    <w:rsid w:val="0047743B"/>
    <w:rsid w:val="00480850"/>
    <w:rsid w:val="0048482B"/>
    <w:rsid w:val="00484866"/>
    <w:rsid w:val="00485A18"/>
    <w:rsid w:val="00494AAF"/>
    <w:rsid w:val="00495308"/>
    <w:rsid w:val="00496814"/>
    <w:rsid w:val="004A133E"/>
    <w:rsid w:val="004A15BF"/>
    <w:rsid w:val="004A29B4"/>
    <w:rsid w:val="004A37E8"/>
    <w:rsid w:val="004A78A2"/>
    <w:rsid w:val="004C11F8"/>
    <w:rsid w:val="004C1371"/>
    <w:rsid w:val="004C4652"/>
    <w:rsid w:val="004C4D3E"/>
    <w:rsid w:val="004C5D44"/>
    <w:rsid w:val="004D0C42"/>
    <w:rsid w:val="004D18FC"/>
    <w:rsid w:val="004D5AFF"/>
    <w:rsid w:val="004D5CE5"/>
    <w:rsid w:val="004E13A5"/>
    <w:rsid w:val="004E6C42"/>
    <w:rsid w:val="004F3592"/>
    <w:rsid w:val="004F5299"/>
    <w:rsid w:val="004F6AEE"/>
    <w:rsid w:val="005028ED"/>
    <w:rsid w:val="00504311"/>
    <w:rsid w:val="00504BE9"/>
    <w:rsid w:val="00505CCA"/>
    <w:rsid w:val="005070B0"/>
    <w:rsid w:val="00513647"/>
    <w:rsid w:val="00514680"/>
    <w:rsid w:val="005172EE"/>
    <w:rsid w:val="00521EFE"/>
    <w:rsid w:val="00522C95"/>
    <w:rsid w:val="005235CE"/>
    <w:rsid w:val="00523881"/>
    <w:rsid w:val="00525111"/>
    <w:rsid w:val="0053408A"/>
    <w:rsid w:val="00534F6F"/>
    <w:rsid w:val="005378DE"/>
    <w:rsid w:val="00543A39"/>
    <w:rsid w:val="005568B3"/>
    <w:rsid w:val="005604C8"/>
    <w:rsid w:val="005609A6"/>
    <w:rsid w:val="00564D62"/>
    <w:rsid w:val="005658D3"/>
    <w:rsid w:val="0056786D"/>
    <w:rsid w:val="00567B25"/>
    <w:rsid w:val="00574B07"/>
    <w:rsid w:val="00575FD7"/>
    <w:rsid w:val="00576972"/>
    <w:rsid w:val="0058271C"/>
    <w:rsid w:val="00582B65"/>
    <w:rsid w:val="00583CFD"/>
    <w:rsid w:val="00584726"/>
    <w:rsid w:val="00585372"/>
    <w:rsid w:val="0058559A"/>
    <w:rsid w:val="005902FE"/>
    <w:rsid w:val="00595EF4"/>
    <w:rsid w:val="005A3158"/>
    <w:rsid w:val="005A5DF0"/>
    <w:rsid w:val="005A7A37"/>
    <w:rsid w:val="005B7C5A"/>
    <w:rsid w:val="005C485C"/>
    <w:rsid w:val="005C713A"/>
    <w:rsid w:val="005D00DB"/>
    <w:rsid w:val="005D1120"/>
    <w:rsid w:val="005D1382"/>
    <w:rsid w:val="005E15A6"/>
    <w:rsid w:val="005F340D"/>
    <w:rsid w:val="005F4E85"/>
    <w:rsid w:val="00600938"/>
    <w:rsid w:val="00603226"/>
    <w:rsid w:val="00604877"/>
    <w:rsid w:val="00604F27"/>
    <w:rsid w:val="00610027"/>
    <w:rsid w:val="00612842"/>
    <w:rsid w:val="00613B7C"/>
    <w:rsid w:val="00613F90"/>
    <w:rsid w:val="00616490"/>
    <w:rsid w:val="00621D85"/>
    <w:rsid w:val="0062247D"/>
    <w:rsid w:val="00622951"/>
    <w:rsid w:val="00623C63"/>
    <w:rsid w:val="00624345"/>
    <w:rsid w:val="0064310B"/>
    <w:rsid w:val="00643C1F"/>
    <w:rsid w:val="00646622"/>
    <w:rsid w:val="006535F4"/>
    <w:rsid w:val="00654FFA"/>
    <w:rsid w:val="00670759"/>
    <w:rsid w:val="00671051"/>
    <w:rsid w:val="00674451"/>
    <w:rsid w:val="00674565"/>
    <w:rsid w:val="00681A5D"/>
    <w:rsid w:val="00683149"/>
    <w:rsid w:val="0068504D"/>
    <w:rsid w:val="00685A36"/>
    <w:rsid w:val="00686607"/>
    <w:rsid w:val="00693565"/>
    <w:rsid w:val="00695A6C"/>
    <w:rsid w:val="006A0BEA"/>
    <w:rsid w:val="006A434E"/>
    <w:rsid w:val="006A63FC"/>
    <w:rsid w:val="006A6BB5"/>
    <w:rsid w:val="006A7C6F"/>
    <w:rsid w:val="006B63C4"/>
    <w:rsid w:val="006B6A50"/>
    <w:rsid w:val="006C5B4C"/>
    <w:rsid w:val="006C775A"/>
    <w:rsid w:val="006D0543"/>
    <w:rsid w:val="006D0C2C"/>
    <w:rsid w:val="006D1812"/>
    <w:rsid w:val="006E062A"/>
    <w:rsid w:val="006E0D4E"/>
    <w:rsid w:val="006E1EB1"/>
    <w:rsid w:val="006E4F7D"/>
    <w:rsid w:val="006E563A"/>
    <w:rsid w:val="006E6EDB"/>
    <w:rsid w:val="006F2435"/>
    <w:rsid w:val="006F367B"/>
    <w:rsid w:val="006F3AFC"/>
    <w:rsid w:val="006F4CA8"/>
    <w:rsid w:val="00702F73"/>
    <w:rsid w:val="007037B9"/>
    <w:rsid w:val="0070527C"/>
    <w:rsid w:val="0071395E"/>
    <w:rsid w:val="00717694"/>
    <w:rsid w:val="007177AB"/>
    <w:rsid w:val="007217D9"/>
    <w:rsid w:val="00723C63"/>
    <w:rsid w:val="00730140"/>
    <w:rsid w:val="00732A3A"/>
    <w:rsid w:val="00732C83"/>
    <w:rsid w:val="0073360F"/>
    <w:rsid w:val="0073500C"/>
    <w:rsid w:val="0073591A"/>
    <w:rsid w:val="007463F6"/>
    <w:rsid w:val="007520AB"/>
    <w:rsid w:val="00755B0E"/>
    <w:rsid w:val="007564C6"/>
    <w:rsid w:val="007608AC"/>
    <w:rsid w:val="00763859"/>
    <w:rsid w:val="00764096"/>
    <w:rsid w:val="00764B82"/>
    <w:rsid w:val="00764F51"/>
    <w:rsid w:val="007659AC"/>
    <w:rsid w:val="00767D26"/>
    <w:rsid w:val="0077095C"/>
    <w:rsid w:val="0077266B"/>
    <w:rsid w:val="00775FE2"/>
    <w:rsid w:val="00780309"/>
    <w:rsid w:val="00783FEA"/>
    <w:rsid w:val="007852FB"/>
    <w:rsid w:val="0079224B"/>
    <w:rsid w:val="007934D3"/>
    <w:rsid w:val="007956DC"/>
    <w:rsid w:val="00796D8F"/>
    <w:rsid w:val="007A039B"/>
    <w:rsid w:val="007A7617"/>
    <w:rsid w:val="007B0221"/>
    <w:rsid w:val="007B6FE2"/>
    <w:rsid w:val="007C1157"/>
    <w:rsid w:val="007C5669"/>
    <w:rsid w:val="007C6BAE"/>
    <w:rsid w:val="007D17D6"/>
    <w:rsid w:val="007D666B"/>
    <w:rsid w:val="007E14A5"/>
    <w:rsid w:val="007E1C42"/>
    <w:rsid w:val="007E26B9"/>
    <w:rsid w:val="007E2DD5"/>
    <w:rsid w:val="007E3047"/>
    <w:rsid w:val="007E3DAD"/>
    <w:rsid w:val="007E54E8"/>
    <w:rsid w:val="007F292D"/>
    <w:rsid w:val="007F41FD"/>
    <w:rsid w:val="007F6FCC"/>
    <w:rsid w:val="00802601"/>
    <w:rsid w:val="00804DD8"/>
    <w:rsid w:val="008071A2"/>
    <w:rsid w:val="00807BAB"/>
    <w:rsid w:val="00807C02"/>
    <w:rsid w:val="00810A97"/>
    <w:rsid w:val="00811AF2"/>
    <w:rsid w:val="008140E9"/>
    <w:rsid w:val="00823162"/>
    <w:rsid w:val="00824B0A"/>
    <w:rsid w:val="00824DE2"/>
    <w:rsid w:val="008254E8"/>
    <w:rsid w:val="00825C5F"/>
    <w:rsid w:val="00835E19"/>
    <w:rsid w:val="00835E77"/>
    <w:rsid w:val="00836DA3"/>
    <w:rsid w:val="00837206"/>
    <w:rsid w:val="008375AD"/>
    <w:rsid w:val="00841D6F"/>
    <w:rsid w:val="00842A39"/>
    <w:rsid w:val="0084306F"/>
    <w:rsid w:val="008430ED"/>
    <w:rsid w:val="008500A3"/>
    <w:rsid w:val="008529A6"/>
    <w:rsid w:val="00864219"/>
    <w:rsid w:val="0086601B"/>
    <w:rsid w:val="00875E05"/>
    <w:rsid w:val="008767BE"/>
    <w:rsid w:val="008840FB"/>
    <w:rsid w:val="008879AB"/>
    <w:rsid w:val="00887C2B"/>
    <w:rsid w:val="00890190"/>
    <w:rsid w:val="00890909"/>
    <w:rsid w:val="0089176D"/>
    <w:rsid w:val="00891FDC"/>
    <w:rsid w:val="008943BF"/>
    <w:rsid w:val="0089571D"/>
    <w:rsid w:val="008A04B0"/>
    <w:rsid w:val="008A0EE2"/>
    <w:rsid w:val="008A779F"/>
    <w:rsid w:val="008A7B7C"/>
    <w:rsid w:val="008B05E6"/>
    <w:rsid w:val="008B2136"/>
    <w:rsid w:val="008B226D"/>
    <w:rsid w:val="008B2314"/>
    <w:rsid w:val="008B61F4"/>
    <w:rsid w:val="008C1F79"/>
    <w:rsid w:val="008C214A"/>
    <w:rsid w:val="008C3F4A"/>
    <w:rsid w:val="008C528F"/>
    <w:rsid w:val="008C76D8"/>
    <w:rsid w:val="008C7B49"/>
    <w:rsid w:val="008D15FE"/>
    <w:rsid w:val="008D6E79"/>
    <w:rsid w:val="008E0E2F"/>
    <w:rsid w:val="008E1F5B"/>
    <w:rsid w:val="008E2A13"/>
    <w:rsid w:val="008F1B26"/>
    <w:rsid w:val="008F332C"/>
    <w:rsid w:val="008F3F94"/>
    <w:rsid w:val="00902570"/>
    <w:rsid w:val="009035BD"/>
    <w:rsid w:val="00906024"/>
    <w:rsid w:val="0090710E"/>
    <w:rsid w:val="009133B5"/>
    <w:rsid w:val="00920129"/>
    <w:rsid w:val="0092030A"/>
    <w:rsid w:val="00922A73"/>
    <w:rsid w:val="00922CFD"/>
    <w:rsid w:val="00925012"/>
    <w:rsid w:val="009270D4"/>
    <w:rsid w:val="0093126A"/>
    <w:rsid w:val="00931689"/>
    <w:rsid w:val="00932E73"/>
    <w:rsid w:val="00933BB1"/>
    <w:rsid w:val="0093487F"/>
    <w:rsid w:val="00935BC1"/>
    <w:rsid w:val="00943A70"/>
    <w:rsid w:val="0095133D"/>
    <w:rsid w:val="00951486"/>
    <w:rsid w:val="00952674"/>
    <w:rsid w:val="009541AB"/>
    <w:rsid w:val="00954A61"/>
    <w:rsid w:val="00956A89"/>
    <w:rsid w:val="00961AD5"/>
    <w:rsid w:val="00965526"/>
    <w:rsid w:val="00971364"/>
    <w:rsid w:val="00971AA8"/>
    <w:rsid w:val="00972249"/>
    <w:rsid w:val="00973D5D"/>
    <w:rsid w:val="00973F3D"/>
    <w:rsid w:val="00975B97"/>
    <w:rsid w:val="00976F18"/>
    <w:rsid w:val="0097792A"/>
    <w:rsid w:val="00980FCF"/>
    <w:rsid w:val="00981E96"/>
    <w:rsid w:val="00982CDC"/>
    <w:rsid w:val="00984370"/>
    <w:rsid w:val="00986B30"/>
    <w:rsid w:val="00990BFE"/>
    <w:rsid w:val="00996A1D"/>
    <w:rsid w:val="00997355"/>
    <w:rsid w:val="009A0DEB"/>
    <w:rsid w:val="009A48BB"/>
    <w:rsid w:val="009A5165"/>
    <w:rsid w:val="009A72A1"/>
    <w:rsid w:val="009B4DFD"/>
    <w:rsid w:val="009B5293"/>
    <w:rsid w:val="009C0FB3"/>
    <w:rsid w:val="009C1089"/>
    <w:rsid w:val="009C4862"/>
    <w:rsid w:val="009C49AB"/>
    <w:rsid w:val="009C5500"/>
    <w:rsid w:val="009C5737"/>
    <w:rsid w:val="009C6D08"/>
    <w:rsid w:val="009D1426"/>
    <w:rsid w:val="009D2968"/>
    <w:rsid w:val="009D2CE7"/>
    <w:rsid w:val="009D5D75"/>
    <w:rsid w:val="009D63D4"/>
    <w:rsid w:val="009E3A33"/>
    <w:rsid w:val="009E5640"/>
    <w:rsid w:val="009E6F16"/>
    <w:rsid w:val="009E7774"/>
    <w:rsid w:val="009F4868"/>
    <w:rsid w:val="009F65A9"/>
    <w:rsid w:val="009F6EC2"/>
    <w:rsid w:val="00A01866"/>
    <w:rsid w:val="00A0284A"/>
    <w:rsid w:val="00A1775E"/>
    <w:rsid w:val="00A20E49"/>
    <w:rsid w:val="00A21FE2"/>
    <w:rsid w:val="00A2303B"/>
    <w:rsid w:val="00A32852"/>
    <w:rsid w:val="00A371A3"/>
    <w:rsid w:val="00A37577"/>
    <w:rsid w:val="00A43A74"/>
    <w:rsid w:val="00A43A96"/>
    <w:rsid w:val="00A4693D"/>
    <w:rsid w:val="00A51A15"/>
    <w:rsid w:val="00A57B47"/>
    <w:rsid w:val="00A610CB"/>
    <w:rsid w:val="00A63A7A"/>
    <w:rsid w:val="00A66FF0"/>
    <w:rsid w:val="00A77C40"/>
    <w:rsid w:val="00A77FE0"/>
    <w:rsid w:val="00A8228B"/>
    <w:rsid w:val="00A840DF"/>
    <w:rsid w:val="00A84511"/>
    <w:rsid w:val="00A85227"/>
    <w:rsid w:val="00AA1B98"/>
    <w:rsid w:val="00AA26B8"/>
    <w:rsid w:val="00AA37AE"/>
    <w:rsid w:val="00AA40F0"/>
    <w:rsid w:val="00AA43FB"/>
    <w:rsid w:val="00AB2CE0"/>
    <w:rsid w:val="00AB5EB2"/>
    <w:rsid w:val="00AB64B0"/>
    <w:rsid w:val="00AD2FAC"/>
    <w:rsid w:val="00AD7D5E"/>
    <w:rsid w:val="00AE6DBC"/>
    <w:rsid w:val="00AE7C9E"/>
    <w:rsid w:val="00AF6A2C"/>
    <w:rsid w:val="00B00C49"/>
    <w:rsid w:val="00B048E9"/>
    <w:rsid w:val="00B06A67"/>
    <w:rsid w:val="00B07866"/>
    <w:rsid w:val="00B07CD6"/>
    <w:rsid w:val="00B12DAE"/>
    <w:rsid w:val="00B15546"/>
    <w:rsid w:val="00B2051E"/>
    <w:rsid w:val="00B216A2"/>
    <w:rsid w:val="00B26734"/>
    <w:rsid w:val="00B26B6F"/>
    <w:rsid w:val="00B308DF"/>
    <w:rsid w:val="00B32B5F"/>
    <w:rsid w:val="00B33048"/>
    <w:rsid w:val="00B36BF3"/>
    <w:rsid w:val="00B413A4"/>
    <w:rsid w:val="00B41892"/>
    <w:rsid w:val="00B51466"/>
    <w:rsid w:val="00B51C93"/>
    <w:rsid w:val="00B57FDF"/>
    <w:rsid w:val="00B645BA"/>
    <w:rsid w:val="00B82AF3"/>
    <w:rsid w:val="00B94B28"/>
    <w:rsid w:val="00B96972"/>
    <w:rsid w:val="00B97B94"/>
    <w:rsid w:val="00BA19B1"/>
    <w:rsid w:val="00BA34E4"/>
    <w:rsid w:val="00BA7BDE"/>
    <w:rsid w:val="00BB02DA"/>
    <w:rsid w:val="00BB32DD"/>
    <w:rsid w:val="00BB4B88"/>
    <w:rsid w:val="00BB6C4B"/>
    <w:rsid w:val="00BC2711"/>
    <w:rsid w:val="00BC3A28"/>
    <w:rsid w:val="00BC4D85"/>
    <w:rsid w:val="00BD53BD"/>
    <w:rsid w:val="00BE1B5F"/>
    <w:rsid w:val="00BE6B95"/>
    <w:rsid w:val="00BF0B75"/>
    <w:rsid w:val="00BF1AFE"/>
    <w:rsid w:val="00BF46D1"/>
    <w:rsid w:val="00BF7348"/>
    <w:rsid w:val="00C0133A"/>
    <w:rsid w:val="00C03E81"/>
    <w:rsid w:val="00C11058"/>
    <w:rsid w:val="00C11748"/>
    <w:rsid w:val="00C208E3"/>
    <w:rsid w:val="00C3173C"/>
    <w:rsid w:val="00C3251D"/>
    <w:rsid w:val="00C34B1F"/>
    <w:rsid w:val="00C40559"/>
    <w:rsid w:val="00C40654"/>
    <w:rsid w:val="00C41204"/>
    <w:rsid w:val="00C44280"/>
    <w:rsid w:val="00C44814"/>
    <w:rsid w:val="00C534C7"/>
    <w:rsid w:val="00C55EBD"/>
    <w:rsid w:val="00C567D8"/>
    <w:rsid w:val="00C576C5"/>
    <w:rsid w:val="00C60B25"/>
    <w:rsid w:val="00C6352C"/>
    <w:rsid w:val="00C63A5D"/>
    <w:rsid w:val="00C6556D"/>
    <w:rsid w:val="00C72CC9"/>
    <w:rsid w:val="00C77B59"/>
    <w:rsid w:val="00C85F39"/>
    <w:rsid w:val="00C8628F"/>
    <w:rsid w:val="00C868B5"/>
    <w:rsid w:val="00C9106F"/>
    <w:rsid w:val="00C9430E"/>
    <w:rsid w:val="00C944A2"/>
    <w:rsid w:val="00C964D8"/>
    <w:rsid w:val="00CA25F2"/>
    <w:rsid w:val="00CA3897"/>
    <w:rsid w:val="00CA40B2"/>
    <w:rsid w:val="00CB2E01"/>
    <w:rsid w:val="00CB35E1"/>
    <w:rsid w:val="00CB49CE"/>
    <w:rsid w:val="00CB6A72"/>
    <w:rsid w:val="00CB765A"/>
    <w:rsid w:val="00CC761E"/>
    <w:rsid w:val="00CD06D6"/>
    <w:rsid w:val="00CD5BF2"/>
    <w:rsid w:val="00CD6343"/>
    <w:rsid w:val="00CE6A5B"/>
    <w:rsid w:val="00CE76AD"/>
    <w:rsid w:val="00CF4161"/>
    <w:rsid w:val="00D00FF1"/>
    <w:rsid w:val="00D027BD"/>
    <w:rsid w:val="00D04B33"/>
    <w:rsid w:val="00D103C6"/>
    <w:rsid w:val="00D11900"/>
    <w:rsid w:val="00D11D2B"/>
    <w:rsid w:val="00D128B0"/>
    <w:rsid w:val="00D21894"/>
    <w:rsid w:val="00D25A8C"/>
    <w:rsid w:val="00D31503"/>
    <w:rsid w:val="00D315A0"/>
    <w:rsid w:val="00D3312A"/>
    <w:rsid w:val="00D47593"/>
    <w:rsid w:val="00D5043F"/>
    <w:rsid w:val="00D5104E"/>
    <w:rsid w:val="00D55BAB"/>
    <w:rsid w:val="00D57EC6"/>
    <w:rsid w:val="00D66B81"/>
    <w:rsid w:val="00D670AB"/>
    <w:rsid w:val="00D720DE"/>
    <w:rsid w:val="00D725C1"/>
    <w:rsid w:val="00D74E34"/>
    <w:rsid w:val="00D7581A"/>
    <w:rsid w:val="00D77747"/>
    <w:rsid w:val="00D77CAE"/>
    <w:rsid w:val="00D80186"/>
    <w:rsid w:val="00D8333D"/>
    <w:rsid w:val="00D8549D"/>
    <w:rsid w:val="00D91886"/>
    <w:rsid w:val="00D96310"/>
    <w:rsid w:val="00D970EE"/>
    <w:rsid w:val="00DA0A51"/>
    <w:rsid w:val="00DA193F"/>
    <w:rsid w:val="00DA3E4C"/>
    <w:rsid w:val="00DA5132"/>
    <w:rsid w:val="00DA6BF3"/>
    <w:rsid w:val="00DB0FE8"/>
    <w:rsid w:val="00DB68BE"/>
    <w:rsid w:val="00DB7698"/>
    <w:rsid w:val="00DC1BC3"/>
    <w:rsid w:val="00DC3B0D"/>
    <w:rsid w:val="00DC5C21"/>
    <w:rsid w:val="00DD43D7"/>
    <w:rsid w:val="00DE0FC6"/>
    <w:rsid w:val="00DE2E5A"/>
    <w:rsid w:val="00DE36DF"/>
    <w:rsid w:val="00DE58A6"/>
    <w:rsid w:val="00DF1E4E"/>
    <w:rsid w:val="00DF53D3"/>
    <w:rsid w:val="00E01742"/>
    <w:rsid w:val="00E06B5A"/>
    <w:rsid w:val="00E110A4"/>
    <w:rsid w:val="00E11BB9"/>
    <w:rsid w:val="00E12AC0"/>
    <w:rsid w:val="00E12D7E"/>
    <w:rsid w:val="00E137F8"/>
    <w:rsid w:val="00E144A2"/>
    <w:rsid w:val="00E14E27"/>
    <w:rsid w:val="00E176A4"/>
    <w:rsid w:val="00E208DE"/>
    <w:rsid w:val="00E20BD9"/>
    <w:rsid w:val="00E22EB3"/>
    <w:rsid w:val="00E278E4"/>
    <w:rsid w:val="00E324DC"/>
    <w:rsid w:val="00E344C7"/>
    <w:rsid w:val="00E34EFB"/>
    <w:rsid w:val="00E376B8"/>
    <w:rsid w:val="00E37D5B"/>
    <w:rsid w:val="00E401DB"/>
    <w:rsid w:val="00E411C6"/>
    <w:rsid w:val="00E44E4E"/>
    <w:rsid w:val="00E473F9"/>
    <w:rsid w:val="00E47B3C"/>
    <w:rsid w:val="00E50219"/>
    <w:rsid w:val="00E575FD"/>
    <w:rsid w:val="00E57C4E"/>
    <w:rsid w:val="00E57CE3"/>
    <w:rsid w:val="00E60757"/>
    <w:rsid w:val="00E6208F"/>
    <w:rsid w:val="00E634C7"/>
    <w:rsid w:val="00E6544E"/>
    <w:rsid w:val="00E75B4E"/>
    <w:rsid w:val="00E75E7A"/>
    <w:rsid w:val="00E865FA"/>
    <w:rsid w:val="00E869CD"/>
    <w:rsid w:val="00E929C9"/>
    <w:rsid w:val="00E979FD"/>
    <w:rsid w:val="00EA11F1"/>
    <w:rsid w:val="00EA674B"/>
    <w:rsid w:val="00EA751B"/>
    <w:rsid w:val="00EB2391"/>
    <w:rsid w:val="00EB4049"/>
    <w:rsid w:val="00EB582E"/>
    <w:rsid w:val="00EC36B2"/>
    <w:rsid w:val="00EC55D1"/>
    <w:rsid w:val="00EC6632"/>
    <w:rsid w:val="00EE0452"/>
    <w:rsid w:val="00EE23F2"/>
    <w:rsid w:val="00EF2A13"/>
    <w:rsid w:val="00EF4494"/>
    <w:rsid w:val="00EF528F"/>
    <w:rsid w:val="00F00A5D"/>
    <w:rsid w:val="00F07FE0"/>
    <w:rsid w:val="00F1032F"/>
    <w:rsid w:val="00F161DF"/>
    <w:rsid w:val="00F16F69"/>
    <w:rsid w:val="00F24A89"/>
    <w:rsid w:val="00F259AC"/>
    <w:rsid w:val="00F2706D"/>
    <w:rsid w:val="00F27471"/>
    <w:rsid w:val="00F30E25"/>
    <w:rsid w:val="00F348A0"/>
    <w:rsid w:val="00F35E06"/>
    <w:rsid w:val="00F409E3"/>
    <w:rsid w:val="00F436BC"/>
    <w:rsid w:val="00F43F20"/>
    <w:rsid w:val="00F452F6"/>
    <w:rsid w:val="00F45E00"/>
    <w:rsid w:val="00F51175"/>
    <w:rsid w:val="00F51AC0"/>
    <w:rsid w:val="00F51D6A"/>
    <w:rsid w:val="00F56B9A"/>
    <w:rsid w:val="00F641B8"/>
    <w:rsid w:val="00F65876"/>
    <w:rsid w:val="00F675F8"/>
    <w:rsid w:val="00F73FB4"/>
    <w:rsid w:val="00F7493C"/>
    <w:rsid w:val="00F753B6"/>
    <w:rsid w:val="00F84D7C"/>
    <w:rsid w:val="00F85198"/>
    <w:rsid w:val="00F91490"/>
    <w:rsid w:val="00F93008"/>
    <w:rsid w:val="00F93240"/>
    <w:rsid w:val="00FA06D6"/>
    <w:rsid w:val="00FA07A5"/>
    <w:rsid w:val="00FA0E64"/>
    <w:rsid w:val="00FA2868"/>
    <w:rsid w:val="00FA2A59"/>
    <w:rsid w:val="00FA5ED5"/>
    <w:rsid w:val="00FA6961"/>
    <w:rsid w:val="00FB1862"/>
    <w:rsid w:val="00FB555C"/>
    <w:rsid w:val="00FB55B9"/>
    <w:rsid w:val="00FC2832"/>
    <w:rsid w:val="00FC2A23"/>
    <w:rsid w:val="00FC4EF7"/>
    <w:rsid w:val="00FC590C"/>
    <w:rsid w:val="00FD1034"/>
    <w:rsid w:val="00FD189D"/>
    <w:rsid w:val="00FD6F68"/>
    <w:rsid w:val="00FE5CBC"/>
    <w:rsid w:val="00FE6B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295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F528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EF52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F528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F24A8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E6F16"/>
    <w:rPr>
      <w:rFonts w:cs="Times New Roman"/>
      <w:lang w:eastAsia="en-US"/>
    </w:rPr>
  </w:style>
  <w:style w:type="paragraph" w:styleId="Footer">
    <w:name w:val="footer"/>
    <w:basedOn w:val="Normal"/>
    <w:link w:val="FooterChar"/>
    <w:uiPriority w:val="99"/>
    <w:rsid w:val="009E6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E6F16"/>
    <w:rPr>
      <w:rFonts w:cs="Times New Roman"/>
      <w:lang w:eastAsia="en-US"/>
    </w:rPr>
  </w:style>
  <w:style w:type="paragraph" w:customStyle="1" w:styleId="AralkYok1">
    <w:name w:val="Aralık Yok1"/>
    <w:link w:val="NoSpacingChar"/>
    <w:uiPriority w:val="99"/>
    <w:rsid w:val="005568B3"/>
    <w:rPr>
      <w:rFonts w:ascii="Century Gothic" w:eastAsia="Times New Roman" w:hAnsi="Century Gothic"/>
      <w:sz w:val="26"/>
      <w:lang w:eastAsia="en-US"/>
    </w:rPr>
  </w:style>
  <w:style w:type="character" w:customStyle="1" w:styleId="NoSpacingChar">
    <w:name w:val="No Spacing Char"/>
    <w:basedOn w:val="DefaultParagraphFont"/>
    <w:link w:val="AralkYok1"/>
    <w:uiPriority w:val="99"/>
    <w:locked/>
    <w:rsid w:val="005568B3"/>
    <w:rPr>
      <w:rFonts w:ascii="Century Gothic" w:hAnsi="Century Gothic" w:cs="Times New Roman"/>
      <w:sz w:val="22"/>
      <w:szCs w:val="22"/>
      <w:lang w:val="tr-TR" w:eastAsia="en-US" w:bidi="ar-SA"/>
    </w:rPr>
  </w:style>
  <w:style w:type="paragraph" w:styleId="NormalWeb">
    <w:name w:val="Normal (Web)"/>
    <w:basedOn w:val="Normal"/>
    <w:uiPriority w:val="99"/>
    <w:semiHidden/>
    <w:rsid w:val="007956D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">
    <w:name w:val="st"/>
    <w:basedOn w:val="DefaultParagraphFont"/>
    <w:uiPriority w:val="99"/>
    <w:rsid w:val="007956DC"/>
    <w:rPr>
      <w:rFonts w:cs="Times New Roman"/>
    </w:rPr>
  </w:style>
  <w:style w:type="character" w:styleId="Hyperlink">
    <w:name w:val="Hyperlink"/>
    <w:basedOn w:val="DefaultParagraphFont"/>
    <w:uiPriority w:val="99"/>
    <w:rsid w:val="00EC36B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932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3</Pages>
  <Words>635</Words>
  <Characters>3624</Characters>
  <Application>Microsoft Office Outlook</Application>
  <DocSecurity>0</DocSecurity>
  <Lines>0</Lines>
  <Paragraphs>0</Paragraphs>
  <ScaleCrop>false</ScaleCrop>
  <Manager>www.sorubak.com</Manager>
  <Company>Microsoft Windows XP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XP_Pro</dc:creator>
  <cp:keywords>www.sorubak.com</cp:keywords>
  <dc:description>www.sorubak.com</dc:description>
  <cp:lastModifiedBy>edanur</cp:lastModifiedBy>
  <cp:revision>9</cp:revision>
  <cp:lastPrinted>2012-10-21T10:42:00Z</cp:lastPrinted>
  <dcterms:created xsi:type="dcterms:W3CDTF">2013-11-18T11:32:00Z</dcterms:created>
  <dcterms:modified xsi:type="dcterms:W3CDTF">2013-12-09T19:34:00Z</dcterms:modified>
  <cp:category>www.sorubak.com</cp:category>
</cp:coreProperties>
</file>