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7D74C8" w:rsidRPr="00FD6F68" w:rsidTr="00D30ABD">
        <w:trPr>
          <w:trHeight w:val="732"/>
        </w:trPr>
        <w:tc>
          <w:tcPr>
            <w:tcW w:w="988" w:type="dxa"/>
          </w:tcPr>
          <w:p w:rsidR="007D74C8" w:rsidRPr="00FD6F68" w:rsidRDefault="007D74C8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7D74C8" w:rsidRPr="00FD6F68" w:rsidRDefault="007D74C8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7D74C8" w:rsidRPr="00DC1BC3" w:rsidRDefault="007D74C8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9.DEĞERLENDİRME    YEDİKULE İLKOKULU FATİH </w:t>
      </w:r>
    </w:p>
    <w:p w:rsidR="007D74C8" w:rsidRPr="00DC1BC3" w:rsidRDefault="007D74C8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hyperlink r:id="rId7" w:history="1">
        <w:r>
          <w:rPr>
            <w:rStyle w:val="Hyperlink"/>
          </w:rPr>
          <w:t>www.sorubak.com</w:t>
        </w:r>
      </w:hyperlink>
      <w:r>
        <w:rPr>
          <w:sz w:val="28"/>
          <w:szCs w:val="28"/>
        </w:rPr>
        <w:t xml:space="preserve">                                              </w:t>
      </w:r>
      <w:r w:rsidRPr="00CE6A5B">
        <w:rPr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  <w:u w:val="single"/>
        </w:rPr>
        <w:t xml:space="preserve">10 </w:t>
      </w:r>
      <w:r w:rsidRPr="008221B8">
        <w:rPr>
          <w:rFonts w:cs="Arial"/>
          <w:b/>
          <w:sz w:val="28"/>
          <w:szCs w:val="28"/>
          <w:u w:val="single"/>
        </w:rPr>
        <w:t xml:space="preserve"> Aralık 2013</w:t>
      </w:r>
      <w:r w:rsidRPr="00DC1BC3">
        <w:rPr>
          <w:sz w:val="28"/>
          <w:szCs w:val="28"/>
          <w:u w:val="single"/>
        </w:rPr>
        <w:t xml:space="preserve"> </w:t>
      </w:r>
    </w:p>
    <w:p w:rsidR="007D74C8" w:rsidRPr="00C164BE" w:rsidRDefault="007D74C8" w:rsidP="00C164BE">
      <w:pPr>
        <w:pStyle w:val="ListParagraph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Okulumuzda 925 öğrenci vardır.586 tanesi kız öğrenci ise kaç tanesi erkek öğrencidir</w:t>
      </w:r>
      <w:r w:rsidRPr="00C164BE">
        <w:rPr>
          <w:rFonts w:cs="Arial"/>
          <w:sz w:val="32"/>
          <w:szCs w:val="32"/>
        </w:rPr>
        <w:t>?</w:t>
      </w:r>
    </w:p>
    <w:p w:rsidR="007D74C8" w:rsidRPr="00803359" w:rsidRDefault="007D74C8" w:rsidP="007D0779">
      <w:pPr>
        <w:pStyle w:val="ListParagraph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319</w:t>
      </w:r>
      <w:r w:rsidRPr="00803359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</w:t>
      </w:r>
      <w:r w:rsidRPr="00803359">
        <w:rPr>
          <w:rFonts w:cs="Arial"/>
          <w:sz w:val="32"/>
          <w:szCs w:val="32"/>
        </w:rPr>
        <w:t xml:space="preserve">B) </w:t>
      </w:r>
      <w:r>
        <w:rPr>
          <w:rFonts w:cs="Arial"/>
          <w:sz w:val="32"/>
          <w:szCs w:val="32"/>
        </w:rPr>
        <w:t>329</w:t>
      </w:r>
      <w:r>
        <w:rPr>
          <w:rFonts w:cs="Arial"/>
          <w:sz w:val="32"/>
          <w:szCs w:val="32"/>
        </w:rPr>
        <w:tab/>
        <w:t xml:space="preserve">      C) 339</w:t>
      </w:r>
    </w:p>
    <w:p w:rsidR="007D74C8" w:rsidRDefault="007D74C8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2</w:t>
      </w:r>
      <w:r w:rsidRPr="000F52E7">
        <w:rPr>
          <w:rFonts w:cs="Arial"/>
          <w:b/>
          <w:sz w:val="32"/>
          <w:szCs w:val="32"/>
        </w:rPr>
        <w:t>-</w:t>
      </w:r>
      <w:r>
        <w:rPr>
          <w:rFonts w:cs="Arial"/>
          <w:b/>
          <w:sz w:val="32"/>
          <w:szCs w:val="32"/>
        </w:rPr>
        <w:t xml:space="preserve">)  </w:t>
      </w:r>
      <w:r w:rsidRPr="00A64867">
        <w:rPr>
          <w:rFonts w:cs="Arial"/>
          <w:sz w:val="32"/>
          <w:szCs w:val="32"/>
        </w:rPr>
        <w:t>Ahmet 1 m 56 cm, Ayşe 1</w:t>
      </w:r>
      <w:r>
        <w:rPr>
          <w:rFonts w:cs="Arial"/>
          <w:sz w:val="32"/>
          <w:szCs w:val="32"/>
        </w:rPr>
        <w:t xml:space="preserve"> </w:t>
      </w:r>
      <w:r w:rsidRPr="00A64867">
        <w:rPr>
          <w:rFonts w:cs="Arial"/>
          <w:sz w:val="32"/>
          <w:szCs w:val="32"/>
        </w:rPr>
        <w:t>m 40 cm boyundadır.Ahmet’in boyu,Ayşe’</w:t>
      </w:r>
      <w:r>
        <w:rPr>
          <w:rFonts w:cs="Arial"/>
          <w:sz w:val="32"/>
          <w:szCs w:val="32"/>
        </w:rPr>
        <w:t xml:space="preserve">nin boyundan kaç cm </w:t>
      </w:r>
      <w:r w:rsidRPr="00A64867">
        <w:rPr>
          <w:rFonts w:cs="Arial"/>
          <w:sz w:val="32"/>
          <w:szCs w:val="32"/>
        </w:rPr>
        <w:t xml:space="preserve"> uzundur?  </w:t>
      </w:r>
      <w:r w:rsidRPr="00A64867">
        <w:rPr>
          <w:rFonts w:cs="Arial"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</w:p>
    <w:p w:rsidR="007D74C8" w:rsidRDefault="007D74C8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</w:t>
      </w:r>
      <w:r w:rsidRPr="00165369">
        <w:rPr>
          <w:rFonts w:cs="Arial"/>
          <w:sz w:val="32"/>
          <w:szCs w:val="32"/>
        </w:rPr>
        <w:t xml:space="preserve">A) </w:t>
      </w:r>
      <w:r>
        <w:rPr>
          <w:rFonts w:cs="Arial"/>
          <w:sz w:val="32"/>
          <w:szCs w:val="32"/>
        </w:rPr>
        <w:t xml:space="preserve">  10 cm                   B) </w:t>
      </w:r>
      <w:r>
        <w:rPr>
          <w:noProof/>
          <w:lang w:eastAsia="tr-TR"/>
        </w:rPr>
        <w:pict>
          <v:shape id="Tek Köşesi Yuvarlatılmış Dikdörtgen 9" o:spid="_x0000_s1026" style="position:absolute;left:0;text-align:left;margin-left:108.75pt;margin-top:30.6pt;width:46.5pt;height:29.25pt;z-index:251630592;visibility:visible;mso-position-horizontal-relative:text;mso-position-vertical-relative:text;v-text-anchor:middle" coordsize="59055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" adj="-11796480,,5400" path="m,l528636,v34194,,61914,27720,61914,61914l59055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28636,0;590550,61914;590550,371475;0,371475;0,0" o:connectangles="0,0,0,0,0,0" textboxrect="0,0,59055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7D74C8" w:rsidRPr="00AA37AE" w:rsidRDefault="007D74C8" w:rsidP="00AA37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IX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Yuvarlatılmış Dikdörtgen 8" o:spid="_x0000_s1027" style="position:absolute;left:0;text-align:left;margin-left:26.25pt;margin-top:30.6pt;width:45pt;height:29.25pt;z-index:251629568;visibility:visible;mso-position-horizontal-relative:text;mso-position-vertical-relative:text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" adj="-11796480,,5400" path="m,l509586,v34194,,61914,27720,61914,61914l57150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09586,0;571500,61914;571500,371475;0,371475;0,0" o:connectangles="0,0,0,0,0,0" textboxrect="0,0,57150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7D74C8" w:rsidRPr="00624E58" w:rsidRDefault="007D74C8" w:rsidP="0064310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XVI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14 cm                  C) 16 cm</w:t>
      </w:r>
    </w:p>
    <w:p w:rsidR="007D74C8" w:rsidRDefault="007D74C8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Pr="000E0FEE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                </w:t>
      </w:r>
      <w:r w:rsidRPr="0021484D">
        <w:rPr>
          <w:rFonts w:cs="Arial"/>
          <w:b/>
          <w:sz w:val="40"/>
          <w:szCs w:val="40"/>
        </w:rPr>
        <w:t>-</w:t>
      </w:r>
      <w:r>
        <w:rPr>
          <w:rFonts w:cs="Arial"/>
          <w:sz w:val="32"/>
          <w:szCs w:val="32"/>
        </w:rPr>
        <w:t xml:space="preserve">                    çıkarma  işlemin sonucu aşağıdakilerden hangisidir ?</w:t>
      </w:r>
    </w:p>
    <w:p w:rsidR="007D74C8" w:rsidRDefault="007D74C8" w:rsidP="00723C63">
      <w:pPr>
        <w:pStyle w:val="ListParagraph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VII</w:t>
      </w:r>
      <w:r>
        <w:rPr>
          <w:rFonts w:cs="Arial"/>
          <w:sz w:val="32"/>
          <w:szCs w:val="32"/>
        </w:rPr>
        <w:tab/>
        <w:t xml:space="preserve">           </w:t>
      </w:r>
      <w:r w:rsidRPr="008B05E6"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 xml:space="preserve"> VIII            </w:t>
      </w:r>
      <w:r>
        <w:rPr>
          <w:rFonts w:cs="Arial"/>
          <w:sz w:val="32"/>
          <w:szCs w:val="32"/>
        </w:rPr>
        <w:tab/>
        <w:t>C)   VIIII</w:t>
      </w:r>
    </w:p>
    <w:p w:rsidR="007D74C8" w:rsidRDefault="007D74C8" w:rsidP="00127646">
      <w:pPr>
        <w:pStyle w:val="ListParagraph"/>
        <w:jc w:val="both"/>
        <w:rPr>
          <w:rFonts w:cs="Arial"/>
          <w:sz w:val="32"/>
          <w:szCs w:val="32"/>
        </w:rPr>
      </w:pPr>
    </w:p>
    <w:p w:rsidR="007D74C8" w:rsidRDefault="007D74C8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28" type="#_x0000_t122" style="position:absolute;left:0;text-align:left;margin-left:314.25pt;margin-top:-.05pt;width:59.25pt;height:40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337DE2" w:rsidRDefault="007D74C8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2" o:spid="_x0000_s1029" type="#_x0000_t122" style="position:absolute;left:0;text-align:left;margin-left:239.25pt;margin-top:-.05pt;width:63pt;height:40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337DE2" w:rsidRDefault="007D74C8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1" o:spid="_x0000_s1030" type="#_x0000_t122" style="position:absolute;left:0;text-align:left;margin-left:171.75pt;margin-top:-.05pt;width:60pt;height:40.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337DE2" w:rsidRDefault="007D74C8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0" o:spid="_x0000_s1031" type="#_x0000_t122" style="position:absolute;left:0;text-align:left;margin-left:99.75pt;margin-top:-.05pt;width:55.5pt;height:40.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337DE2" w:rsidRDefault="007D74C8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14" o:spid="_x0000_s1032" type="#_x0000_t122" style="position:absolute;left:0;text-align:left;margin-left:32.25pt;margin-top:-.05pt;width:57pt;height:40.5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337DE2" w:rsidRDefault="007D74C8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34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 xml:space="preserve">4-)   </w:t>
      </w:r>
      <w:r>
        <w:rPr>
          <w:rFonts w:cs="Arial"/>
          <w:sz w:val="32"/>
          <w:szCs w:val="32"/>
        </w:rPr>
        <w:t xml:space="preserve">                                                                                                ritmik saymada </w:t>
      </w:r>
    </w:p>
    <w:p w:rsidR="007D74C8" w:rsidRDefault="007D74C8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7D74C8" w:rsidRDefault="007D74C8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noktalı yere hangi sayı gelmelidir?  </w:t>
      </w:r>
    </w:p>
    <w:p w:rsidR="007D74C8" w:rsidRPr="00B41892" w:rsidRDefault="007D74C8" w:rsidP="00B41892">
      <w:pPr>
        <w:pStyle w:val="ListParagraph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68" o:spid="_x0000_s1033" type="#_x0000_t94" style="position:absolute;left:0;text-align:left;margin-left:32.25pt;margin-top:24.15pt;width:67.5pt;height:52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" adj="132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BB5476" w:rsidRDefault="007D74C8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69" o:spid="_x0000_s1034" type="#_x0000_t94" style="position:absolute;left:0;text-align:left;margin-left:120.75pt;margin-top:27.9pt;width:77pt;height:48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BB5476" w:rsidRDefault="007D74C8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0" o:spid="_x0000_s1035" type="#_x0000_t94" style="position:absolute;left:0;text-align:left;margin-left:231.75pt;margin-top:27.85pt;width:77pt;height:48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BB5476" w:rsidRDefault="007D74C8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1" o:spid="_x0000_s1036" type="#_x0000_t94" style="position:absolute;left:0;text-align:left;margin-left:339.75pt;margin-top:24.15pt;width:77pt;height:52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" adj="14236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BB5476" w:rsidRDefault="007D74C8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294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65              </w:t>
      </w:r>
      <w:r>
        <w:rPr>
          <w:rFonts w:cs="Arial"/>
          <w:sz w:val="32"/>
          <w:szCs w:val="32"/>
        </w:rPr>
        <w:tab/>
        <w:t>B) 66                    C) 67</w:t>
      </w:r>
    </w:p>
    <w:p w:rsidR="007D74C8" w:rsidRDefault="007D74C8" w:rsidP="000E0FEE">
      <w:pPr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5-)  </w:t>
      </w:r>
    </w:p>
    <w:p w:rsidR="007D74C8" w:rsidRDefault="007D74C8" w:rsidP="000E0FEE">
      <w:pPr>
        <w:jc w:val="both"/>
        <w:rPr>
          <w:rFonts w:cs="Arial"/>
          <w:sz w:val="32"/>
          <w:szCs w:val="32"/>
        </w:rPr>
      </w:pPr>
    </w:p>
    <w:p w:rsidR="007D74C8" w:rsidRDefault="007D74C8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sayıların kaç tanesi </w:t>
      </w:r>
      <w:r>
        <w:rPr>
          <w:rFonts w:cs="Arial"/>
          <w:b/>
          <w:sz w:val="32"/>
          <w:szCs w:val="32"/>
        </w:rPr>
        <w:t>300</w:t>
      </w:r>
      <w:r>
        <w:rPr>
          <w:rFonts w:cs="Arial"/>
          <w:sz w:val="32"/>
          <w:szCs w:val="32"/>
        </w:rPr>
        <w:t xml:space="preserve"> ’ e </w:t>
      </w:r>
      <w:r w:rsidRPr="00BB5476">
        <w:rPr>
          <w:rFonts w:cs="Arial"/>
          <w:sz w:val="32"/>
          <w:szCs w:val="32"/>
        </w:rPr>
        <w:t xml:space="preserve"> yuvarlanır?</w:t>
      </w:r>
    </w:p>
    <w:p w:rsidR="007D74C8" w:rsidRPr="00402017" w:rsidRDefault="007D74C8" w:rsidP="00D00F8A">
      <w:pPr>
        <w:pStyle w:val="ListParagraph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 w:rsidRPr="00402017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4          </w:t>
      </w:r>
      <w:r w:rsidRPr="00402017">
        <w:rPr>
          <w:rFonts w:cs="Arial"/>
          <w:sz w:val="32"/>
          <w:szCs w:val="32"/>
        </w:rPr>
        <w:t xml:space="preserve">              B)  </w:t>
      </w:r>
      <w:r>
        <w:rPr>
          <w:rFonts w:cs="Arial"/>
          <w:sz w:val="32"/>
          <w:szCs w:val="32"/>
        </w:rPr>
        <w:t xml:space="preserve">3                     </w:t>
      </w:r>
      <w:r w:rsidRPr="00402017">
        <w:rPr>
          <w:rFonts w:cs="Arial"/>
          <w:sz w:val="32"/>
          <w:szCs w:val="32"/>
        </w:rPr>
        <w:t xml:space="preserve">       C) </w:t>
      </w:r>
      <w:r w:rsidRPr="00402017">
        <w:rPr>
          <w:rFonts w:cs="Arial"/>
          <w:b/>
          <w:sz w:val="32"/>
          <w:szCs w:val="32"/>
        </w:rPr>
        <w:t xml:space="preserve"> </w:t>
      </w:r>
      <w:r w:rsidRPr="006D30B5">
        <w:rPr>
          <w:rFonts w:cs="Arial"/>
          <w:sz w:val="32"/>
          <w:szCs w:val="32"/>
        </w:rPr>
        <w:t xml:space="preserve">2 </w:t>
      </w:r>
      <w:r w:rsidRPr="00402017">
        <w:rPr>
          <w:rFonts w:cs="Arial"/>
          <w:b/>
          <w:sz w:val="32"/>
          <w:szCs w:val="32"/>
        </w:rPr>
        <w:t xml:space="preserve">      </w:t>
      </w:r>
    </w:p>
    <w:p w:rsidR="007D74C8" w:rsidRPr="00567B25" w:rsidRDefault="007D74C8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4" o:spid="_x0000_s1037" type="#_x0000_t21" style="position:absolute;left:0;text-align:left;margin-left:210pt;margin-top:75.25pt;width:1in;height:36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9E3A33" w:rsidRDefault="007D74C8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5" o:spid="_x0000_s1038" type="#_x0000_t21" style="position:absolute;left:0;text-align:left;margin-left:401.25pt;margin-top:76pt;width:1in;height:36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9E3A33" w:rsidRDefault="007D74C8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0" o:spid="_x0000_s1039" type="#_x0000_t21" style="position:absolute;left:0;text-align:left;margin-left:55.5pt;margin-top:76pt;width:1in;height:36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9E3A33" w:rsidRDefault="007D74C8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6</w:t>
      </w:r>
      <w:r w:rsidRPr="00567B25">
        <w:rPr>
          <w:rFonts w:cs="Arial"/>
          <w:b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</w:rPr>
        <w:t xml:space="preserve">Sadiye </w:t>
      </w:r>
      <w:r>
        <w:rPr>
          <w:rFonts w:cs="Arial"/>
          <w:sz w:val="32"/>
          <w:szCs w:val="32"/>
        </w:rPr>
        <w:t>, 174 ile  498 ‘ i  önce en yakın onluğa yuvarlayıp topluyor ve toplamı tahmin ediyor.Daha sonra 174 ile 498 ‘i  toplayıp gerçek sonuca ulaşıyor.Sadiye’nin bulduğu gerçek sonuçla tahmini arasındaki fark kaçtır ?</w:t>
      </w:r>
      <w:r w:rsidRPr="00567B25">
        <w:rPr>
          <w:rFonts w:cs="Arial"/>
          <w:sz w:val="32"/>
          <w:szCs w:val="32"/>
        </w:rPr>
        <w:tab/>
      </w:r>
    </w:p>
    <w:p w:rsidR="007D74C8" w:rsidRDefault="007D74C8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B)                                          C) </w:t>
      </w:r>
    </w:p>
    <w:p w:rsidR="007D74C8" w:rsidRDefault="007D74C8" w:rsidP="00B41892">
      <w:pPr>
        <w:jc w:val="both"/>
        <w:rPr>
          <w:rFonts w:cs="Arial"/>
          <w:sz w:val="32"/>
          <w:szCs w:val="32"/>
        </w:rPr>
      </w:pPr>
    </w:p>
    <w:p w:rsidR="007D74C8" w:rsidRDefault="007D74C8" w:rsidP="00B41892">
      <w:pPr>
        <w:jc w:val="both"/>
        <w:rPr>
          <w:rFonts w:cs="Arial"/>
          <w:sz w:val="32"/>
          <w:szCs w:val="32"/>
        </w:rPr>
      </w:pPr>
    </w:p>
    <w:p w:rsidR="007D74C8" w:rsidRDefault="007D74C8" w:rsidP="00B41892">
      <w:pPr>
        <w:jc w:val="both"/>
        <w:rPr>
          <w:rFonts w:cs="Arial"/>
          <w:sz w:val="32"/>
          <w:szCs w:val="32"/>
        </w:rPr>
      </w:pPr>
    </w:p>
    <w:p w:rsidR="007D74C8" w:rsidRDefault="007D74C8" w:rsidP="00B4189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0" o:spid="_x0000_s1040" type="#_x0000_t15" style="position:absolute;left:0;text-align:left;margin-left:322.5pt;margin-top:24.15pt;width:66pt;height:29.1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" adj="16830" strokecolor="#c0504d" strokeweight="2pt">
            <v:textbox>
              <w:txbxContent>
                <w:p w:rsidR="007D74C8" w:rsidRPr="00F93008" w:rsidRDefault="007D74C8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9" o:spid="_x0000_s1041" type="#_x0000_t15" style="position:absolute;left:0;text-align:left;margin-left:267pt;margin-top:24.15pt;width:49.5pt;height:29.2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" adj="15218" strokecolor="#c0504d" strokeweight="2pt">
            <v:textbox>
              <w:txbxContent>
                <w:p w:rsidR="007D74C8" w:rsidRPr="00F93008" w:rsidRDefault="007D74C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8" o:spid="_x0000_s1042" type="#_x0000_t15" style="position:absolute;left:0;text-align:left;margin-left:207.75pt;margin-top:24.15pt;width:55.5pt;height:29.1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" adj="15928" strokecolor="#c0504d" strokeweight="2pt">
            <v:textbox>
              <w:txbxContent>
                <w:p w:rsidR="007D74C8" w:rsidRPr="00F93008" w:rsidRDefault="007D74C8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7" o:spid="_x0000_s1043" type="#_x0000_t15" style="position:absolute;left:0;text-align:left;margin-left:145.5pt;margin-top:24.15pt;width:57.75pt;height:29.2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" adj="16130" strokecolor="#c0504d" strokeweight="2pt">
            <v:textbox>
              <w:txbxContent>
                <w:p w:rsidR="007D74C8" w:rsidRPr="00F93008" w:rsidRDefault="007D74C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6" o:spid="_x0000_s1044" type="#_x0000_t15" style="position:absolute;left:0;text-align:left;margin-left:88.5pt;margin-top:24.15pt;width:53.25pt;height:29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" adj="15668" strokecolor="#c0504d" strokeweight="2pt">
            <v:textbox>
              <w:txbxContent>
                <w:p w:rsidR="007D74C8" w:rsidRPr="00F93008" w:rsidRDefault="007D74C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5" o:spid="_x0000_s1045" type="#_x0000_t15" style="position:absolute;left:0;text-align:left;margin-left:29.25pt;margin-top:24.15pt;width:55.5pt;height:29.2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" adj="15908" strokecolor="#c0504d" strokeweight="2pt">
            <v:textbox>
              <w:txbxContent>
                <w:p w:rsidR="007D74C8" w:rsidRPr="00F93008" w:rsidRDefault="007D74C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57</w:t>
                  </w:r>
                </w:p>
              </w:txbxContent>
            </v:textbox>
          </v:shape>
        </w:pict>
      </w:r>
    </w:p>
    <w:p w:rsidR="007D74C8" w:rsidRDefault="007D74C8" w:rsidP="00F5117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7-</w:t>
      </w:r>
      <w:r>
        <w:rPr>
          <w:rFonts w:cs="Arial"/>
          <w:sz w:val="32"/>
          <w:szCs w:val="32"/>
        </w:rPr>
        <w:t>)                                                                                                      ritmik saymada noktalı yere hangi sayı gelmelidir ?</w:t>
      </w:r>
    </w:p>
    <w:p w:rsidR="007D74C8" w:rsidRDefault="007D74C8" w:rsidP="00723C63">
      <w:pPr>
        <w:pStyle w:val="ListParagraph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80                     C) 81</w:t>
      </w:r>
    </w:p>
    <w:p w:rsidR="007D74C8" w:rsidRDefault="007D74C8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4" o:spid="_x0000_s1046" type="#_x0000_t58" style="position:absolute;left:0;text-align:left;margin-left:174pt;margin-top:23.55pt;width:82.5pt;height:63.7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132DB8" w:rsidRDefault="007D74C8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5" o:spid="_x0000_s1047" type="#_x0000_t58" style="position:absolute;left:0;text-align:left;margin-left:50.95pt;margin-top:23.55pt;width:86.25pt;height:63.7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132DB8" w:rsidRDefault="007D74C8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31" o:spid="_x0000_s1048" type="#_x0000_t58" style="position:absolute;left:0;text-align:left;margin-left:295.5pt;margin-top:23.55pt;width:73.5pt;height:63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132DB8" w:rsidRDefault="007D74C8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298</w:t>
                  </w:r>
                </w:p>
              </w:txbxContent>
            </v:textbox>
          </v:shape>
        </w:pict>
      </w:r>
      <w:r w:rsidRPr="00567B25">
        <w:rPr>
          <w:rFonts w:cs="Arial"/>
          <w:b/>
          <w:sz w:val="32"/>
          <w:szCs w:val="32"/>
        </w:rPr>
        <w:t xml:space="preserve">   </w:t>
      </w: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>) Bir çıkarma işleminde çıkan 230, fark 78 ise eksilen sayı kaçtır</w:t>
      </w:r>
      <w:r w:rsidRPr="005C4BB5">
        <w:rPr>
          <w:rFonts w:cs="Arial"/>
          <w:sz w:val="28"/>
          <w:szCs w:val="28"/>
        </w:rPr>
        <w:t>?</w:t>
      </w:r>
    </w:p>
    <w:p w:rsidR="007D74C8" w:rsidRDefault="007D74C8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B)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   C) </w:t>
      </w:r>
      <w:r w:rsidRPr="006D0C2C">
        <w:rPr>
          <w:rFonts w:cs="Arial"/>
          <w:sz w:val="32"/>
          <w:szCs w:val="32"/>
        </w:rPr>
        <w:t xml:space="preserve">         </w:t>
      </w:r>
      <w:bookmarkStart w:id="0" w:name="_GoBack"/>
      <w:bookmarkEnd w:id="0"/>
    </w:p>
    <w:p w:rsidR="007D74C8" w:rsidRPr="006D0C2C" w:rsidRDefault="007D74C8" w:rsidP="00F51D6A">
      <w:pPr>
        <w:ind w:left="720"/>
        <w:jc w:val="both"/>
        <w:rPr>
          <w:rFonts w:cs="Arial"/>
          <w:sz w:val="32"/>
          <w:szCs w:val="32"/>
        </w:rPr>
      </w:pPr>
    </w:p>
    <w:p w:rsidR="007D74C8" w:rsidRDefault="007D74C8" w:rsidP="000E0FEE">
      <w:pPr>
        <w:tabs>
          <w:tab w:val="left" w:pos="900"/>
        </w:tabs>
        <w:spacing w:after="0" w:line="240" w:lineRule="auto"/>
        <w:jc w:val="both"/>
        <w:rPr>
          <w:rFonts w:cs="Arial"/>
          <w:b/>
          <w:sz w:val="32"/>
          <w:szCs w:val="32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" o:spid="_x0000_s1049" type="#_x0000_t65" style="position:absolute;left:0;text-align:left;margin-left:92.25pt;margin-top:13.9pt;width:53.25pt;height:33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" adj="18000" fillcolor="#a7bfde" strokecolor="#4579b8">
            <v:fill color2="#e4ecf5" rotate="t" angle="180" colors="0 #a3c4ff;22938f #bfd5ff;1 #e5eeff" focus="100%" type="gradient"/>
            <v:textbox>
              <w:txbxContent>
                <w:p w:rsidR="007D74C8" w:rsidRPr="00D174AF" w:rsidRDefault="007D74C8" w:rsidP="00D174AF">
                  <w:pPr>
                    <w:jc w:val="center"/>
                    <w:rPr>
                      <w:sz w:val="32"/>
                      <w:szCs w:val="32"/>
                    </w:rPr>
                  </w:pPr>
                  <w:r w:rsidRPr="00D174AF">
                    <w:rPr>
                      <w:sz w:val="32"/>
                      <w:szCs w:val="32"/>
                    </w:rPr>
                    <w:t>…</w:t>
                  </w:r>
                  <w:r>
                    <w:rPr>
                      <w:sz w:val="32"/>
                      <w:szCs w:val="32"/>
                    </w:rPr>
                    <w:t>..</w:t>
                  </w:r>
                </w:p>
              </w:txbxContent>
            </v:textbox>
          </v:shape>
        </w:pict>
      </w:r>
    </w:p>
    <w:p w:rsidR="007D74C8" w:rsidRPr="001B0890" w:rsidRDefault="007D74C8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Pr="00A37577"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807    -                    =    568     </w:t>
      </w:r>
      <w:r w:rsidRPr="001B0890">
        <w:rPr>
          <w:sz w:val="32"/>
          <w:szCs w:val="32"/>
        </w:rPr>
        <w:t xml:space="preserve">çıkarma işleminde verilmeyen çıkan </w:t>
      </w:r>
    </w:p>
    <w:p w:rsidR="007D74C8" w:rsidRPr="001B0890" w:rsidRDefault="007D74C8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</w:p>
    <w:p w:rsidR="007D74C8" w:rsidRDefault="007D74C8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1B0890">
        <w:rPr>
          <w:sz w:val="32"/>
          <w:szCs w:val="32"/>
        </w:rPr>
        <w:t>aşağıdakilerden hangisidir?</w:t>
      </w:r>
    </w:p>
    <w:p w:rsidR="007D74C8" w:rsidRPr="00D174AF" w:rsidRDefault="007D74C8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0" type="#_x0000_t4" style="position:absolute;left:0;text-align:left;margin-left:344.25pt;margin-top:18.4pt;width:85.5pt;height:48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D74C8" w:rsidRPr="009C0FB3" w:rsidRDefault="007D74C8" w:rsidP="00980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219</w:t>
                  </w:r>
                </w:p>
              </w:txbxContent>
            </v:textbox>
          </v:shape>
        </w:pict>
      </w:r>
    </w:p>
    <w:p w:rsidR="007D74C8" w:rsidRDefault="007D74C8" w:rsidP="00723C63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Elmas 59" o:spid="_x0000_s1051" type="#_x0000_t4" style="position:absolute;left:0;text-align:left;margin-left:194.2pt;margin-top:4.15pt;width:89.25pt;height:4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D74C8" w:rsidRPr="009C0FB3" w:rsidRDefault="007D74C8" w:rsidP="00980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9" o:spid="_x0000_s1052" type="#_x0000_t4" style="position:absolute;left:0;text-align:left;margin-left:36.75pt;margin-top:4.15pt;width:91.5pt;height:4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D74C8" w:rsidRPr="009C0FB3" w:rsidRDefault="007D74C8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239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t xml:space="preserve">                                     B)      </w:t>
      </w:r>
      <w:r>
        <w:rPr>
          <w:noProof/>
          <w:sz w:val="32"/>
          <w:szCs w:val="32"/>
          <w:lang w:eastAsia="tr-TR"/>
        </w:rPr>
        <w:tab/>
        <w:t xml:space="preserve">  </w:t>
      </w:r>
      <w:r>
        <w:rPr>
          <w:noProof/>
          <w:sz w:val="32"/>
          <w:szCs w:val="32"/>
          <w:lang w:eastAsia="tr-TR"/>
        </w:rPr>
        <w:tab/>
        <w:t xml:space="preserve">                   C) </w:t>
      </w:r>
    </w:p>
    <w:p w:rsidR="007D74C8" w:rsidRDefault="007D74C8" w:rsidP="007B0B37">
      <w:pPr>
        <w:pStyle w:val="ListParagraph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7D74C8" w:rsidRDefault="007D74C8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7D74C8" w:rsidRDefault="007D74C8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>)   Çiftlikteki koyunlar ile kuzuların toplamı 567’dir.Çiftlikte 245 kuzu olduğuna göre,koyunların sayısı kuzuların sayısından kaç fazladır?</w:t>
      </w:r>
    </w:p>
    <w:p w:rsidR="007D74C8" w:rsidRPr="006F2435" w:rsidRDefault="007D74C8" w:rsidP="001D3F9E">
      <w:pPr>
        <w:pStyle w:val="ListParagraph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77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87</w:t>
      </w:r>
      <w:r>
        <w:rPr>
          <w:rFonts w:cs="Arial"/>
          <w:sz w:val="32"/>
          <w:szCs w:val="32"/>
        </w:rPr>
        <w:tab/>
        <w:t xml:space="preserve">      C) 97</w:t>
      </w:r>
    </w:p>
    <w:p w:rsidR="007D74C8" w:rsidRDefault="007D74C8" w:rsidP="00764096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oundrect id="Yuvarlatılmış Dikdörtgen 23" o:spid="_x0000_s1053" style="position:absolute;left:0;text-align:left;margin-left:38.95pt;margin-top:2.05pt;width:62.25pt;height:27pt;z-index: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" strokeweight="2pt">
            <v:textbox>
              <w:txbxContent>
                <w:p w:rsidR="007D74C8" w:rsidRPr="00495308" w:rsidRDefault="007D74C8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left:0;text-align:left;margin-left:279.75pt;margin-top:2.05pt;width:64.5pt;height:27pt;z-index: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" strokeweight="2pt">
            <v:textbox>
              <w:txbxContent>
                <w:p w:rsidR="007D74C8" w:rsidRPr="00495308" w:rsidRDefault="007D74C8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left:0;text-align:left;margin-left:198.75pt;margin-top:2.05pt;width:57.75pt;height:27pt;z-index: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" strokeweight="2pt">
            <v:textbox>
              <w:txbxContent>
                <w:p w:rsidR="007D74C8" w:rsidRPr="00495308" w:rsidRDefault="007D74C8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279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left:0;text-align:left;margin-left:116.25pt;margin-top:2.05pt;width:66pt;height:27pt;z-index: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" strokeweight="2pt">
            <v:textbox>
              <w:txbxContent>
                <w:p w:rsidR="007D74C8" w:rsidRPr="00495308" w:rsidRDefault="007D74C8" w:rsidP="001C378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258</w:t>
                  </w:r>
                </w:p>
              </w:txbxContent>
            </v:textbox>
          </v:roundrect>
        </w:pict>
      </w:r>
      <w:r>
        <w:rPr>
          <w:rFonts w:cs="Arial"/>
          <w:b/>
          <w:sz w:val="32"/>
          <w:szCs w:val="32"/>
        </w:rPr>
        <w:t>11</w:t>
      </w:r>
      <w:r>
        <w:rPr>
          <w:rFonts w:cs="Arial"/>
          <w:sz w:val="32"/>
          <w:szCs w:val="32"/>
        </w:rPr>
        <w:t xml:space="preserve">-)                                                                                         </w:t>
      </w:r>
    </w:p>
    <w:p w:rsidR="007D74C8" w:rsidRDefault="007D74C8" w:rsidP="0076409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Yukarıdaki sayıların </w:t>
      </w:r>
      <w:r w:rsidRPr="00F16F69">
        <w:rPr>
          <w:rFonts w:cs="Arial"/>
          <w:b/>
          <w:sz w:val="32"/>
          <w:szCs w:val="32"/>
          <w:u w:val="single"/>
        </w:rPr>
        <w:t>büyükten küçüğe</w:t>
      </w:r>
      <w:r>
        <w:rPr>
          <w:rFonts w:cs="Arial"/>
          <w:sz w:val="32"/>
          <w:szCs w:val="32"/>
        </w:rPr>
        <w:t xml:space="preserve"> sıralaması hangi seçenekte verilmiştir?</w:t>
      </w:r>
    </w:p>
    <w:p w:rsidR="007D74C8" w:rsidRPr="00D04B33" w:rsidRDefault="007D74C8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297 &gt; 258 &gt; 279 &gt; 249             </w:t>
      </w:r>
      <w:r>
        <w:rPr>
          <w:rFonts w:cs="Arial"/>
          <w:sz w:val="32"/>
          <w:szCs w:val="32"/>
        </w:rPr>
        <w:tab/>
        <w:t>C) 297 &gt; 279 &gt; 249 &gt; 258</w:t>
      </w:r>
    </w:p>
    <w:p w:rsidR="007D74C8" w:rsidRPr="00D04B33" w:rsidRDefault="007D74C8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57" type="#_x0000_t98" style="position:absolute;left:0;text-align:left;margin-left:344.25pt;margin-top:20.75pt;width:56.25pt;height:45.3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8" o:spid="_x0000_s1058" type="#_x0000_t98" style="position:absolute;left:0;text-align:left;margin-left:411.75pt;margin-top:16.25pt;width:55.5pt;height:46.1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 w:rsidRPr="00D315A0">
                    <w:rPr>
                      <w:sz w:val="32"/>
                      <w:szCs w:val="32"/>
                    </w:rPr>
                    <w:t>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2" o:spid="_x0000_s1059" type="#_x0000_t98" style="position:absolute;left:0;text-align:left;margin-left:29.25pt;margin-top:22.25pt;width:47.25pt;height:44.2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" fillcolor="gray">
            <v:fill color2="#d9d9d9" rotate="t" angle="180" colors="0 #bcbcbc;22938f #d0d0d0;1 #ededed" focus="100%" type="gradient"/>
            <v:shadow on="t" color="black" opacity="26214f" origin=",-.5" offset="0,3pt"/>
            <v:textbox>
              <w:txbxContent>
                <w:p w:rsidR="007D74C8" w:rsidRPr="0089176D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3" o:spid="_x0000_s1060" type="#_x0000_t98" style="position:absolute;left:0;text-align:left;margin-left:84.75pt;margin-top:23pt;width:52.5pt;height:43.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6" o:spid="_x0000_s1061" type="#_x0000_t98" style="position:absolute;left:0;text-align:left;margin-left:273.75pt;margin-top:20.8pt;width:56.25pt;height:45.3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5" o:spid="_x0000_s1062" type="#_x0000_t98" style="position:absolute;left:0;text-align:left;margin-left:207.75pt;margin-top:21.5pt;width:55.5pt;height:45.3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4" o:spid="_x0000_s1063" type="#_x0000_t98" style="position:absolute;left:0;text-align:left;margin-left:145.5pt;margin-top:23pt;width:53.25pt;height:43.8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D315A0" w:rsidRDefault="007D74C8" w:rsidP="000A526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41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>297 &gt; 279 &gt; 258 &gt; 249</w:t>
      </w:r>
    </w:p>
    <w:p w:rsidR="007D74C8" w:rsidRDefault="007D74C8" w:rsidP="0089176D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 w:rsidRPr="00DA193F">
        <w:rPr>
          <w:rFonts w:cs="Arial"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  </w:t>
      </w:r>
      <w:r w:rsidRPr="007B0221"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</w:p>
    <w:p w:rsidR="007D74C8" w:rsidRDefault="007D74C8" w:rsidP="00F51175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örüntüsünde  noktalı yere hangi sayı gelmelidir</w:t>
      </w:r>
      <w:r w:rsidRPr="00DA193F">
        <w:rPr>
          <w:rFonts w:cs="Arial"/>
          <w:sz w:val="32"/>
          <w:szCs w:val="32"/>
        </w:rPr>
        <w:t xml:space="preserve">?      </w:t>
      </w:r>
    </w:p>
    <w:p w:rsidR="007D74C8" w:rsidRDefault="007D74C8" w:rsidP="00723C63">
      <w:pPr>
        <w:pStyle w:val="ListParagraph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67" o:spid="_x0000_s1064" style="position:absolute;left:0;text-align:left;margin-left:396pt;margin-top:26.05pt;width:81.75pt;height:37.5pt;z-index:251680768;visibility:visible;v-text-anchor:middle" coordsize="103822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" adj="0,,0" path="m,l1038225,r,476250l,476250,,xm59531,59531r,357188l97869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38225,0;1038225,476250;0,476250;0,0;59531,59531;59531,416719;978694,416719;97869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1" o:spid="_x0000_s1065" style="position:absolute;left:0;text-align:left;margin-left:174pt;margin-top:26.05pt;width:82.5pt;height:37.5pt;z-index:251678720;visibility:visible;v-text-anchor:middle" coordsize="10477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" adj="0,,0" path="m,l1047750,r,476250l,476250,,xm59531,59531r,357188l98821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47750,0;1047750,476250;0,476250;0,0;59531,59531;59531,416719;988219,416719;98821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2" o:spid="_x0000_s1066" style="position:absolute;left:0;text-align:left;margin-left:55.5pt;margin-top:26.05pt;width:77.25pt;height:37.5pt;z-index:251677696;visibility:visible;v-text-anchor:middle" coordsize="9810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" adj="0,,0" path="m,l981075,r,476250l,476250,,xm59531,59531r,357188l92154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981075,0;981075,476250;0,476250;0,0;59531,59531;59531,416719;921544,416719;92154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6" o:spid="_x0000_s1067" style="position:absolute;left:0;text-align:left;margin-left:291.75pt;margin-top:26.05pt;width:81pt;height:37.5pt;z-index:251679744;visibility:visible;v-text-anchor:middle" coordsize="1028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" adj="0,,0" path="m,l1028700,r,476250l,476250,,xm59531,59531r,357188l96916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28700,0;1028700,476250;0,476250;0,0;59531,59531;59531,416719;969169,416719;96916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cs="Arial"/>
          <w:sz w:val="32"/>
          <w:szCs w:val="32"/>
        </w:rPr>
        <w:t>65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60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C) 53</w:t>
      </w:r>
    </w:p>
    <w:p w:rsidR="007D74C8" w:rsidRDefault="007D74C8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ab/>
        <w:t>890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567</w:t>
      </w:r>
      <w:r>
        <w:rPr>
          <w:rFonts w:cs="Arial"/>
          <w:sz w:val="32"/>
          <w:szCs w:val="32"/>
        </w:rPr>
        <w:tab/>
        <w:t>286</w:t>
      </w:r>
      <w:r>
        <w:rPr>
          <w:rFonts w:cs="Arial"/>
          <w:sz w:val="32"/>
          <w:szCs w:val="32"/>
        </w:rPr>
        <w:tab/>
        <w:t>711</w:t>
      </w:r>
    </w:p>
    <w:p w:rsidR="007D74C8" w:rsidRPr="006C1C65" w:rsidRDefault="007D74C8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8" type="#_x0000_t60" style="position:absolute;margin-left:56.2pt;margin-top:30.9pt;width:95.25pt;height:48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aueQIAADUFAAAOAAAAZHJzL2Uyb0RvYy54bWysVN1O2zAUvp+0d7B8D2lC6U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mgPGrnkCAAA1BQAADgAA&#10;AAAAAAAAAAAAAAAuAgAAZHJzL2Uyb0RvYy54bWxQSwECLQAUAAYACAAAACEAEc+1DNwAAAAKAQAA&#10;DwAAAAAAAAAAAAAAAADTBAAAZHJzL2Rvd25yZXYueG1sUEsFBgAAAAAEAAQA8wAAANwFAAAAAA=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D74C8" w:rsidRPr="003B5366" w:rsidRDefault="007D74C8" w:rsidP="00AF3215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3B5366">
                    <w:rPr>
                      <w:color w:val="000000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32-Nokta Yıldız 65" o:spid="_x0000_s1069" type="#_x0000_t60" style="position:absolute;margin-left:364.5pt;margin-top:21.15pt;width:90pt;height:58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AHdHSx7AgAA&#10;NQUAAA4AAAAAAAAAAAAAAAAALgIAAGRycy9lMm9Eb2MueG1sUEsBAi0AFAAGAAgAAAAhALpouNPh&#10;AAAACgEAAA8AAAAAAAAAAAAAAAAA1QQAAGRycy9kb3ducmV2LnhtbFBLBQYAAAAABAAEAPMAAADj&#10;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D74C8" w:rsidRPr="006C1C65" w:rsidRDefault="007D74C8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 xml:space="preserve">   3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Yukarıdaki sayılardan kaç tanesi </w:t>
      </w:r>
      <w:r>
        <w:rPr>
          <w:rFonts w:cs="Arial"/>
          <w:b/>
          <w:sz w:val="32"/>
          <w:szCs w:val="32"/>
          <w:u w:val="single"/>
        </w:rPr>
        <w:t>çift sayıdır</w:t>
      </w:r>
      <w:r>
        <w:rPr>
          <w:rFonts w:cs="Arial"/>
          <w:sz w:val="32"/>
          <w:szCs w:val="32"/>
        </w:rPr>
        <w:t>?</w:t>
      </w:r>
      <w:r>
        <w:rPr>
          <w:noProof/>
          <w:lang w:eastAsia="tr-TR"/>
        </w:rPr>
        <w:pict>
          <v:shape id="32-Nokta Yıldız 64" o:spid="_x0000_s1070" type="#_x0000_t60" style="position:absolute;margin-left:215.25pt;margin-top:24.65pt;width:88.5pt;height:58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6C1C65" w:rsidRDefault="007D74C8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                            </w:t>
      </w:r>
    </w:p>
    <w:p w:rsidR="007D74C8" w:rsidRPr="006E1EB1" w:rsidRDefault="007D74C8" w:rsidP="006E1EB1">
      <w:pPr>
        <w:pStyle w:val="ListParagraph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</w:t>
      </w:r>
      <w:r w:rsidRPr="006E1EB1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         </w:t>
      </w:r>
      <w:r w:rsidRPr="006E1EB1">
        <w:rPr>
          <w:rFonts w:cs="Arial"/>
          <w:sz w:val="32"/>
          <w:szCs w:val="32"/>
        </w:rPr>
        <w:t>B)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C)</w:t>
      </w:r>
    </w:p>
    <w:p w:rsidR="007D74C8" w:rsidRDefault="007D74C8" w:rsidP="000E0FEE">
      <w:pPr>
        <w:jc w:val="both"/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71" type="#_x0000_t176" style="position:absolute;left:0;text-align:left;margin-left:33pt;margin-top:-6.8pt;width:54.75pt;height:28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FF4547" w:rsidRDefault="007D74C8" w:rsidP="00FF4547">
                  <w:pPr>
                    <w:jc w:val="center"/>
                    <w:rPr>
                      <w:sz w:val="32"/>
                      <w:szCs w:val="32"/>
                    </w:rPr>
                  </w:pPr>
                  <w:r w:rsidRPr="00FF4547"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14</w:t>
      </w:r>
      <w:r w:rsidRPr="00FF4547">
        <w:rPr>
          <w:rFonts w:cs="Arial"/>
          <w:b/>
          <w:sz w:val="32"/>
          <w:szCs w:val="32"/>
        </w:rPr>
        <w:t>-)</w:t>
      </w:r>
      <w:r w:rsidRPr="00FF4547">
        <w:rPr>
          <w:b/>
          <w:noProof/>
          <w:color w:val="0000FF"/>
          <w:lang w:eastAsia="tr-TR"/>
        </w:rPr>
        <w:t xml:space="preserve">  </w:t>
      </w:r>
      <w:r w:rsidRPr="00FF4547">
        <w:rPr>
          <w:b/>
          <w:noProof/>
          <w:color w:val="0000FF"/>
          <w:sz w:val="32"/>
          <w:szCs w:val="32"/>
          <w:lang w:eastAsia="tr-TR"/>
        </w:rPr>
        <w:t xml:space="preserve"> </w:t>
      </w:r>
      <w:r>
        <w:rPr>
          <w:b/>
          <w:noProof/>
          <w:sz w:val="32"/>
          <w:szCs w:val="32"/>
          <w:lang w:eastAsia="tr-TR"/>
        </w:rPr>
        <w:t xml:space="preserve">               - 265 = 378</w:t>
      </w:r>
      <w:r>
        <w:rPr>
          <w:noProof/>
          <w:sz w:val="32"/>
          <w:szCs w:val="32"/>
          <w:lang w:eastAsia="tr-TR"/>
        </w:rPr>
        <w:t xml:space="preserve">     çıkarma işleminde eksilen sayı aşağıdakilerden </w:t>
      </w:r>
    </w:p>
    <w:p w:rsidR="007D74C8" w:rsidRDefault="007D74C8" w:rsidP="000E0FEE">
      <w:pPr>
        <w:jc w:val="both"/>
        <w:rPr>
          <w:rFonts w:cs="Arial"/>
          <w:sz w:val="32"/>
          <w:szCs w:val="32"/>
        </w:rPr>
      </w:pPr>
      <w:r>
        <w:rPr>
          <w:noProof/>
          <w:sz w:val="32"/>
          <w:szCs w:val="32"/>
          <w:lang w:eastAsia="tr-TR"/>
        </w:rPr>
        <w:t xml:space="preserve">hangisidir   </w:t>
      </w:r>
      <w:r>
        <w:rPr>
          <w:rFonts w:cs="Arial"/>
          <w:sz w:val="32"/>
          <w:szCs w:val="32"/>
        </w:rPr>
        <w:t>?</w:t>
      </w:r>
    </w:p>
    <w:p w:rsidR="007D74C8" w:rsidRPr="00D77CAE" w:rsidRDefault="007D74C8" w:rsidP="00723C63">
      <w:pPr>
        <w:pStyle w:val="ListParagraph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>623                      B) 633</w:t>
      </w:r>
      <w:r>
        <w:rPr>
          <w:noProof/>
          <w:color w:val="000000"/>
          <w:sz w:val="32"/>
          <w:szCs w:val="32"/>
          <w:lang w:eastAsia="tr-TR"/>
        </w:rPr>
        <w:tab/>
        <w:t xml:space="preserve">          </w:t>
      </w:r>
      <w:r>
        <w:rPr>
          <w:noProof/>
          <w:color w:val="000000"/>
          <w:sz w:val="32"/>
          <w:szCs w:val="32"/>
          <w:lang w:eastAsia="tr-TR"/>
        </w:rPr>
        <w:tab/>
        <w:t xml:space="preserve">  C) 643</w:t>
      </w:r>
    </w:p>
    <w:p w:rsidR="007D74C8" w:rsidRDefault="007D74C8" w:rsidP="000E0FEE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0" o:spid="_x0000_s1072" style="position:absolute;left:0;text-align:left;margin-left:255.75pt;margin-top:26.8pt;width:147pt;height:30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E929C9" w:rsidRDefault="007D74C8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 kg = 1000 g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73" type="#_x0000_t109" style="position:absolute;left:0;text-align:left;margin-left:60pt;margin-top:29.8pt;width:130.5pt;height:30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E929C9" w:rsidRDefault="007D74C8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500 cm = </w:t>
                  </w:r>
                  <w:r w:rsidRPr="00E929C9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5 m</w:t>
                  </w:r>
                </w:p>
              </w:txbxContent>
            </v:textbox>
          </v:shape>
        </w:pict>
      </w:r>
      <w:r w:rsidRPr="00D77CAE">
        <w:rPr>
          <w:rFonts w:cs="Arial"/>
          <w:b/>
          <w:sz w:val="32"/>
          <w:szCs w:val="32"/>
        </w:rPr>
        <w:t>15</w:t>
      </w:r>
      <w:r>
        <w:rPr>
          <w:rFonts w:cs="Arial"/>
          <w:sz w:val="32"/>
          <w:szCs w:val="32"/>
        </w:rPr>
        <w:t xml:space="preserve">-) Aşağıdaki çevirmelerden hangisi </w:t>
      </w:r>
      <w:r>
        <w:rPr>
          <w:rFonts w:cs="Arial"/>
          <w:b/>
          <w:sz w:val="32"/>
          <w:szCs w:val="32"/>
          <w:u w:val="single"/>
        </w:rPr>
        <w:t>yanlıştır</w:t>
      </w:r>
      <w:r w:rsidRPr="009D63D4">
        <w:rPr>
          <w:rFonts w:cs="Arial"/>
          <w:b/>
          <w:sz w:val="32"/>
          <w:szCs w:val="32"/>
          <w:u w:val="single"/>
        </w:rPr>
        <w:t>?</w:t>
      </w:r>
      <w:r>
        <w:rPr>
          <w:rFonts w:cs="Arial"/>
          <w:sz w:val="32"/>
          <w:szCs w:val="32"/>
        </w:rPr>
        <w:t xml:space="preserve"> </w:t>
      </w:r>
    </w:p>
    <w:p w:rsidR="007D74C8" w:rsidRDefault="007D74C8" w:rsidP="00723C63">
      <w:pPr>
        <w:pStyle w:val="ListParagraph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                         B)                                           </w:t>
      </w:r>
    </w:p>
    <w:p w:rsidR="007D74C8" w:rsidRDefault="007D74C8" w:rsidP="00AE7C9E">
      <w:pPr>
        <w:pStyle w:val="ListParagraph"/>
        <w:ind w:left="1065"/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1" o:spid="_x0000_s1074" style="position:absolute;left:0;text-align:left;margin-left:60pt;margin-top:24.35pt;width:150.75pt;height:33.7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E929C9" w:rsidRDefault="007D74C8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6 000 g =    60 kg</w:t>
                  </w:r>
                </w:p>
              </w:txbxContent>
            </v:textbox>
          </v:rect>
        </w:pict>
      </w:r>
    </w:p>
    <w:p w:rsidR="007D74C8" w:rsidRPr="00AE7C9E" w:rsidRDefault="007D74C8" w:rsidP="00AE7C9E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AE7C9E">
        <w:rPr>
          <w:rFonts w:cs="Arial"/>
          <w:sz w:val="32"/>
          <w:szCs w:val="32"/>
        </w:rPr>
        <w:t xml:space="preserve">C) </w:t>
      </w:r>
    </w:p>
    <w:p w:rsidR="007D74C8" w:rsidRDefault="007D74C8" w:rsidP="009D63D4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18" o:spid="_x0000_s1075" style="position:absolute;left:0;text-align:left;margin-left:223.5pt;margin-top:26.5pt;width:90.75pt;height:30pt;z-index:251657216;visibility:visible;v-text-anchor:middle" coordsize="11525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" adj="0,,0" path="m,l1152525,r,381000l,381000,,xm47625,47625r,285750l1104900,333375r,-285750l47625,47625xe" strokecolor="#4f81b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152525,0;1152525,381000;0,381000;0,0;47625,47625;47625,333375;1104900,333375;1104900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9" o:spid="_x0000_s1076" style="position:absolute;left:0;text-align:left;margin-left:375.75pt;margin-top:26.5pt;width:99pt;height:30pt;z-index:251658240;visibility:visible;v-text-anchor:middle" coordsize="1257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" adj="0,,0" path="m,l1257300,r,381000l,381000,,xm47625,47625r,285750l1209675,333375r,-285750l47625,47625xe" strokecolor="#8064a2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57300,0;1257300,381000;0,381000;0,0;47625,47625;47625,333375;1209675,333375;1209675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7" o:spid="_x0000_s1077" style="position:absolute;left:0;text-align:left;margin-left:59.95pt;margin-top:26.5pt;width:99.75pt;height:30.75pt;z-index:251656192;visibility:visible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strokecolor="#c0504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66825,0;1266825,390525;0,390525;0,0;48816,48816;48816,341709;1218009,341709;1218009,48816;48816,48816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9D63D4">
        <w:rPr>
          <w:rFonts w:cs="Arial"/>
          <w:b/>
          <w:sz w:val="32"/>
          <w:szCs w:val="32"/>
        </w:rPr>
        <w:t>16</w:t>
      </w:r>
      <w:r w:rsidRPr="00083FAC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Aşağıdaki karşılaştırmalardan  hangisinin arasına “ </w:t>
      </w:r>
      <w:r w:rsidRPr="00CA5FCD">
        <w:rPr>
          <w:rFonts w:cs="Arial"/>
          <w:b/>
          <w:sz w:val="36"/>
          <w:szCs w:val="36"/>
        </w:rPr>
        <w:t>&gt;</w:t>
      </w:r>
      <w:r>
        <w:rPr>
          <w:rFonts w:cs="Arial"/>
          <w:sz w:val="32"/>
          <w:szCs w:val="32"/>
        </w:rPr>
        <w:t xml:space="preserve"> “ işareti konulmalıdır</w:t>
      </w:r>
      <w:r w:rsidRPr="00807C02">
        <w:rPr>
          <w:rFonts w:cs="Arial"/>
          <w:b/>
          <w:sz w:val="32"/>
          <w:szCs w:val="32"/>
          <w:u w:val="single"/>
        </w:rPr>
        <w:t>?</w:t>
      </w:r>
      <w:r w:rsidRPr="00083FAC">
        <w:rPr>
          <w:rFonts w:cs="Arial"/>
          <w:sz w:val="32"/>
          <w:szCs w:val="32"/>
        </w:rPr>
        <w:t xml:space="preserve">  </w:t>
      </w:r>
    </w:p>
    <w:p w:rsidR="007D74C8" w:rsidRPr="00083FAC" w:rsidRDefault="007D74C8" w:rsidP="00E6544E">
      <w:pPr>
        <w:pStyle w:val="ListParagraph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378 ….. 512              B)     390 ….. 400      </w:t>
      </w:r>
      <w:r>
        <w:rPr>
          <w:rFonts w:cs="Arial"/>
          <w:sz w:val="32"/>
          <w:szCs w:val="32"/>
        </w:rPr>
        <w:tab/>
        <w:t xml:space="preserve">C) </w:t>
      </w:r>
      <w:r w:rsidRPr="00083FAC"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   578 …..569</w:t>
      </w:r>
      <w:r w:rsidRPr="00083FAC">
        <w:rPr>
          <w:rFonts w:cs="Arial"/>
          <w:sz w:val="32"/>
          <w:szCs w:val="32"/>
        </w:rPr>
        <w:t xml:space="preserve">            </w:t>
      </w:r>
    </w:p>
    <w:p w:rsidR="007D74C8" w:rsidRPr="009D63D4" w:rsidRDefault="007D74C8" w:rsidP="009D63D4">
      <w:pPr>
        <w:jc w:val="both"/>
        <w:rPr>
          <w:rFonts w:cs="Arial"/>
          <w:sz w:val="32"/>
          <w:szCs w:val="32"/>
        </w:rPr>
      </w:pPr>
      <w:r w:rsidRPr="009D63D4">
        <w:rPr>
          <w:rFonts w:cs="Arial"/>
          <w:b/>
          <w:sz w:val="32"/>
          <w:szCs w:val="32"/>
        </w:rPr>
        <w:t>17-</w:t>
      </w:r>
      <w:r>
        <w:rPr>
          <w:rFonts w:cs="Arial"/>
          <w:sz w:val="32"/>
          <w:szCs w:val="32"/>
        </w:rPr>
        <w:t xml:space="preserve">) Bir çıkarma işleminde eksilen 372 , fark 158 ise çıkan sayı kaçtır </w:t>
      </w:r>
      <w:r w:rsidRPr="009D63D4">
        <w:rPr>
          <w:rFonts w:cs="Arial"/>
          <w:sz w:val="32"/>
          <w:szCs w:val="32"/>
        </w:rPr>
        <w:t>?</w:t>
      </w:r>
    </w:p>
    <w:p w:rsidR="007D74C8" w:rsidRPr="00D61BC8" w:rsidRDefault="007D74C8" w:rsidP="00723C63">
      <w:pPr>
        <w:pStyle w:val="ListParagraph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214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224                         C) 234</w:t>
      </w:r>
    </w:p>
    <w:p w:rsidR="007D74C8" w:rsidRPr="0034742F" w:rsidRDefault="007D74C8" w:rsidP="00D61BC8">
      <w:pPr>
        <w:pStyle w:val="ListParagraph"/>
        <w:ind w:left="786"/>
        <w:jc w:val="both"/>
        <w:rPr>
          <w:rFonts w:cs="Arial"/>
          <w:b/>
          <w:sz w:val="32"/>
          <w:szCs w:val="32"/>
        </w:rPr>
      </w:pPr>
    </w:p>
    <w:p w:rsidR="007D74C8" w:rsidRDefault="007D74C8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18-) </w:t>
      </w:r>
      <w:r>
        <w:rPr>
          <w:rFonts w:cs="Arial"/>
          <w:sz w:val="32"/>
          <w:szCs w:val="32"/>
        </w:rPr>
        <w:t xml:space="preserve"> Dilan 300 sayfalık kitabının önce 89 sayfasını sonra da 75 sayfasını okudu.Dilan’ın geriye okuyacağı kaç sayfa kitabı kalmıştır?</w:t>
      </w:r>
    </w:p>
    <w:p w:rsidR="007D74C8" w:rsidRDefault="007D74C8" w:rsidP="0034742F">
      <w:pPr>
        <w:pStyle w:val="ListParagraph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126</w:t>
      </w:r>
      <w:r>
        <w:rPr>
          <w:rFonts w:cs="Arial"/>
          <w:sz w:val="32"/>
          <w:szCs w:val="32"/>
        </w:rPr>
        <w:tab/>
        <w:t xml:space="preserve">          B) 136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146</w:t>
      </w:r>
    </w:p>
    <w:p w:rsidR="007D74C8" w:rsidRDefault="007D74C8" w:rsidP="00807C0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6" o:spid="_x0000_s1078" style="position:absolute;left:0;text-align:left;margin-left:327pt;margin-top:53.5pt;width:75.75pt;height:35.25pt;z-index:251686912;visibility:visible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" adj="-11796480,,5400" path="m74614,l962025,r,l962025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62025,0;962025,0;962025,373061;887411,447675;0,447675;0,447675;0,74614;74614,0" o:connectangles="0,0,0,0,0,0,0,0,0" textboxrect="0,0,962025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7D74C8" w:rsidRPr="004010CF" w:rsidRDefault="007D74C8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42" o:spid="_x0000_s1079" style="position:absolute;left:0;text-align:left;margin-left:203.25pt;margin-top:53.5pt;width:1in;height:35.25pt;z-index:251685888;visibility:visible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" adj="-11796480,,5400" path="m74614,l914400,r,l914400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14400,0;914400,0;914400,373061;839786,447675;0,447675;0,447675;0,74614;74614,0" o:connectangles="0,0,0,0,0,0,0,0,0" textboxrect="0,0,914400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7D74C8" w:rsidRPr="004010CF" w:rsidRDefault="007D74C8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232</w:t>
                  </w:r>
                </w:p>
              </w:txbxContent>
            </v:textbox>
          </v:shape>
        </w:pict>
      </w:r>
      <w:r w:rsidRPr="007934D3">
        <w:rPr>
          <w:rFonts w:cs="Arial"/>
          <w:b/>
          <w:sz w:val="32"/>
          <w:szCs w:val="32"/>
        </w:rPr>
        <w:t>19</w:t>
      </w:r>
      <w:r>
        <w:rPr>
          <w:rFonts w:cs="Arial"/>
          <w:sz w:val="32"/>
          <w:szCs w:val="32"/>
        </w:rPr>
        <w:t>-) Ömer’in 456 misketi vardı.125 tanesini kaybetti.89 tanesini de arkadaşına verdi.Geriye kaç misketi kalmıştır?</w:t>
      </w:r>
    </w:p>
    <w:p w:rsidR="007D74C8" w:rsidRPr="00807C02" w:rsidRDefault="007D74C8" w:rsidP="00807C02">
      <w:pPr>
        <w:pStyle w:val="ListParagraph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7" o:spid="_x0000_s1080" style="position:absolute;left:0;text-align:left;margin-left:71.25pt;margin-top:.05pt;width:1in;height:33.75pt;z-index:251687936;visibility:visible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" adj="-11796480,,5400" path="m71439,l914400,r,l914400,357186v,39455,-31984,71439,-71439,71439l,428625r,l,71439c,31984,31984,,71439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1439,0;914400,0;914400,0;914400,357186;842961,428625;0,428625;0,428625;0,71439;71439,0" o:connectangles="0,0,0,0,0,0,0,0,0" textboxrect="0,0,914400,428625"/>
            <v:handles>
              <v:h position="@3,#0" polar="10800,10800"/>
              <v:h position="#2,#1" polar="10800,10800" radiusrange="0,10800"/>
            </v:handles>
            <v:textbox>
              <w:txbxContent>
                <w:p w:rsidR="007D74C8" w:rsidRPr="004010CF" w:rsidRDefault="007D74C8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7D74C8" w:rsidRDefault="007D74C8" w:rsidP="00D861AE">
      <w:pPr>
        <w:tabs>
          <w:tab w:val="left" w:pos="307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</w:p>
    <w:p w:rsidR="007D74C8" w:rsidRDefault="007D74C8" w:rsidP="007934D3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81" type="#_x0000_t5" style="position:absolute;left:0;text-align:left;margin-left:402.75pt;margin-top:1.9pt;width:19.5pt;height:1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" strokeweight="2pt"/>
        </w:pict>
      </w:r>
      <w:r>
        <w:rPr>
          <w:noProof/>
          <w:lang w:eastAsia="tr-TR"/>
        </w:rPr>
        <w:pict>
          <v:rect id="Dikdörtgen 47" o:spid="_x0000_s1082" style="position:absolute;left:0;text-align:left;margin-left:365.25pt;margin-top:2.65pt;width:17.25pt;height:17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" strokeweight="2pt"/>
        </w:pict>
      </w:r>
      <w:r>
        <w:rPr>
          <w:noProof/>
          <w:lang w:eastAsia="tr-TR"/>
        </w:rPr>
        <w:pict>
          <v:shape id="İkizkenar Üçgen 43" o:spid="_x0000_s1083" type="#_x0000_t5" style="position:absolute;left:0;text-align:left;margin-left:71.25pt;margin-top:25.1pt;width:19.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" strokeweight="2pt"/>
        </w:pict>
      </w:r>
      <w:r>
        <w:rPr>
          <w:noProof/>
          <w:lang w:eastAsia="tr-TR"/>
        </w:rPr>
        <w:pict>
          <v:rect id="Dikdörtgen 16" o:spid="_x0000_s1084" style="position:absolute;left:0;text-align:left;margin-left:53.25pt;margin-top:2.65pt;width:18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" strokeweight="2pt"/>
        </w:pict>
      </w:r>
      <w:r w:rsidRPr="007934D3">
        <w:rPr>
          <w:rFonts w:cs="Arial"/>
          <w:b/>
          <w:sz w:val="32"/>
          <w:szCs w:val="32"/>
        </w:rPr>
        <w:t xml:space="preserve">20-) </w:t>
      </w:r>
      <w:r>
        <w:rPr>
          <w:rFonts w:cs="Arial"/>
          <w:b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4        4                          Yandaki çıkarma işleminde        ve      yerine gelecek </w:t>
      </w:r>
    </w:p>
    <w:p w:rsidR="007D74C8" w:rsidRDefault="007D74C8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line id="Düz Bağlayıcı 44" o:spid="_x0000_s1085" style="position:absolute;left:0;text-align:left;flip:y;z-index:251661312;visibility:visible" from="12.75pt,19.7pt" to="15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"/>
        </w:pict>
      </w:r>
      <w:r>
        <w:rPr>
          <w:noProof/>
          <w:lang w:eastAsia="tr-TR"/>
        </w:rPr>
        <w:pict>
          <v:line id="Düz Bağlayıcı 46" o:spid="_x0000_s1086" style="position:absolute;left:0;text-align:left;z-index:251662336;visibility:visible" from="12.75pt,7.7pt" to="3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"/>
        </w:pict>
      </w:r>
      <w:r>
        <w:rPr>
          <w:rFonts w:cs="Arial"/>
          <w:sz w:val="32"/>
          <w:szCs w:val="32"/>
        </w:rPr>
        <w:t xml:space="preserve">           1  2   </w:t>
      </w:r>
      <w:r>
        <w:rPr>
          <w:rFonts w:cs="Arial"/>
          <w:sz w:val="32"/>
          <w:szCs w:val="32"/>
        </w:rPr>
        <w:tab/>
        <w:t xml:space="preserve">                       rakamların toplamı kaçtır? </w:t>
      </w:r>
    </w:p>
    <w:p w:rsidR="007D74C8" w:rsidRPr="002D16FC" w:rsidRDefault="007D74C8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2" o:spid="_x0000_s1087" type="#_x0000_t115" style="position:absolute;left:0;text-align:left;margin-left:339pt;margin-top:22.5pt;width:74.25pt;height:4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613F90" w:rsidRDefault="007D74C8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3" o:spid="_x0000_s1088" type="#_x0000_t115" style="position:absolute;left:0;text-align:left;margin-left:444pt;margin-top:22.5pt;width:66.75pt;height:43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613F90" w:rsidRDefault="007D74C8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1" o:spid="_x0000_s1089" type="#_x0000_t115" style="position:absolute;left:0;text-align:left;margin-left:210.75pt;margin-top:22.5pt;width:70.5pt;height:43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D74C8" w:rsidRPr="00613F90" w:rsidRDefault="007D74C8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3  5   8</w:t>
      </w:r>
    </w:p>
    <w:p w:rsidR="007D74C8" w:rsidRDefault="007D74C8" w:rsidP="008D15FE">
      <w:pPr>
        <w:pStyle w:val="ListParagraph"/>
        <w:numPr>
          <w:ilvl w:val="0"/>
          <w:numId w:val="21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B) </w:t>
      </w:r>
      <w:r>
        <w:rPr>
          <w:rFonts w:cs="Arial"/>
          <w:sz w:val="32"/>
          <w:szCs w:val="32"/>
        </w:rPr>
        <w:tab/>
        <w:t>111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7D74C8" w:rsidRPr="00006031" w:rsidRDefault="007D74C8" w:rsidP="00FA6961">
      <w:pPr>
        <w:tabs>
          <w:tab w:val="left" w:pos="2145"/>
        </w:tabs>
        <w:jc w:val="both"/>
        <w:rPr>
          <w:rFonts w:ascii="Cambria" w:hAnsi="Cambria" w:cs="Arial"/>
          <w:sz w:val="32"/>
          <w:szCs w:val="32"/>
        </w:rPr>
      </w:pPr>
      <w:r w:rsidRPr="00006031">
        <w:rPr>
          <w:rFonts w:ascii="Cambria" w:hAnsi="Cambria" w:cs="Arial"/>
          <w:sz w:val="32"/>
          <w:szCs w:val="32"/>
        </w:rPr>
        <w:t>NOT: Her sorunun doğru cevabı 5 puandır.20 x 5 = 100 puan</w:t>
      </w:r>
    </w:p>
    <w:sectPr w:rsidR="007D74C8" w:rsidRPr="00006031" w:rsidSect="007D077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4C8" w:rsidRDefault="007D74C8" w:rsidP="009E6F16">
      <w:pPr>
        <w:spacing w:after="0" w:line="240" w:lineRule="auto"/>
      </w:pPr>
      <w:r>
        <w:separator/>
      </w:r>
    </w:p>
  </w:endnote>
  <w:endnote w:type="continuationSeparator" w:id="0">
    <w:p w:rsidR="007D74C8" w:rsidRDefault="007D74C8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4C8" w:rsidRDefault="007D74C8" w:rsidP="009E6F16">
      <w:pPr>
        <w:spacing w:after="0" w:line="240" w:lineRule="auto"/>
      </w:pPr>
      <w:r>
        <w:separator/>
      </w:r>
    </w:p>
  </w:footnote>
  <w:footnote w:type="continuationSeparator" w:id="0">
    <w:p w:rsidR="007D74C8" w:rsidRDefault="007D74C8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2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  <w:rPr>
        <w:rFonts w:cs="Times New Roman"/>
      </w:rPr>
    </w:lvl>
  </w:abstractNum>
  <w:abstractNum w:abstractNumId="17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1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8"/>
  </w:num>
  <w:num w:numId="5">
    <w:abstractNumId w:val="20"/>
  </w:num>
  <w:num w:numId="6">
    <w:abstractNumId w:val="19"/>
  </w:num>
  <w:num w:numId="7">
    <w:abstractNumId w:val="6"/>
  </w:num>
  <w:num w:numId="8">
    <w:abstractNumId w:val="1"/>
  </w:num>
  <w:num w:numId="9">
    <w:abstractNumId w:val="2"/>
  </w:num>
  <w:num w:numId="10">
    <w:abstractNumId w:val="21"/>
  </w:num>
  <w:num w:numId="11">
    <w:abstractNumId w:val="11"/>
  </w:num>
  <w:num w:numId="12">
    <w:abstractNumId w:val="12"/>
  </w:num>
  <w:num w:numId="13">
    <w:abstractNumId w:val="15"/>
  </w:num>
  <w:num w:numId="14">
    <w:abstractNumId w:val="10"/>
  </w:num>
  <w:num w:numId="15">
    <w:abstractNumId w:val="18"/>
  </w:num>
  <w:num w:numId="16">
    <w:abstractNumId w:val="22"/>
  </w:num>
  <w:num w:numId="17">
    <w:abstractNumId w:val="0"/>
  </w:num>
  <w:num w:numId="18">
    <w:abstractNumId w:val="17"/>
  </w:num>
  <w:num w:numId="19">
    <w:abstractNumId w:val="9"/>
  </w:num>
  <w:num w:numId="20">
    <w:abstractNumId w:val="3"/>
  </w:num>
  <w:num w:numId="21">
    <w:abstractNumId w:val="16"/>
  </w:num>
  <w:num w:numId="22">
    <w:abstractNumId w:val="4"/>
  </w:num>
  <w:num w:numId="23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00BC9"/>
    <w:rsid w:val="000019D8"/>
    <w:rsid w:val="0000521E"/>
    <w:rsid w:val="00005EE8"/>
    <w:rsid w:val="00006031"/>
    <w:rsid w:val="000112F2"/>
    <w:rsid w:val="00013AD5"/>
    <w:rsid w:val="0003053E"/>
    <w:rsid w:val="00032C13"/>
    <w:rsid w:val="0003438D"/>
    <w:rsid w:val="00036C20"/>
    <w:rsid w:val="0004225C"/>
    <w:rsid w:val="00052943"/>
    <w:rsid w:val="00054CE5"/>
    <w:rsid w:val="000568F0"/>
    <w:rsid w:val="00057C12"/>
    <w:rsid w:val="000609F4"/>
    <w:rsid w:val="000701B0"/>
    <w:rsid w:val="00071A44"/>
    <w:rsid w:val="00072025"/>
    <w:rsid w:val="0007250C"/>
    <w:rsid w:val="00072554"/>
    <w:rsid w:val="00072AE2"/>
    <w:rsid w:val="00072CA8"/>
    <w:rsid w:val="00083C90"/>
    <w:rsid w:val="00083FAC"/>
    <w:rsid w:val="00084321"/>
    <w:rsid w:val="000849BD"/>
    <w:rsid w:val="00084C8D"/>
    <w:rsid w:val="000859D3"/>
    <w:rsid w:val="00086C78"/>
    <w:rsid w:val="00090493"/>
    <w:rsid w:val="000924F8"/>
    <w:rsid w:val="000975DE"/>
    <w:rsid w:val="0009766E"/>
    <w:rsid w:val="000A0E9B"/>
    <w:rsid w:val="000A1DE8"/>
    <w:rsid w:val="000A28B4"/>
    <w:rsid w:val="000A2BF2"/>
    <w:rsid w:val="000A3B9C"/>
    <w:rsid w:val="000A5265"/>
    <w:rsid w:val="000A72C6"/>
    <w:rsid w:val="000A786B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3C8"/>
    <w:rsid w:val="000E0FEE"/>
    <w:rsid w:val="000E1836"/>
    <w:rsid w:val="000E5D61"/>
    <w:rsid w:val="000F04DD"/>
    <w:rsid w:val="000F4CEB"/>
    <w:rsid w:val="000F52E7"/>
    <w:rsid w:val="001003A5"/>
    <w:rsid w:val="001025C6"/>
    <w:rsid w:val="00105735"/>
    <w:rsid w:val="00105F17"/>
    <w:rsid w:val="00107DD7"/>
    <w:rsid w:val="00111865"/>
    <w:rsid w:val="00113EA4"/>
    <w:rsid w:val="00114F95"/>
    <w:rsid w:val="0011538F"/>
    <w:rsid w:val="001175FE"/>
    <w:rsid w:val="00120B49"/>
    <w:rsid w:val="0012689C"/>
    <w:rsid w:val="00127646"/>
    <w:rsid w:val="00132C17"/>
    <w:rsid w:val="00132DB8"/>
    <w:rsid w:val="00132E25"/>
    <w:rsid w:val="00144722"/>
    <w:rsid w:val="00145160"/>
    <w:rsid w:val="001469BB"/>
    <w:rsid w:val="00153C3D"/>
    <w:rsid w:val="001540D8"/>
    <w:rsid w:val="00165369"/>
    <w:rsid w:val="00166EF9"/>
    <w:rsid w:val="001728B9"/>
    <w:rsid w:val="001749F4"/>
    <w:rsid w:val="00174FC2"/>
    <w:rsid w:val="00176EB7"/>
    <w:rsid w:val="001815BD"/>
    <w:rsid w:val="00187360"/>
    <w:rsid w:val="00192BD0"/>
    <w:rsid w:val="00195E9C"/>
    <w:rsid w:val="001A3DD0"/>
    <w:rsid w:val="001A5BD4"/>
    <w:rsid w:val="001A5C21"/>
    <w:rsid w:val="001B0890"/>
    <w:rsid w:val="001B1FAB"/>
    <w:rsid w:val="001B2885"/>
    <w:rsid w:val="001B38CE"/>
    <w:rsid w:val="001C34B7"/>
    <w:rsid w:val="001C3780"/>
    <w:rsid w:val="001C3835"/>
    <w:rsid w:val="001C39C0"/>
    <w:rsid w:val="001C67D5"/>
    <w:rsid w:val="001C7896"/>
    <w:rsid w:val="001D2E76"/>
    <w:rsid w:val="001D3F9E"/>
    <w:rsid w:val="001D5419"/>
    <w:rsid w:val="001D6D9E"/>
    <w:rsid w:val="001F25CE"/>
    <w:rsid w:val="00203537"/>
    <w:rsid w:val="0020677B"/>
    <w:rsid w:val="00211F4E"/>
    <w:rsid w:val="0021484D"/>
    <w:rsid w:val="002153C7"/>
    <w:rsid w:val="002202FD"/>
    <w:rsid w:val="00222322"/>
    <w:rsid w:val="00230A60"/>
    <w:rsid w:val="00231122"/>
    <w:rsid w:val="00231A26"/>
    <w:rsid w:val="002350C1"/>
    <w:rsid w:val="002478AE"/>
    <w:rsid w:val="002546AA"/>
    <w:rsid w:val="002632FF"/>
    <w:rsid w:val="002644FC"/>
    <w:rsid w:val="0027125C"/>
    <w:rsid w:val="0027507A"/>
    <w:rsid w:val="00276E17"/>
    <w:rsid w:val="00277261"/>
    <w:rsid w:val="00287658"/>
    <w:rsid w:val="002910E2"/>
    <w:rsid w:val="00291109"/>
    <w:rsid w:val="00291F06"/>
    <w:rsid w:val="00295828"/>
    <w:rsid w:val="00296656"/>
    <w:rsid w:val="00296849"/>
    <w:rsid w:val="00297F35"/>
    <w:rsid w:val="002A14D5"/>
    <w:rsid w:val="002A2769"/>
    <w:rsid w:val="002A3002"/>
    <w:rsid w:val="002A3AC9"/>
    <w:rsid w:val="002A6F0B"/>
    <w:rsid w:val="002B050A"/>
    <w:rsid w:val="002B1932"/>
    <w:rsid w:val="002B2603"/>
    <w:rsid w:val="002B60A9"/>
    <w:rsid w:val="002B6AD2"/>
    <w:rsid w:val="002C05C7"/>
    <w:rsid w:val="002C3D3D"/>
    <w:rsid w:val="002D16FC"/>
    <w:rsid w:val="002D724B"/>
    <w:rsid w:val="002E0B6A"/>
    <w:rsid w:val="002E123D"/>
    <w:rsid w:val="002E3E76"/>
    <w:rsid w:val="002E4CBE"/>
    <w:rsid w:val="002E69E7"/>
    <w:rsid w:val="002F0681"/>
    <w:rsid w:val="002F25F0"/>
    <w:rsid w:val="002F2642"/>
    <w:rsid w:val="002F356D"/>
    <w:rsid w:val="002F3D99"/>
    <w:rsid w:val="002F62B8"/>
    <w:rsid w:val="00303853"/>
    <w:rsid w:val="003047AE"/>
    <w:rsid w:val="00307D0A"/>
    <w:rsid w:val="00314354"/>
    <w:rsid w:val="003164E5"/>
    <w:rsid w:val="0031743B"/>
    <w:rsid w:val="00331468"/>
    <w:rsid w:val="00332B75"/>
    <w:rsid w:val="003355FC"/>
    <w:rsid w:val="00336AC3"/>
    <w:rsid w:val="00337DE2"/>
    <w:rsid w:val="003469F0"/>
    <w:rsid w:val="0034742F"/>
    <w:rsid w:val="00347B57"/>
    <w:rsid w:val="00350C0D"/>
    <w:rsid w:val="00351B0A"/>
    <w:rsid w:val="00352DB7"/>
    <w:rsid w:val="0035312B"/>
    <w:rsid w:val="003550AC"/>
    <w:rsid w:val="003554BC"/>
    <w:rsid w:val="00355879"/>
    <w:rsid w:val="003570CE"/>
    <w:rsid w:val="003614DC"/>
    <w:rsid w:val="00375183"/>
    <w:rsid w:val="00382D4C"/>
    <w:rsid w:val="0038505B"/>
    <w:rsid w:val="0038539E"/>
    <w:rsid w:val="003870A4"/>
    <w:rsid w:val="00387DD6"/>
    <w:rsid w:val="0039098F"/>
    <w:rsid w:val="00391CE8"/>
    <w:rsid w:val="00392955"/>
    <w:rsid w:val="003945D6"/>
    <w:rsid w:val="003A1894"/>
    <w:rsid w:val="003A47EE"/>
    <w:rsid w:val="003A6FFE"/>
    <w:rsid w:val="003B1EBC"/>
    <w:rsid w:val="003B295E"/>
    <w:rsid w:val="003B48B4"/>
    <w:rsid w:val="003B5366"/>
    <w:rsid w:val="003C5F4D"/>
    <w:rsid w:val="003C7FBA"/>
    <w:rsid w:val="003D2635"/>
    <w:rsid w:val="003D76E7"/>
    <w:rsid w:val="003E2FF3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10CF"/>
    <w:rsid w:val="004015A6"/>
    <w:rsid w:val="00402017"/>
    <w:rsid w:val="00404CD7"/>
    <w:rsid w:val="00411F8A"/>
    <w:rsid w:val="00416026"/>
    <w:rsid w:val="00425F15"/>
    <w:rsid w:val="004416F9"/>
    <w:rsid w:val="004433AD"/>
    <w:rsid w:val="00444FC1"/>
    <w:rsid w:val="00446552"/>
    <w:rsid w:val="00446EE1"/>
    <w:rsid w:val="00446F3E"/>
    <w:rsid w:val="00456537"/>
    <w:rsid w:val="004617E0"/>
    <w:rsid w:val="00472637"/>
    <w:rsid w:val="004732C1"/>
    <w:rsid w:val="00474CA8"/>
    <w:rsid w:val="0047560C"/>
    <w:rsid w:val="00475F16"/>
    <w:rsid w:val="0047743B"/>
    <w:rsid w:val="00480850"/>
    <w:rsid w:val="004819AE"/>
    <w:rsid w:val="0048482B"/>
    <w:rsid w:val="00484866"/>
    <w:rsid w:val="00485A18"/>
    <w:rsid w:val="004932E4"/>
    <w:rsid w:val="00494AAF"/>
    <w:rsid w:val="00495308"/>
    <w:rsid w:val="00496814"/>
    <w:rsid w:val="004A133E"/>
    <w:rsid w:val="004A29B4"/>
    <w:rsid w:val="004A37E8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0D3E"/>
    <w:rsid w:val="004E13A5"/>
    <w:rsid w:val="004E1944"/>
    <w:rsid w:val="004E6C42"/>
    <w:rsid w:val="004F3592"/>
    <w:rsid w:val="004F5299"/>
    <w:rsid w:val="004F6AEE"/>
    <w:rsid w:val="005028ED"/>
    <w:rsid w:val="00504311"/>
    <w:rsid w:val="00504BE9"/>
    <w:rsid w:val="0050576C"/>
    <w:rsid w:val="00505CCA"/>
    <w:rsid w:val="005070B0"/>
    <w:rsid w:val="00507598"/>
    <w:rsid w:val="00513647"/>
    <w:rsid w:val="00514680"/>
    <w:rsid w:val="005172EE"/>
    <w:rsid w:val="00521EFE"/>
    <w:rsid w:val="00522AE1"/>
    <w:rsid w:val="00522C95"/>
    <w:rsid w:val="005235CE"/>
    <w:rsid w:val="00523881"/>
    <w:rsid w:val="00525111"/>
    <w:rsid w:val="0053408A"/>
    <w:rsid w:val="00534F6F"/>
    <w:rsid w:val="005378DE"/>
    <w:rsid w:val="00543A39"/>
    <w:rsid w:val="005553F4"/>
    <w:rsid w:val="005555B0"/>
    <w:rsid w:val="00557350"/>
    <w:rsid w:val="005604C8"/>
    <w:rsid w:val="005609A6"/>
    <w:rsid w:val="0056446A"/>
    <w:rsid w:val="00564D62"/>
    <w:rsid w:val="00564EFA"/>
    <w:rsid w:val="005658D3"/>
    <w:rsid w:val="0056786D"/>
    <w:rsid w:val="00567B25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B7C5A"/>
    <w:rsid w:val="005C485C"/>
    <w:rsid w:val="005C4BB5"/>
    <w:rsid w:val="005C713A"/>
    <w:rsid w:val="005D00DB"/>
    <w:rsid w:val="005D1120"/>
    <w:rsid w:val="005D1382"/>
    <w:rsid w:val="005D2C9E"/>
    <w:rsid w:val="005E15A6"/>
    <w:rsid w:val="005F340D"/>
    <w:rsid w:val="005F4E85"/>
    <w:rsid w:val="005F56B8"/>
    <w:rsid w:val="00600938"/>
    <w:rsid w:val="00603226"/>
    <w:rsid w:val="00604877"/>
    <w:rsid w:val="00604F27"/>
    <w:rsid w:val="0061001C"/>
    <w:rsid w:val="00610027"/>
    <w:rsid w:val="006123A5"/>
    <w:rsid w:val="00612842"/>
    <w:rsid w:val="00613F90"/>
    <w:rsid w:val="00616490"/>
    <w:rsid w:val="00621D85"/>
    <w:rsid w:val="0062247D"/>
    <w:rsid w:val="00622951"/>
    <w:rsid w:val="00623C63"/>
    <w:rsid w:val="00624345"/>
    <w:rsid w:val="00624E58"/>
    <w:rsid w:val="0064310B"/>
    <w:rsid w:val="00643C1F"/>
    <w:rsid w:val="00646622"/>
    <w:rsid w:val="006535F4"/>
    <w:rsid w:val="00654FFA"/>
    <w:rsid w:val="006667CE"/>
    <w:rsid w:val="00670759"/>
    <w:rsid w:val="00671051"/>
    <w:rsid w:val="00674451"/>
    <w:rsid w:val="00674565"/>
    <w:rsid w:val="00681A5D"/>
    <w:rsid w:val="00683149"/>
    <w:rsid w:val="0068504D"/>
    <w:rsid w:val="00685A36"/>
    <w:rsid w:val="00686607"/>
    <w:rsid w:val="00691819"/>
    <w:rsid w:val="00693565"/>
    <w:rsid w:val="00693F8F"/>
    <w:rsid w:val="00695A6C"/>
    <w:rsid w:val="006A0BEA"/>
    <w:rsid w:val="006A434E"/>
    <w:rsid w:val="006A63FC"/>
    <w:rsid w:val="006A6BB5"/>
    <w:rsid w:val="006B63C4"/>
    <w:rsid w:val="006B6A50"/>
    <w:rsid w:val="006C1C65"/>
    <w:rsid w:val="006C3207"/>
    <w:rsid w:val="006C775A"/>
    <w:rsid w:val="006D0543"/>
    <w:rsid w:val="006D0C2C"/>
    <w:rsid w:val="006D1812"/>
    <w:rsid w:val="006D30B5"/>
    <w:rsid w:val="006D68E8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7037B9"/>
    <w:rsid w:val="0070527C"/>
    <w:rsid w:val="00706F97"/>
    <w:rsid w:val="0071395E"/>
    <w:rsid w:val="00717694"/>
    <w:rsid w:val="007177AB"/>
    <w:rsid w:val="007217D9"/>
    <w:rsid w:val="00723C63"/>
    <w:rsid w:val="00730140"/>
    <w:rsid w:val="00732C83"/>
    <w:rsid w:val="0073360F"/>
    <w:rsid w:val="0073500C"/>
    <w:rsid w:val="0073591A"/>
    <w:rsid w:val="007463F6"/>
    <w:rsid w:val="007520AB"/>
    <w:rsid w:val="00755B0E"/>
    <w:rsid w:val="007564C6"/>
    <w:rsid w:val="007608AC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80309"/>
    <w:rsid w:val="00783FEA"/>
    <w:rsid w:val="007852FB"/>
    <w:rsid w:val="0079224B"/>
    <w:rsid w:val="007934D3"/>
    <w:rsid w:val="00796D8F"/>
    <w:rsid w:val="00797C88"/>
    <w:rsid w:val="007A039B"/>
    <w:rsid w:val="007A54C4"/>
    <w:rsid w:val="007A7617"/>
    <w:rsid w:val="007B0221"/>
    <w:rsid w:val="007B0B37"/>
    <w:rsid w:val="007B3CE1"/>
    <w:rsid w:val="007B6FE2"/>
    <w:rsid w:val="007C042E"/>
    <w:rsid w:val="007C1157"/>
    <w:rsid w:val="007C6BAE"/>
    <w:rsid w:val="007D0466"/>
    <w:rsid w:val="007D0779"/>
    <w:rsid w:val="007D17D6"/>
    <w:rsid w:val="007D666B"/>
    <w:rsid w:val="007D74C8"/>
    <w:rsid w:val="007E14A5"/>
    <w:rsid w:val="007E1C42"/>
    <w:rsid w:val="007E26B9"/>
    <w:rsid w:val="007E2DD5"/>
    <w:rsid w:val="007E3047"/>
    <w:rsid w:val="007E3DAD"/>
    <w:rsid w:val="007E54E8"/>
    <w:rsid w:val="007F292D"/>
    <w:rsid w:val="007F3498"/>
    <w:rsid w:val="007F41FD"/>
    <w:rsid w:val="007F6FCC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221B8"/>
    <w:rsid w:val="00822F3C"/>
    <w:rsid w:val="00823162"/>
    <w:rsid w:val="00824B0A"/>
    <w:rsid w:val="00824DE2"/>
    <w:rsid w:val="008254E8"/>
    <w:rsid w:val="00825C5F"/>
    <w:rsid w:val="00826290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500A3"/>
    <w:rsid w:val="008529A6"/>
    <w:rsid w:val="008554BE"/>
    <w:rsid w:val="00862CA3"/>
    <w:rsid w:val="00864219"/>
    <w:rsid w:val="0086544A"/>
    <w:rsid w:val="0086601B"/>
    <w:rsid w:val="008715C8"/>
    <w:rsid w:val="00875E05"/>
    <w:rsid w:val="008767BE"/>
    <w:rsid w:val="00876819"/>
    <w:rsid w:val="008840FB"/>
    <w:rsid w:val="0088774D"/>
    <w:rsid w:val="008879AB"/>
    <w:rsid w:val="00887C2B"/>
    <w:rsid w:val="00890190"/>
    <w:rsid w:val="00890909"/>
    <w:rsid w:val="0089176D"/>
    <w:rsid w:val="00891FDC"/>
    <w:rsid w:val="008943BF"/>
    <w:rsid w:val="0089571D"/>
    <w:rsid w:val="008A04B0"/>
    <w:rsid w:val="008A779F"/>
    <w:rsid w:val="008A7B7C"/>
    <w:rsid w:val="008B034A"/>
    <w:rsid w:val="008B05E6"/>
    <w:rsid w:val="008B0F2E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D15FE"/>
    <w:rsid w:val="008D6E79"/>
    <w:rsid w:val="008E05EB"/>
    <w:rsid w:val="008E0E2F"/>
    <w:rsid w:val="008E1F5B"/>
    <w:rsid w:val="008E2260"/>
    <w:rsid w:val="008E2A13"/>
    <w:rsid w:val="008F1B26"/>
    <w:rsid w:val="008F332C"/>
    <w:rsid w:val="008F3F94"/>
    <w:rsid w:val="008F704B"/>
    <w:rsid w:val="00902570"/>
    <w:rsid w:val="009035BD"/>
    <w:rsid w:val="00906024"/>
    <w:rsid w:val="0090710E"/>
    <w:rsid w:val="009133B5"/>
    <w:rsid w:val="00920129"/>
    <w:rsid w:val="0092030A"/>
    <w:rsid w:val="00922A73"/>
    <w:rsid w:val="00922CFD"/>
    <w:rsid w:val="00925012"/>
    <w:rsid w:val="009270D4"/>
    <w:rsid w:val="0093126A"/>
    <w:rsid w:val="00931689"/>
    <w:rsid w:val="00932E73"/>
    <w:rsid w:val="00933BB1"/>
    <w:rsid w:val="0093487F"/>
    <w:rsid w:val="00935BC1"/>
    <w:rsid w:val="00943A70"/>
    <w:rsid w:val="0095133D"/>
    <w:rsid w:val="00951486"/>
    <w:rsid w:val="00952674"/>
    <w:rsid w:val="009541AB"/>
    <w:rsid w:val="00954A61"/>
    <w:rsid w:val="00956A89"/>
    <w:rsid w:val="00961AD5"/>
    <w:rsid w:val="00965526"/>
    <w:rsid w:val="00971364"/>
    <w:rsid w:val="00971AA8"/>
    <w:rsid w:val="00972249"/>
    <w:rsid w:val="00973D5D"/>
    <w:rsid w:val="00973F3D"/>
    <w:rsid w:val="00975B97"/>
    <w:rsid w:val="00976F18"/>
    <w:rsid w:val="0097792A"/>
    <w:rsid w:val="009805EE"/>
    <w:rsid w:val="00980FCF"/>
    <w:rsid w:val="00981E96"/>
    <w:rsid w:val="00982CDC"/>
    <w:rsid w:val="00984370"/>
    <w:rsid w:val="00986B30"/>
    <w:rsid w:val="00990BFE"/>
    <w:rsid w:val="00997355"/>
    <w:rsid w:val="009A0DEB"/>
    <w:rsid w:val="009A450F"/>
    <w:rsid w:val="009A48BB"/>
    <w:rsid w:val="009A5165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D08"/>
    <w:rsid w:val="009D1426"/>
    <w:rsid w:val="009D2968"/>
    <w:rsid w:val="009D2CE7"/>
    <w:rsid w:val="009D5D75"/>
    <w:rsid w:val="009D63D4"/>
    <w:rsid w:val="009E0AD3"/>
    <w:rsid w:val="009E3A33"/>
    <w:rsid w:val="009E4F97"/>
    <w:rsid w:val="009E5640"/>
    <w:rsid w:val="009E6F16"/>
    <w:rsid w:val="009E7774"/>
    <w:rsid w:val="009F4868"/>
    <w:rsid w:val="009F65A9"/>
    <w:rsid w:val="009F6EC2"/>
    <w:rsid w:val="00A01340"/>
    <w:rsid w:val="00A01866"/>
    <w:rsid w:val="00A0284A"/>
    <w:rsid w:val="00A1775E"/>
    <w:rsid w:val="00A20E49"/>
    <w:rsid w:val="00A21FE2"/>
    <w:rsid w:val="00A2303B"/>
    <w:rsid w:val="00A262A0"/>
    <w:rsid w:val="00A32852"/>
    <w:rsid w:val="00A371A3"/>
    <w:rsid w:val="00A37577"/>
    <w:rsid w:val="00A43A74"/>
    <w:rsid w:val="00A43A96"/>
    <w:rsid w:val="00A4693D"/>
    <w:rsid w:val="00A51A15"/>
    <w:rsid w:val="00A51F44"/>
    <w:rsid w:val="00A52830"/>
    <w:rsid w:val="00A57B47"/>
    <w:rsid w:val="00A610CB"/>
    <w:rsid w:val="00A63A7A"/>
    <w:rsid w:val="00A64867"/>
    <w:rsid w:val="00A66FF0"/>
    <w:rsid w:val="00A77C40"/>
    <w:rsid w:val="00A77FE0"/>
    <w:rsid w:val="00A8228B"/>
    <w:rsid w:val="00A840DF"/>
    <w:rsid w:val="00A84511"/>
    <w:rsid w:val="00A85227"/>
    <w:rsid w:val="00AA1B98"/>
    <w:rsid w:val="00AA26B8"/>
    <w:rsid w:val="00AA37AE"/>
    <w:rsid w:val="00AA40F0"/>
    <w:rsid w:val="00AA43FB"/>
    <w:rsid w:val="00AB2CE0"/>
    <w:rsid w:val="00AB5EB2"/>
    <w:rsid w:val="00AB64B0"/>
    <w:rsid w:val="00AD2FAC"/>
    <w:rsid w:val="00AD7D5E"/>
    <w:rsid w:val="00AE16A5"/>
    <w:rsid w:val="00AE6DBC"/>
    <w:rsid w:val="00AE7C9E"/>
    <w:rsid w:val="00AF0D67"/>
    <w:rsid w:val="00AF3215"/>
    <w:rsid w:val="00AF6A2C"/>
    <w:rsid w:val="00B00C49"/>
    <w:rsid w:val="00B062E4"/>
    <w:rsid w:val="00B067B3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32B5F"/>
    <w:rsid w:val="00B33048"/>
    <w:rsid w:val="00B36BF3"/>
    <w:rsid w:val="00B400A5"/>
    <w:rsid w:val="00B41892"/>
    <w:rsid w:val="00B51466"/>
    <w:rsid w:val="00B5299C"/>
    <w:rsid w:val="00B57FDF"/>
    <w:rsid w:val="00B645BA"/>
    <w:rsid w:val="00B7294A"/>
    <w:rsid w:val="00B82AF3"/>
    <w:rsid w:val="00B92E92"/>
    <w:rsid w:val="00B94960"/>
    <w:rsid w:val="00B94B28"/>
    <w:rsid w:val="00B96972"/>
    <w:rsid w:val="00B97B94"/>
    <w:rsid w:val="00BA19B1"/>
    <w:rsid w:val="00BA34E4"/>
    <w:rsid w:val="00BA38BC"/>
    <w:rsid w:val="00BA7BDE"/>
    <w:rsid w:val="00BB02DA"/>
    <w:rsid w:val="00BB32DD"/>
    <w:rsid w:val="00BB4B88"/>
    <w:rsid w:val="00BB5476"/>
    <w:rsid w:val="00BB6C4B"/>
    <w:rsid w:val="00BC2711"/>
    <w:rsid w:val="00BC290A"/>
    <w:rsid w:val="00BC3A28"/>
    <w:rsid w:val="00BC4D85"/>
    <w:rsid w:val="00BD53BD"/>
    <w:rsid w:val="00BD6E2B"/>
    <w:rsid w:val="00BE1B5F"/>
    <w:rsid w:val="00BE6775"/>
    <w:rsid w:val="00BE6B95"/>
    <w:rsid w:val="00BF0B75"/>
    <w:rsid w:val="00BF1AFE"/>
    <w:rsid w:val="00BF46D1"/>
    <w:rsid w:val="00BF7348"/>
    <w:rsid w:val="00C0133A"/>
    <w:rsid w:val="00C03E81"/>
    <w:rsid w:val="00C10C70"/>
    <w:rsid w:val="00C11058"/>
    <w:rsid w:val="00C11532"/>
    <w:rsid w:val="00C11748"/>
    <w:rsid w:val="00C164BE"/>
    <w:rsid w:val="00C208E3"/>
    <w:rsid w:val="00C3173C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5EBD"/>
    <w:rsid w:val="00C567D8"/>
    <w:rsid w:val="00C56E5A"/>
    <w:rsid w:val="00C576C5"/>
    <w:rsid w:val="00C60B25"/>
    <w:rsid w:val="00C6352C"/>
    <w:rsid w:val="00C63A5D"/>
    <w:rsid w:val="00C6556D"/>
    <w:rsid w:val="00C72CC9"/>
    <w:rsid w:val="00C77B59"/>
    <w:rsid w:val="00C8628F"/>
    <w:rsid w:val="00C868B5"/>
    <w:rsid w:val="00C92834"/>
    <w:rsid w:val="00C9430E"/>
    <w:rsid w:val="00C944A2"/>
    <w:rsid w:val="00C95804"/>
    <w:rsid w:val="00C964D8"/>
    <w:rsid w:val="00CA187E"/>
    <w:rsid w:val="00CA25F2"/>
    <w:rsid w:val="00CA3897"/>
    <w:rsid w:val="00CA40B2"/>
    <w:rsid w:val="00CA5AAC"/>
    <w:rsid w:val="00CA5FCD"/>
    <w:rsid w:val="00CB2E01"/>
    <w:rsid w:val="00CB35E1"/>
    <w:rsid w:val="00CB49CE"/>
    <w:rsid w:val="00CB531C"/>
    <w:rsid w:val="00CB6A72"/>
    <w:rsid w:val="00CB765A"/>
    <w:rsid w:val="00CC5F87"/>
    <w:rsid w:val="00CD06D6"/>
    <w:rsid w:val="00CD5BF2"/>
    <w:rsid w:val="00CD6343"/>
    <w:rsid w:val="00CD6AE8"/>
    <w:rsid w:val="00CE6A5B"/>
    <w:rsid w:val="00CE76AD"/>
    <w:rsid w:val="00CF00F7"/>
    <w:rsid w:val="00CF4161"/>
    <w:rsid w:val="00D00F8A"/>
    <w:rsid w:val="00D00FF1"/>
    <w:rsid w:val="00D027BD"/>
    <w:rsid w:val="00D04783"/>
    <w:rsid w:val="00D04B33"/>
    <w:rsid w:val="00D103C6"/>
    <w:rsid w:val="00D11900"/>
    <w:rsid w:val="00D11D2B"/>
    <w:rsid w:val="00D128B0"/>
    <w:rsid w:val="00D12B95"/>
    <w:rsid w:val="00D174AF"/>
    <w:rsid w:val="00D21894"/>
    <w:rsid w:val="00D25A8C"/>
    <w:rsid w:val="00D30ABD"/>
    <w:rsid w:val="00D31503"/>
    <w:rsid w:val="00D315A0"/>
    <w:rsid w:val="00D32329"/>
    <w:rsid w:val="00D3312A"/>
    <w:rsid w:val="00D47593"/>
    <w:rsid w:val="00D5043F"/>
    <w:rsid w:val="00D504FB"/>
    <w:rsid w:val="00D5104E"/>
    <w:rsid w:val="00D55BAB"/>
    <w:rsid w:val="00D57EC6"/>
    <w:rsid w:val="00D61BC8"/>
    <w:rsid w:val="00D66B81"/>
    <w:rsid w:val="00D670AB"/>
    <w:rsid w:val="00D720DE"/>
    <w:rsid w:val="00D725C1"/>
    <w:rsid w:val="00D74E34"/>
    <w:rsid w:val="00D7581A"/>
    <w:rsid w:val="00D77747"/>
    <w:rsid w:val="00D77CAE"/>
    <w:rsid w:val="00D80186"/>
    <w:rsid w:val="00D8073F"/>
    <w:rsid w:val="00D8333D"/>
    <w:rsid w:val="00D8549D"/>
    <w:rsid w:val="00D861AE"/>
    <w:rsid w:val="00D91886"/>
    <w:rsid w:val="00D96310"/>
    <w:rsid w:val="00D96E6B"/>
    <w:rsid w:val="00D970EE"/>
    <w:rsid w:val="00DA0A51"/>
    <w:rsid w:val="00DA193F"/>
    <w:rsid w:val="00DA3E4C"/>
    <w:rsid w:val="00DA5132"/>
    <w:rsid w:val="00DA6BF3"/>
    <w:rsid w:val="00DB0FE8"/>
    <w:rsid w:val="00DB515E"/>
    <w:rsid w:val="00DB66A1"/>
    <w:rsid w:val="00DB68BE"/>
    <w:rsid w:val="00DB7698"/>
    <w:rsid w:val="00DC1BC3"/>
    <w:rsid w:val="00DC3B0D"/>
    <w:rsid w:val="00DC5C21"/>
    <w:rsid w:val="00DD07CB"/>
    <w:rsid w:val="00DD4210"/>
    <w:rsid w:val="00DD43D7"/>
    <w:rsid w:val="00DE0FC6"/>
    <w:rsid w:val="00DE2E5A"/>
    <w:rsid w:val="00DE36DF"/>
    <w:rsid w:val="00DE58A6"/>
    <w:rsid w:val="00DF1E4E"/>
    <w:rsid w:val="00DF4D98"/>
    <w:rsid w:val="00DF53D3"/>
    <w:rsid w:val="00E01742"/>
    <w:rsid w:val="00E022FA"/>
    <w:rsid w:val="00E05748"/>
    <w:rsid w:val="00E06B5A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8E4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50219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865FA"/>
    <w:rsid w:val="00E869CD"/>
    <w:rsid w:val="00E90D13"/>
    <w:rsid w:val="00E929C9"/>
    <w:rsid w:val="00E979FD"/>
    <w:rsid w:val="00EA11F1"/>
    <w:rsid w:val="00EA674B"/>
    <w:rsid w:val="00EA751B"/>
    <w:rsid w:val="00EB2391"/>
    <w:rsid w:val="00EB4049"/>
    <w:rsid w:val="00EB582E"/>
    <w:rsid w:val="00EB7ECA"/>
    <w:rsid w:val="00EC4F2B"/>
    <w:rsid w:val="00EC55D1"/>
    <w:rsid w:val="00EC6632"/>
    <w:rsid w:val="00EC7057"/>
    <w:rsid w:val="00ED19C1"/>
    <w:rsid w:val="00EE0452"/>
    <w:rsid w:val="00EE1DC9"/>
    <w:rsid w:val="00EE23F2"/>
    <w:rsid w:val="00EF1DF3"/>
    <w:rsid w:val="00EF2A13"/>
    <w:rsid w:val="00EF4494"/>
    <w:rsid w:val="00EF528F"/>
    <w:rsid w:val="00EF581E"/>
    <w:rsid w:val="00F00A5D"/>
    <w:rsid w:val="00F07FE0"/>
    <w:rsid w:val="00F1032F"/>
    <w:rsid w:val="00F161DF"/>
    <w:rsid w:val="00F16F69"/>
    <w:rsid w:val="00F201B2"/>
    <w:rsid w:val="00F2177F"/>
    <w:rsid w:val="00F24A89"/>
    <w:rsid w:val="00F259AC"/>
    <w:rsid w:val="00F2706D"/>
    <w:rsid w:val="00F27471"/>
    <w:rsid w:val="00F30E25"/>
    <w:rsid w:val="00F348A0"/>
    <w:rsid w:val="00F35E06"/>
    <w:rsid w:val="00F409E3"/>
    <w:rsid w:val="00F43F20"/>
    <w:rsid w:val="00F44095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6B9A"/>
    <w:rsid w:val="00F641B8"/>
    <w:rsid w:val="00F65876"/>
    <w:rsid w:val="00F73FB4"/>
    <w:rsid w:val="00F7493C"/>
    <w:rsid w:val="00F753B6"/>
    <w:rsid w:val="00F84D7C"/>
    <w:rsid w:val="00F85198"/>
    <w:rsid w:val="00F91490"/>
    <w:rsid w:val="00F93008"/>
    <w:rsid w:val="00F93240"/>
    <w:rsid w:val="00FA06D6"/>
    <w:rsid w:val="00FA07A5"/>
    <w:rsid w:val="00FA0E64"/>
    <w:rsid w:val="00FA2868"/>
    <w:rsid w:val="00FA2A59"/>
    <w:rsid w:val="00FA5ED5"/>
    <w:rsid w:val="00FA6961"/>
    <w:rsid w:val="00FA798E"/>
    <w:rsid w:val="00FB1862"/>
    <w:rsid w:val="00FB555C"/>
    <w:rsid w:val="00FB55B9"/>
    <w:rsid w:val="00FC2832"/>
    <w:rsid w:val="00FC2A23"/>
    <w:rsid w:val="00FC4EF7"/>
    <w:rsid w:val="00FC590C"/>
    <w:rsid w:val="00FC78DA"/>
    <w:rsid w:val="00FD1034"/>
    <w:rsid w:val="00FD189D"/>
    <w:rsid w:val="00FD24FD"/>
    <w:rsid w:val="00FD6F68"/>
    <w:rsid w:val="00FE165A"/>
    <w:rsid w:val="00FE2148"/>
    <w:rsid w:val="00FE38C5"/>
    <w:rsid w:val="00FE5CBC"/>
    <w:rsid w:val="00FE6B2B"/>
    <w:rsid w:val="00FF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6F1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6F16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287658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4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608</TotalTime>
  <Pages>3</Pages>
  <Words>560</Words>
  <Characters>3196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2012-10-21T10:42:00Z</cp:lastPrinted>
  <dcterms:created xsi:type="dcterms:W3CDTF">2013-11-10T17:46:00Z</dcterms:created>
  <dcterms:modified xsi:type="dcterms:W3CDTF">2013-12-22T19:47:00Z</dcterms:modified>
  <cp:category>www.sorubak.com</cp:category>
</cp:coreProperties>
</file>