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14E" w:rsidRDefault="00D1214E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9" type="#_x0000_t98" style="position:absolute;margin-left:-31.85pt;margin-top:-40.85pt;width:522pt;height:36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" fillcolor="#d68d8b" strokecolor="#c0504d">
            <v:fill color2="#edcccc" rotate="t" angle="180" colors="0 #ff8381;.25 #ff8a88;1 #ffc6c5" focus="100%" type="gradient"/>
            <v:shadow on="t" color="black" opacity="26214f" origin=",.5" offset="0,3pt"/>
            <v:textbox>
              <w:txbxContent>
                <w:p w:rsidR="00D1214E" w:rsidRPr="00115D54" w:rsidRDefault="00D1214E" w:rsidP="00115D54">
                  <w:pPr>
                    <w:jc w:val="center"/>
                    <w:rPr>
                      <w:rFonts w:ascii="Hand writing Mutlu" w:hAnsi="Hand writing Mutlu"/>
                      <w:b/>
                      <w:caps/>
                      <w:sz w:val="28"/>
                    </w:rPr>
                  </w:pPr>
                  <w:r w:rsidRPr="00115D54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3.SINIF </w:t>
                  </w:r>
                  <w:r w:rsidRPr="00115D54">
                    <w:rPr>
                      <w:rFonts w:ascii="Times New Roman" w:hAnsi="Times New Roman"/>
                      <w:b/>
                      <w:caps/>
                      <w:sz w:val="28"/>
                    </w:rPr>
                    <w:t>–</w:t>
                  </w:r>
                  <w:r w:rsidRPr="00115D54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 MATEMATİK </w:t>
                  </w:r>
                  <w:r w:rsidRPr="00115D54">
                    <w:rPr>
                      <w:rFonts w:ascii="Times New Roman" w:hAnsi="Times New Roman"/>
                      <w:b/>
                      <w:caps/>
                      <w:sz w:val="28"/>
                    </w:rPr>
                    <w:t>–</w:t>
                  </w:r>
                  <w:r w:rsidRPr="00115D54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 ÇARPMA İŞLEMİ ETKİNLİKLERİ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 </w:t>
      </w:r>
    </w:p>
    <w:p w:rsidR="00D1214E" w:rsidRDefault="00D1214E">
      <w:r w:rsidRPr="00B77A2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" o:spid="_x0000_i1025" type="#_x0000_t75" style="width:449.25pt;height:146.25pt;visibility:visible">
            <v:imagedata r:id="rId6" o:title=""/>
          </v:shape>
        </w:pict>
      </w:r>
    </w:p>
    <w:p w:rsidR="00D1214E" w:rsidRDefault="00D1214E"/>
    <w:p w:rsidR="00D1214E" w:rsidRDefault="00D1214E">
      <w:hyperlink r:id="rId7" w:history="1">
        <w:r w:rsidRPr="00234B4F">
          <w:rPr>
            <w:rStyle w:val="Hyperlink"/>
          </w:rPr>
          <w:t>http://www.sorubak.com</w:t>
        </w:r>
      </w:hyperlink>
      <w:r>
        <w:t xml:space="preserve"> </w:t>
      </w:r>
    </w:p>
    <w:p w:rsidR="00D1214E" w:rsidRDefault="00D1214E">
      <w:r w:rsidRPr="00B77A28">
        <w:rPr>
          <w:noProof/>
          <w:lang w:eastAsia="tr-TR"/>
        </w:rPr>
        <w:pict>
          <v:shape id="Resim 29" o:spid="_x0000_i1026" type="#_x0000_t75" style="width:448.5pt;height:113.25pt;visibility:visible">
            <v:imagedata r:id="rId8" o:title=""/>
          </v:shape>
        </w:pict>
      </w:r>
    </w:p>
    <w:p w:rsidR="00D1214E" w:rsidRDefault="00D1214E"/>
    <w:p w:rsidR="00D1214E" w:rsidRDefault="00D1214E"/>
    <w:p w:rsidR="00D1214E" w:rsidRDefault="00D1214E">
      <w:r w:rsidRPr="00B77A28">
        <w:rPr>
          <w:noProof/>
          <w:lang w:eastAsia="tr-TR"/>
        </w:rPr>
        <w:pict>
          <v:shape id="Resim 30" o:spid="_x0000_i1027" type="#_x0000_t75" style="width:450.75pt;height:115.5pt;visibility:visible">
            <v:imagedata r:id="rId9" o:title=""/>
          </v:shape>
        </w:pict>
      </w:r>
    </w:p>
    <w:p w:rsidR="00D1214E" w:rsidRDefault="00D1214E"/>
    <w:p w:rsidR="00D1214E" w:rsidRDefault="00D1214E">
      <w:bookmarkStart w:id="0" w:name="_GoBack"/>
      <w:bookmarkEnd w:id="0"/>
    </w:p>
    <w:p w:rsidR="00D1214E" w:rsidRDefault="00D1214E">
      <w:r w:rsidRPr="00B77A28">
        <w:rPr>
          <w:noProof/>
          <w:lang w:eastAsia="tr-TR"/>
        </w:rPr>
        <w:pict>
          <v:shape id="Resim 31" o:spid="_x0000_i1028" type="#_x0000_t75" style="width:450.75pt;height:122.25pt;visibility:visible">
            <v:imagedata r:id="rId10" o:title=""/>
          </v:shape>
        </w:pict>
      </w:r>
    </w:p>
    <w:sectPr w:rsidR="00D1214E" w:rsidSect="00903C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568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14E" w:rsidRDefault="00D1214E" w:rsidP="00115D54">
      <w:pPr>
        <w:spacing w:after="0" w:line="240" w:lineRule="auto"/>
      </w:pPr>
      <w:r>
        <w:separator/>
      </w:r>
    </w:p>
  </w:endnote>
  <w:endnote w:type="continuationSeparator" w:id="0">
    <w:p w:rsidR="00D1214E" w:rsidRDefault="00D1214E" w:rsidP="0011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14E" w:rsidRDefault="00D121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14E" w:rsidRDefault="00D1214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14E" w:rsidRDefault="00D121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14E" w:rsidRDefault="00D1214E" w:rsidP="00115D54">
      <w:pPr>
        <w:spacing w:after="0" w:line="240" w:lineRule="auto"/>
      </w:pPr>
      <w:r>
        <w:separator/>
      </w:r>
    </w:p>
  </w:footnote>
  <w:footnote w:type="continuationSeparator" w:id="0">
    <w:p w:rsidR="00D1214E" w:rsidRDefault="00D1214E" w:rsidP="0011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14E" w:rsidRDefault="00D1214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241337" o:spid="_x0000_s2049" type="#_x0000_t75" style="position:absolute;margin-left:0;margin-top:0;width:525pt;height:566.25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14E" w:rsidRDefault="00D1214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241338" o:spid="_x0000_s2050" type="#_x0000_t75" style="position:absolute;margin-left:0;margin-top:0;width:525pt;height:566.25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14E" w:rsidRDefault="00D1214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241336" o:spid="_x0000_s2051" type="#_x0000_t75" style="position:absolute;margin-left:0;margin-top:0;width:525pt;height:566.25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D54"/>
    <w:rsid w:val="00115D54"/>
    <w:rsid w:val="001C327A"/>
    <w:rsid w:val="001D0FE2"/>
    <w:rsid w:val="00234B4F"/>
    <w:rsid w:val="00402931"/>
    <w:rsid w:val="007800EC"/>
    <w:rsid w:val="007B3D3F"/>
    <w:rsid w:val="008151D6"/>
    <w:rsid w:val="008726EF"/>
    <w:rsid w:val="008D51B7"/>
    <w:rsid w:val="00903C90"/>
    <w:rsid w:val="00994497"/>
    <w:rsid w:val="00AC3CAF"/>
    <w:rsid w:val="00B021CB"/>
    <w:rsid w:val="00B77A28"/>
    <w:rsid w:val="00C669CF"/>
    <w:rsid w:val="00D1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2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5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15D5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15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5D5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15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5D5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D51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9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9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9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9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9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28</Words>
  <Characters>163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http:/www.sorubak.com</cp:keywords>
  <dc:description>http://www.sorubak.com</dc:description>
  <cp:lastModifiedBy>edanur</cp:lastModifiedBy>
  <cp:revision>2</cp:revision>
  <cp:lastPrinted>2013-02-02T21:16:00Z</cp:lastPrinted>
  <dcterms:created xsi:type="dcterms:W3CDTF">2013-02-02T20:29:00Z</dcterms:created>
  <dcterms:modified xsi:type="dcterms:W3CDTF">2014-02-07T13:05:00Z</dcterms:modified>
</cp:coreProperties>
</file>