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2D69B"/>
  <w:body>
    <w:p w:rsidR="0018710A" w:rsidRPr="000E6FB7" w:rsidRDefault="0018710A">
      <w:pPr>
        <w:rPr>
          <w:b/>
        </w:rPr>
      </w:pPr>
      <w:r w:rsidRPr="000E6FB7">
        <w:rPr>
          <w:b/>
        </w:rPr>
        <w:t>ADI – SOYADI  : ………………………</w:t>
      </w:r>
    </w:p>
    <w:p w:rsidR="0018710A" w:rsidRPr="000E6FB7" w:rsidRDefault="0018710A" w:rsidP="00200330">
      <w:pPr>
        <w:rPr>
          <w:b/>
        </w:rPr>
      </w:pPr>
      <w:r w:rsidRPr="000E6FB7">
        <w:rPr>
          <w:b/>
        </w:rPr>
        <w:t>1 ) Aşağıdaki  doğal sayıaları  en yakın onluğa yuvarlayınız.</w:t>
      </w:r>
    </w:p>
    <w:p w:rsidR="0018710A" w:rsidRPr="000E6FB7" w:rsidRDefault="0018710A" w:rsidP="00200330">
      <w:pPr>
        <w:rPr>
          <w:b/>
        </w:rPr>
      </w:pPr>
      <w:r w:rsidRPr="000E6FB7">
        <w:rPr>
          <w:b/>
        </w:rPr>
        <w:t>A )   246 : ……………      B ) 573 : …………….  C )   478 : …………………  D  )  794 : ………… E ) 875 : …………..</w:t>
      </w:r>
      <w:bookmarkStart w:id="0" w:name="_GoBack"/>
      <w:bookmarkEnd w:id="0"/>
    </w:p>
    <w:p w:rsidR="0018710A" w:rsidRPr="000E6FB7" w:rsidRDefault="0018710A" w:rsidP="00200330">
      <w:pPr>
        <w:rPr>
          <w:b/>
        </w:rPr>
      </w:pPr>
    </w:p>
    <w:p w:rsidR="0018710A" w:rsidRPr="000E6FB7" w:rsidRDefault="0018710A" w:rsidP="00200330">
      <w:pPr>
        <w:rPr>
          <w:b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margin-left:325.15pt;margin-top:22.45pt;width:160.5pt;height:100.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">
            <v:textbox>
              <w:txbxContent>
                <w:tbl>
                  <w:tblPr>
                    <w:tblW w:w="308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1064"/>
                    <w:gridCol w:w="1064"/>
                    <w:gridCol w:w="1064"/>
                  </w:tblGrid>
                  <w:tr w:rsidR="0018710A" w:rsidRPr="00246FA2" w:rsidTr="00246FA2">
                    <w:trPr>
                      <w:trHeight w:val="406"/>
                    </w:trPr>
                    <w:tc>
                      <w:tcPr>
                        <w:tcW w:w="1029" w:type="dxa"/>
                      </w:tcPr>
                      <w:p w:rsidR="0018710A" w:rsidRPr="00246FA2" w:rsidRDefault="0018710A" w:rsidP="00246FA2">
                        <w:pPr>
                          <w:spacing w:after="0" w:line="240" w:lineRule="auto"/>
                        </w:pPr>
                        <w:r w:rsidRPr="00246FA2">
                          <w:t>Yüzler basamağı</w:t>
                        </w:r>
                      </w:p>
                    </w:tc>
                    <w:tc>
                      <w:tcPr>
                        <w:tcW w:w="1029" w:type="dxa"/>
                      </w:tcPr>
                      <w:p w:rsidR="0018710A" w:rsidRPr="00246FA2" w:rsidRDefault="0018710A" w:rsidP="00246FA2">
                        <w:pPr>
                          <w:spacing w:after="0" w:line="240" w:lineRule="auto"/>
                        </w:pPr>
                        <w:r w:rsidRPr="00246FA2">
                          <w:t>Onlar  basamağı</w:t>
                        </w:r>
                      </w:p>
                    </w:tc>
                    <w:tc>
                      <w:tcPr>
                        <w:tcW w:w="1029" w:type="dxa"/>
                      </w:tcPr>
                      <w:p w:rsidR="0018710A" w:rsidRPr="00246FA2" w:rsidRDefault="0018710A" w:rsidP="00246FA2">
                        <w:pPr>
                          <w:spacing w:after="0" w:line="240" w:lineRule="auto"/>
                        </w:pPr>
                        <w:r w:rsidRPr="00246FA2">
                          <w:t>Birler basamağı</w:t>
                        </w:r>
                      </w:p>
                    </w:tc>
                  </w:tr>
                  <w:tr w:rsidR="0018710A" w:rsidRPr="00246FA2" w:rsidTr="00246FA2">
                    <w:trPr>
                      <w:trHeight w:val="383"/>
                    </w:trPr>
                    <w:tc>
                      <w:tcPr>
                        <w:tcW w:w="1029" w:type="dxa"/>
                      </w:tcPr>
                      <w:p w:rsidR="0018710A" w:rsidRPr="00246FA2" w:rsidRDefault="0018710A" w:rsidP="00246FA2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1029" w:type="dxa"/>
                      </w:tcPr>
                      <w:p w:rsidR="0018710A" w:rsidRPr="00246FA2" w:rsidRDefault="0018710A" w:rsidP="00246FA2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1029" w:type="dxa"/>
                      </w:tcPr>
                      <w:p w:rsidR="0018710A" w:rsidRPr="00246FA2" w:rsidRDefault="0018710A" w:rsidP="00246FA2">
                        <w:pPr>
                          <w:spacing w:after="0" w:line="240" w:lineRule="auto"/>
                        </w:pPr>
                      </w:p>
                    </w:tc>
                  </w:tr>
                  <w:tr w:rsidR="0018710A" w:rsidRPr="00246FA2" w:rsidTr="00246FA2">
                    <w:trPr>
                      <w:trHeight w:val="427"/>
                    </w:trPr>
                    <w:tc>
                      <w:tcPr>
                        <w:tcW w:w="1029" w:type="dxa"/>
                      </w:tcPr>
                      <w:p w:rsidR="0018710A" w:rsidRPr="00246FA2" w:rsidRDefault="0018710A" w:rsidP="00246FA2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1029" w:type="dxa"/>
                      </w:tcPr>
                      <w:p w:rsidR="0018710A" w:rsidRPr="00246FA2" w:rsidRDefault="0018710A" w:rsidP="00246FA2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1029" w:type="dxa"/>
                      </w:tcPr>
                      <w:p w:rsidR="0018710A" w:rsidRPr="00246FA2" w:rsidRDefault="0018710A" w:rsidP="00246FA2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18710A" w:rsidRDefault="0018710A" w:rsidP="007D0002"/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140.65pt;margin-top:22.45pt;width:160.5pt;height:100.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">
            <v:textbox>
              <w:txbxContent>
                <w:tbl>
                  <w:tblPr>
                    <w:tblW w:w="308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1064"/>
                    <w:gridCol w:w="1064"/>
                    <w:gridCol w:w="1064"/>
                  </w:tblGrid>
                  <w:tr w:rsidR="0018710A" w:rsidRPr="00246FA2" w:rsidTr="00246FA2">
                    <w:trPr>
                      <w:trHeight w:val="406"/>
                    </w:trPr>
                    <w:tc>
                      <w:tcPr>
                        <w:tcW w:w="1029" w:type="dxa"/>
                      </w:tcPr>
                      <w:p w:rsidR="0018710A" w:rsidRPr="00246FA2" w:rsidRDefault="0018710A" w:rsidP="00246FA2">
                        <w:pPr>
                          <w:spacing w:after="0" w:line="240" w:lineRule="auto"/>
                        </w:pPr>
                        <w:r w:rsidRPr="00246FA2">
                          <w:t>Yüzler basamağı</w:t>
                        </w:r>
                      </w:p>
                    </w:tc>
                    <w:tc>
                      <w:tcPr>
                        <w:tcW w:w="1029" w:type="dxa"/>
                      </w:tcPr>
                      <w:p w:rsidR="0018710A" w:rsidRPr="00246FA2" w:rsidRDefault="0018710A" w:rsidP="00246FA2">
                        <w:pPr>
                          <w:spacing w:after="0" w:line="240" w:lineRule="auto"/>
                        </w:pPr>
                        <w:r w:rsidRPr="00246FA2">
                          <w:t>Onlar  basamağı</w:t>
                        </w:r>
                      </w:p>
                    </w:tc>
                    <w:tc>
                      <w:tcPr>
                        <w:tcW w:w="1029" w:type="dxa"/>
                      </w:tcPr>
                      <w:p w:rsidR="0018710A" w:rsidRPr="00246FA2" w:rsidRDefault="0018710A" w:rsidP="00246FA2">
                        <w:pPr>
                          <w:spacing w:after="0" w:line="240" w:lineRule="auto"/>
                        </w:pPr>
                        <w:r w:rsidRPr="00246FA2">
                          <w:t>Birler basamağı</w:t>
                        </w:r>
                      </w:p>
                    </w:tc>
                  </w:tr>
                  <w:tr w:rsidR="0018710A" w:rsidRPr="00246FA2" w:rsidTr="00246FA2">
                    <w:trPr>
                      <w:trHeight w:val="383"/>
                    </w:trPr>
                    <w:tc>
                      <w:tcPr>
                        <w:tcW w:w="1029" w:type="dxa"/>
                      </w:tcPr>
                      <w:p w:rsidR="0018710A" w:rsidRPr="00246FA2" w:rsidRDefault="0018710A" w:rsidP="00246FA2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1029" w:type="dxa"/>
                      </w:tcPr>
                      <w:p w:rsidR="0018710A" w:rsidRPr="00246FA2" w:rsidRDefault="0018710A" w:rsidP="00246FA2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1029" w:type="dxa"/>
                      </w:tcPr>
                      <w:p w:rsidR="0018710A" w:rsidRPr="00246FA2" w:rsidRDefault="0018710A" w:rsidP="00246FA2">
                        <w:pPr>
                          <w:spacing w:after="0" w:line="240" w:lineRule="auto"/>
                        </w:pPr>
                      </w:p>
                    </w:tc>
                  </w:tr>
                  <w:tr w:rsidR="0018710A" w:rsidRPr="00246FA2" w:rsidTr="00246FA2">
                    <w:trPr>
                      <w:trHeight w:val="427"/>
                    </w:trPr>
                    <w:tc>
                      <w:tcPr>
                        <w:tcW w:w="1029" w:type="dxa"/>
                      </w:tcPr>
                      <w:p w:rsidR="0018710A" w:rsidRPr="00246FA2" w:rsidRDefault="0018710A" w:rsidP="00246FA2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1029" w:type="dxa"/>
                      </w:tcPr>
                      <w:p w:rsidR="0018710A" w:rsidRPr="00246FA2" w:rsidRDefault="0018710A" w:rsidP="00246FA2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1029" w:type="dxa"/>
                      </w:tcPr>
                      <w:p w:rsidR="0018710A" w:rsidRPr="00246FA2" w:rsidRDefault="0018710A" w:rsidP="00246FA2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18710A" w:rsidRDefault="0018710A"/>
              </w:txbxContent>
            </v:textbox>
          </v:shape>
        </w:pict>
      </w:r>
      <w:r w:rsidRPr="000E6FB7">
        <w:rPr>
          <w:b/>
        </w:rPr>
        <w:t>2 ) Aşağıdaki toplama işlemlerini yapınız.Her işlem  için basamak tablosunu  kullanınız.</w:t>
      </w:r>
    </w:p>
    <w:p w:rsidR="0018710A" w:rsidRPr="000E6FB7" w:rsidRDefault="0018710A" w:rsidP="00200330">
      <w:pPr>
        <w:rPr>
          <w:b/>
        </w:rPr>
      </w:pPr>
      <w:r w:rsidRPr="000E6FB7">
        <w:rPr>
          <w:b/>
        </w:rPr>
        <w:t>A )   375  +  101  =   ….? ..</w:t>
      </w:r>
    </w:p>
    <w:p w:rsidR="0018710A" w:rsidRPr="000E6FB7" w:rsidRDefault="0018710A" w:rsidP="00200330">
      <w:pPr>
        <w:rPr>
          <w:b/>
        </w:rPr>
      </w:pPr>
    </w:p>
    <w:p w:rsidR="0018710A" w:rsidRPr="000E6FB7" w:rsidRDefault="0018710A" w:rsidP="00200330">
      <w:pPr>
        <w:rPr>
          <w:b/>
        </w:rPr>
      </w:pPr>
      <w:r w:rsidRPr="000E6FB7">
        <w:rPr>
          <w:b/>
        </w:rPr>
        <w:t>B )  420  + 537  =  …. ? ..</w:t>
      </w:r>
    </w:p>
    <w:p w:rsidR="0018710A" w:rsidRPr="000E6FB7" w:rsidRDefault="0018710A" w:rsidP="00200330">
      <w:pPr>
        <w:rPr>
          <w:b/>
        </w:rPr>
      </w:pPr>
    </w:p>
    <w:p w:rsidR="0018710A" w:rsidRPr="000E6FB7" w:rsidRDefault="0018710A" w:rsidP="00200330">
      <w:pPr>
        <w:rPr>
          <w:b/>
        </w:rPr>
      </w:pPr>
      <w:r w:rsidRPr="000E6FB7">
        <w:rPr>
          <w:b/>
        </w:rPr>
        <w:t>3 ) Aşağıdaki toplama işlemlerinin sonucunu  önce tahmin ediniz. Sonra işlemini tahmininizle karşılaştırınız.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34"/>
        <w:gridCol w:w="2535"/>
        <w:gridCol w:w="2535"/>
      </w:tblGrid>
      <w:tr w:rsidR="0018710A" w:rsidRPr="00246FA2" w:rsidTr="00246FA2">
        <w:trPr>
          <w:trHeight w:val="327"/>
        </w:trPr>
        <w:tc>
          <w:tcPr>
            <w:tcW w:w="2534" w:type="dxa"/>
          </w:tcPr>
          <w:p w:rsidR="0018710A" w:rsidRPr="00246FA2" w:rsidRDefault="0018710A" w:rsidP="00246FA2">
            <w:pPr>
              <w:spacing w:after="0" w:line="240" w:lineRule="auto"/>
              <w:rPr>
                <w:b/>
              </w:rPr>
            </w:pPr>
            <w:r w:rsidRPr="00246FA2">
              <w:rPr>
                <w:b/>
              </w:rPr>
              <w:t>işlem</w:t>
            </w:r>
          </w:p>
        </w:tc>
        <w:tc>
          <w:tcPr>
            <w:tcW w:w="2535" w:type="dxa"/>
          </w:tcPr>
          <w:p w:rsidR="0018710A" w:rsidRPr="00246FA2" w:rsidRDefault="0018710A" w:rsidP="00246FA2">
            <w:pPr>
              <w:spacing w:after="0" w:line="240" w:lineRule="auto"/>
              <w:rPr>
                <w:b/>
              </w:rPr>
            </w:pPr>
            <w:r w:rsidRPr="00246FA2">
              <w:rPr>
                <w:b/>
              </w:rPr>
              <w:t>tahminin</w:t>
            </w:r>
          </w:p>
        </w:tc>
        <w:tc>
          <w:tcPr>
            <w:tcW w:w="2535" w:type="dxa"/>
          </w:tcPr>
          <w:p w:rsidR="0018710A" w:rsidRPr="00246FA2" w:rsidRDefault="0018710A" w:rsidP="00246FA2">
            <w:pPr>
              <w:spacing w:after="0" w:line="240" w:lineRule="auto"/>
              <w:rPr>
                <w:b/>
              </w:rPr>
            </w:pPr>
            <w:r w:rsidRPr="00246FA2">
              <w:rPr>
                <w:b/>
              </w:rPr>
              <w:t>sonuç</w:t>
            </w:r>
          </w:p>
        </w:tc>
      </w:tr>
      <w:tr w:rsidR="0018710A" w:rsidRPr="00246FA2" w:rsidTr="00246FA2">
        <w:trPr>
          <w:trHeight w:val="1635"/>
        </w:trPr>
        <w:tc>
          <w:tcPr>
            <w:tcW w:w="2534" w:type="dxa"/>
          </w:tcPr>
          <w:p w:rsidR="0018710A" w:rsidRPr="00246FA2" w:rsidRDefault="0018710A" w:rsidP="00246FA2">
            <w:pPr>
              <w:spacing w:after="0" w:line="240" w:lineRule="auto"/>
              <w:rPr>
                <w:b/>
              </w:rPr>
            </w:pPr>
          </w:p>
          <w:p w:rsidR="0018710A" w:rsidRPr="00246FA2" w:rsidRDefault="0018710A" w:rsidP="00246FA2">
            <w:pPr>
              <w:spacing w:after="0" w:line="240" w:lineRule="auto"/>
              <w:rPr>
                <w:b/>
              </w:rPr>
            </w:pPr>
            <w:r w:rsidRPr="00246FA2">
              <w:rPr>
                <w:b/>
              </w:rPr>
              <w:t xml:space="preserve">          413 </w:t>
            </w:r>
          </w:p>
          <w:p w:rsidR="0018710A" w:rsidRPr="00246FA2" w:rsidRDefault="0018710A" w:rsidP="00246FA2">
            <w:pPr>
              <w:spacing w:after="0" w:line="240" w:lineRule="auto"/>
              <w:rPr>
                <w:b/>
              </w:rPr>
            </w:pPr>
            <w:r>
              <w:rPr>
                <w:noProof/>
                <w:lang w:eastAsia="tr-TR"/>
              </w:rPr>
              <w:pict>
                <v:shape id="Artı 3" o:spid="_x0000_s1030" style="position:absolute;margin-left:4.9pt;margin-top:8.05pt;width:9pt;height:9.7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430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" path="m15150,48471r28558,l43708,16413r26884,l70592,48471r28558,l99150,75354r-28558,l70592,107412r-26884,l43708,75354r-28558,l15150,48471xe" fillcolor="#4f81bd" strokecolor="#243f60" strokeweight="2pt">
                  <v:path arrowok="t" o:connecttype="custom" o:connectlocs="15150,48471;43708,48471;43708,16413;70592,16413;70592,48471;99150,48471;99150,75354;70592,75354;70592,107412;43708,107412;43708,75354;15150,75354;15150,48471" o:connectangles="0,0,0,0,0,0,0,0,0,0,0,0,0"/>
                </v:shape>
              </w:pict>
            </w:r>
            <w:r w:rsidRPr="00246FA2">
              <w:rPr>
                <w:b/>
              </w:rPr>
              <w:t xml:space="preserve">          568</w:t>
            </w:r>
          </w:p>
          <w:p w:rsidR="0018710A" w:rsidRPr="00246FA2" w:rsidRDefault="0018710A" w:rsidP="00246FA2">
            <w:pPr>
              <w:spacing w:after="0" w:line="240" w:lineRule="auto"/>
              <w:rPr>
                <w:b/>
              </w:rPr>
            </w:pPr>
            <w:r>
              <w:rPr>
                <w:noProof/>
                <w:lang w:eastAsia="tr-TR"/>
              </w:rPr>
              <w:pict>
                <v:line id="Düz Bağlayıcı 2" o:spid="_x0000_s1031" style="position:absolute;flip:y;z-index:251649536;visibility:visible" from="4.9pt,4.35pt" to="55.1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" strokecolor="#4579b8"/>
              </w:pict>
            </w:r>
          </w:p>
          <w:p w:rsidR="0018710A" w:rsidRPr="00246FA2" w:rsidRDefault="0018710A" w:rsidP="00246FA2">
            <w:pPr>
              <w:spacing w:after="0" w:line="240" w:lineRule="auto"/>
              <w:rPr>
                <w:b/>
              </w:rPr>
            </w:pPr>
          </w:p>
        </w:tc>
        <w:tc>
          <w:tcPr>
            <w:tcW w:w="2535" w:type="dxa"/>
          </w:tcPr>
          <w:p w:rsidR="0018710A" w:rsidRPr="00246FA2" w:rsidRDefault="0018710A" w:rsidP="00246FA2">
            <w:pPr>
              <w:spacing w:after="0" w:line="240" w:lineRule="auto"/>
              <w:rPr>
                <w:b/>
              </w:rPr>
            </w:pPr>
          </w:p>
        </w:tc>
        <w:tc>
          <w:tcPr>
            <w:tcW w:w="2535" w:type="dxa"/>
          </w:tcPr>
          <w:p w:rsidR="0018710A" w:rsidRPr="00246FA2" w:rsidRDefault="0018710A" w:rsidP="00246FA2">
            <w:pPr>
              <w:spacing w:after="0" w:line="240" w:lineRule="auto"/>
              <w:rPr>
                <w:b/>
              </w:rPr>
            </w:pPr>
          </w:p>
        </w:tc>
      </w:tr>
    </w:tbl>
    <w:p w:rsidR="0018710A" w:rsidRPr="000E6FB7" w:rsidRDefault="0018710A" w:rsidP="00200330">
      <w:pPr>
        <w:rPr>
          <w:b/>
        </w:rPr>
      </w:pPr>
    </w:p>
    <w:p w:rsidR="0018710A" w:rsidRPr="000E6FB7" w:rsidRDefault="0018710A" w:rsidP="00200330">
      <w:pPr>
        <w:rPr>
          <w:b/>
        </w:rPr>
      </w:pPr>
      <w:r w:rsidRPr="000E6FB7">
        <w:rPr>
          <w:b/>
        </w:rPr>
        <w:t>4 )   “  73  + 21  =  ?.. “  Toplama işlemini  zihinden  yapınız.</w:t>
      </w:r>
    </w:p>
    <w:p w:rsidR="0018710A" w:rsidRPr="000E6FB7" w:rsidRDefault="0018710A" w:rsidP="00200330">
      <w:pPr>
        <w:rPr>
          <w:b/>
        </w:rPr>
      </w:pPr>
    </w:p>
    <w:p w:rsidR="0018710A" w:rsidRPr="000E6FB7" w:rsidRDefault="0018710A" w:rsidP="00200330">
      <w:pPr>
        <w:rPr>
          <w:b/>
        </w:rPr>
      </w:pPr>
    </w:p>
    <w:p w:rsidR="0018710A" w:rsidRPr="000E6FB7" w:rsidRDefault="0018710A" w:rsidP="00200330">
      <w:pPr>
        <w:rPr>
          <w:b/>
        </w:rPr>
      </w:pPr>
    </w:p>
    <w:p w:rsidR="0018710A" w:rsidRPr="000E6FB7" w:rsidRDefault="0018710A" w:rsidP="00200330">
      <w:pPr>
        <w:rPr>
          <w:b/>
        </w:rPr>
      </w:pPr>
      <w:r w:rsidRPr="000E6FB7">
        <w:rPr>
          <w:b/>
        </w:rPr>
        <w:t>5 ) Aşağıdaki toplama işleminde verilmeyenleri  bulunuz.</w:t>
      </w:r>
    </w:p>
    <w:p w:rsidR="0018710A" w:rsidRPr="000E6FB7" w:rsidRDefault="0018710A" w:rsidP="00200330">
      <w:pPr>
        <w:rPr>
          <w:b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5" o:spid="_x0000_s1032" type="#_x0000_t5" style="position:absolute;margin-left:66.4pt;margin-top:22.15pt;width:21pt;height:11.25pt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" fillcolor="#4f81bd" strokecolor="#243f60" strokeweight="2pt"/>
        </w:pict>
      </w:r>
      <w:r w:rsidRPr="000E6FB7">
        <w:rPr>
          <w:b/>
        </w:rPr>
        <w:t xml:space="preserve">A  )    </w:t>
      </w:r>
    </w:p>
    <w:p w:rsidR="0018710A" w:rsidRPr="000E6FB7" w:rsidRDefault="0018710A" w:rsidP="00200330">
      <w:pPr>
        <w:rPr>
          <w:b/>
        </w:rPr>
      </w:pPr>
      <w:r>
        <w:rPr>
          <w:noProof/>
          <w:lang w:eastAsia="tr-TR"/>
        </w:rPr>
        <w:pict>
          <v:oval id="Oval 9" o:spid="_x0000_s1033" style="position:absolute;margin-left:271.9pt;margin-top:1.15pt;width:29.25pt;height:11.25pt;z-index: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" fillcolor="#4f81bd" strokecolor="#243f60" strokeweight="2pt"/>
        </w:pict>
      </w:r>
      <w:r>
        <w:rPr>
          <w:noProof/>
          <w:lang w:eastAsia="tr-TR"/>
        </w:rPr>
        <w:pict>
          <v:rect id="Dikdörtgen 4" o:spid="_x0000_s1034" style="position:absolute;margin-left:28.9pt;margin-top:1.2pt;width:26.25pt;height:11.25pt;z-index:251651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" fillcolor="#4f81bd" strokecolor="#243f60" strokeweight="2pt"/>
        </w:pict>
      </w:r>
      <w:r>
        <w:rPr>
          <w:noProof/>
          <w:lang w:eastAsia="tr-TR"/>
        </w:rPr>
        <w:pict>
          <v:shape id="5-Nokta Yıldız 6" o:spid="_x0000_s1035" style="position:absolute;margin-left:13.9pt;margin-top:22.85pt;width:9pt;height:8.25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43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" path="m,40020r43659,1l57150,,70641,40021r43659,-1l78979,64754r13492,40021l57150,80040,21829,104775,35321,64754,,40020xe" fillcolor="#4f81bd" strokecolor="#243f60" strokeweight="2pt">
            <v:path arrowok="t" o:connecttype="custom" o:connectlocs="0,40020;43659,40021;57150,0;70641,40021;114300,40020;78979,64754;92471,104775;57150,80040;21829,104775;35321,64754;0,40020" o:connectangles="0,0,0,0,0,0,0,0,0,0,0"/>
          </v:shape>
        </w:pict>
      </w:r>
      <w:r w:rsidRPr="000E6FB7">
        <w:rPr>
          <w:b/>
        </w:rPr>
        <w:t xml:space="preserve">     3                                                                           B  )     276   +                     =    663 </w:t>
      </w:r>
    </w:p>
    <w:p w:rsidR="0018710A" w:rsidRPr="000E6FB7" w:rsidRDefault="0018710A" w:rsidP="00200330">
      <w:pPr>
        <w:rPr>
          <w:b/>
        </w:rPr>
      </w:pPr>
      <w:r>
        <w:rPr>
          <w:noProof/>
          <w:lang w:eastAsia="tr-TR"/>
        </w:rPr>
        <w:pict>
          <v:shape id="Artı 8" o:spid="_x0000_s1036" style="position:absolute;margin-left:-10.85pt;margin-top:5.65pt;width:10.5pt;height:12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" path="m17676,60518r33317,l50993,20201r31364,l82357,60518r33317,l115674,91882r-33317,l82357,132199r-31364,l50993,91882r-33317,l17676,60518xe" fillcolor="#4f81bd" strokecolor="#243f60" strokeweight="2pt">
            <v:path arrowok="t" o:connecttype="custom" o:connectlocs="17676,60518;50993,60518;50993,20201;82357,20201;82357,60518;115674,60518;115674,91882;82357,91882;82357,132199;50993,132199;50993,91882;17676,91882;17676,60518" o:connectangles="0,0,0,0,0,0,0,0,0,0,0,0,0"/>
          </v:shape>
        </w:pict>
      </w:r>
      <w:r>
        <w:rPr>
          <w:noProof/>
          <w:lang w:eastAsia="tr-TR"/>
        </w:rPr>
        <w:pict>
          <v:line id="Düz Bağlayıcı 7" o:spid="_x0000_s1037" style="position:absolute;z-index:251654656;visibility:visible" from="-14.6pt,22.9pt" to="106.9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" strokecolor="#4579b8"/>
        </w:pict>
      </w:r>
      <w:r w:rsidRPr="000E6FB7">
        <w:rPr>
          <w:b/>
        </w:rPr>
        <w:t xml:space="preserve">                1               8                     </w:t>
      </w:r>
    </w:p>
    <w:p w:rsidR="0018710A" w:rsidRPr="000E6FB7" w:rsidRDefault="0018710A" w:rsidP="00200330">
      <w:pPr>
        <w:rPr>
          <w:b/>
        </w:rPr>
      </w:pPr>
      <w:r w:rsidRPr="000E6FB7">
        <w:rPr>
          <w:b/>
        </w:rPr>
        <w:t xml:space="preserve">      5         2              7</w:t>
      </w:r>
    </w:p>
    <w:p w:rsidR="0018710A" w:rsidRPr="000E6FB7" w:rsidRDefault="0018710A" w:rsidP="00200330">
      <w:pPr>
        <w:rPr>
          <w:b/>
        </w:rPr>
      </w:pPr>
    </w:p>
    <w:p w:rsidR="0018710A" w:rsidRPr="000E6FB7" w:rsidRDefault="0018710A" w:rsidP="00200330">
      <w:pPr>
        <w:rPr>
          <w:b/>
        </w:rPr>
      </w:pPr>
    </w:p>
    <w:p w:rsidR="0018710A" w:rsidRDefault="0018710A" w:rsidP="00200330">
      <w:pPr>
        <w:rPr>
          <w:b/>
        </w:rPr>
      </w:pPr>
    </w:p>
    <w:p w:rsidR="0018710A" w:rsidRPr="000E6FB7" w:rsidRDefault="0018710A" w:rsidP="00200330">
      <w:pPr>
        <w:rPr>
          <w:b/>
        </w:rPr>
      </w:pPr>
      <w:r w:rsidRPr="000E6FB7">
        <w:rPr>
          <w:b/>
        </w:rPr>
        <w:t>6 )  Aşağıdaki çıkarma işlemlerini  yapınız.</w:t>
      </w:r>
    </w:p>
    <w:p w:rsidR="0018710A" w:rsidRPr="000E6FB7" w:rsidRDefault="0018710A" w:rsidP="00200330">
      <w:pPr>
        <w:rPr>
          <w:b/>
        </w:rPr>
      </w:pPr>
      <w:r>
        <w:rPr>
          <w:noProof/>
          <w:lang w:eastAsia="tr-TR"/>
        </w:rPr>
        <w:pict>
          <v:shape id="Eksi 10" o:spid="_x0000_s1038" style="position:absolute;margin-left:41.65pt;margin-top:4.4pt;width:19.5pt;height:3.6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76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" path="m32826,17483r181998,l214824,28236r-181998,l32826,17483xe" fillcolor="#4f81bd" strokecolor="#243f60" strokeweight="2pt">
            <v:path arrowok="t" o:connecttype="custom" o:connectlocs="32826,17483;214824,17483;214824,28236;32826,28236;32826,17483" o:connectangles="0,0,0,0,0"/>
          </v:shape>
        </w:pict>
      </w:r>
      <w:r w:rsidRPr="000E6FB7">
        <w:rPr>
          <w:b/>
        </w:rPr>
        <w:t>A  )   917           415   =   ??</w:t>
      </w:r>
    </w:p>
    <w:p w:rsidR="0018710A" w:rsidRPr="000E6FB7" w:rsidRDefault="0018710A" w:rsidP="00200330">
      <w:pPr>
        <w:rPr>
          <w:b/>
        </w:rPr>
      </w:pPr>
    </w:p>
    <w:p w:rsidR="0018710A" w:rsidRPr="000E6FB7" w:rsidRDefault="0018710A" w:rsidP="00200330">
      <w:pPr>
        <w:rPr>
          <w:b/>
        </w:rPr>
      </w:pPr>
      <w:r>
        <w:rPr>
          <w:noProof/>
          <w:lang w:eastAsia="tr-TR"/>
        </w:rPr>
        <w:pict>
          <v:shape id="Eksi 11" o:spid="_x0000_s1039" style="position:absolute;margin-left:41.65pt;margin-top:4.5pt;width:19.5pt;height:3.5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765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" path="m32826,17241r181998,l214824,27844r-181998,l32826,17241xe" fillcolor="#4f81bd" strokecolor="#385d8a" strokeweight="2pt">
            <v:path arrowok="t" o:connecttype="custom" o:connectlocs="32826,17241;214824,17241;214824,27844;32826,27844;32826,17241" o:connectangles="0,0,0,0,0"/>
          </v:shape>
        </w:pict>
      </w:r>
      <w:r w:rsidRPr="000E6FB7">
        <w:rPr>
          <w:b/>
        </w:rPr>
        <w:t>B )  335              146 =  ??</w:t>
      </w:r>
    </w:p>
    <w:p w:rsidR="0018710A" w:rsidRPr="000E6FB7" w:rsidRDefault="0018710A" w:rsidP="00200330">
      <w:pPr>
        <w:rPr>
          <w:b/>
        </w:rPr>
      </w:pPr>
    </w:p>
    <w:p w:rsidR="0018710A" w:rsidRPr="000E6FB7" w:rsidRDefault="0018710A" w:rsidP="00200330">
      <w:pPr>
        <w:rPr>
          <w:b/>
        </w:rPr>
      </w:pPr>
      <w:r w:rsidRPr="000E6FB7">
        <w:rPr>
          <w:b/>
        </w:rPr>
        <w:t>7 )  Aşağıdaki çıkarma işleminde verilmeyenleri bulunuz.</w:t>
      </w:r>
    </w:p>
    <w:p w:rsidR="0018710A" w:rsidRPr="000E6FB7" w:rsidRDefault="0018710A" w:rsidP="00200330">
      <w:pPr>
        <w:rPr>
          <w:b/>
        </w:rPr>
      </w:pPr>
      <w:r>
        <w:rPr>
          <w:noProof/>
          <w:lang w:eastAsia="tr-TR"/>
        </w:rPr>
        <w:pict>
          <v:shape id="5-Nokta Yıldız 14" o:spid="_x0000_s1040" style="position:absolute;margin-left:68.65pt;margin-top:18.9pt;width:6.75pt;height:3.6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5725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" path="m,17463r32744,l42863,,52981,17463r32744,l59234,28256,69353,45719,42863,34926,16372,45719,26491,28256,,17463xe" fillcolor="#4f81bd" strokecolor="#243f60" strokeweight="2pt">
            <v:path arrowok="t" o:connecttype="custom" o:connectlocs="0,17463;32744,17463;42863,0;52981,17463;85725,17463;59234,28256;69353,45719;42863,34926;16372,45719;26491,28256;0,17463" o:connectangles="0,0,0,0,0,0,0,0,0,0,0"/>
          </v:shape>
        </w:pict>
      </w:r>
      <w:r>
        <w:rPr>
          <w:noProof/>
          <w:lang w:eastAsia="tr-TR"/>
        </w:rPr>
        <w:pict>
          <v:shape id="İkizkenar Üçgen 13" o:spid="_x0000_s1041" type="#_x0000_t5" style="position:absolute;margin-left:49.15pt;margin-top:18.75pt;width:12pt;height:6.75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" fillcolor="#4f81bd" strokecolor="#243f60" strokeweight="2pt"/>
        </w:pict>
      </w:r>
      <w:r>
        <w:rPr>
          <w:noProof/>
          <w:lang w:eastAsia="tr-TR"/>
        </w:rPr>
        <w:pict>
          <v:rect id="Dikdörtgen 12" o:spid="_x0000_s1042" style="position:absolute;margin-left:25.15pt;margin-top:20.25pt;width:11.25pt;height:6.75pt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" fillcolor="#4f81bd" strokecolor="#243f60" strokeweight="2pt"/>
        </w:pict>
      </w:r>
      <w:r w:rsidRPr="000E6FB7">
        <w:rPr>
          <w:b/>
        </w:rPr>
        <w:t>A )       4      7     5</w:t>
      </w:r>
    </w:p>
    <w:p w:rsidR="0018710A" w:rsidRPr="000E6FB7" w:rsidRDefault="0018710A" w:rsidP="00200330">
      <w:pPr>
        <w:rPr>
          <w:b/>
        </w:rPr>
      </w:pPr>
      <w:r>
        <w:rPr>
          <w:noProof/>
          <w:lang w:eastAsia="tr-TR"/>
        </w:rPr>
        <w:pict>
          <v:shape id="Eksi 16" o:spid="_x0000_s1043" style="position:absolute;margin-left:4.9pt;margin-top:6.2pt;width:20.25pt;height:3.6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7175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" path="m34089,17483r188997,l223086,28236r-188997,l34089,17483xe" fillcolor="#4f81bd" strokecolor="#243f60" strokeweight="2pt">
            <v:path arrowok="t" o:connecttype="custom" o:connectlocs="34089,17483;223086,17483;223086,28236;34089,28236;34089,17483" o:connectangles="0,0,0,0,0"/>
          </v:shape>
        </w:pict>
      </w:r>
      <w:r>
        <w:rPr>
          <w:noProof/>
          <w:lang w:eastAsia="tr-TR"/>
        </w:rPr>
        <w:pict>
          <v:line id="Düz Bağlayıcı 15" o:spid="_x0000_s1044" style="position:absolute;flip:y;z-index:251662848;visibility:visible" from="4.9pt,14.3pt" to="106.9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" strokecolor="#4579b8"/>
        </w:pict>
      </w:r>
      <w:r w:rsidRPr="000E6FB7">
        <w:rPr>
          <w:b/>
        </w:rPr>
        <w:t xml:space="preserve">                                    </w:t>
      </w:r>
    </w:p>
    <w:p w:rsidR="0018710A" w:rsidRPr="000E6FB7" w:rsidRDefault="0018710A" w:rsidP="00200330">
      <w:pPr>
        <w:rPr>
          <w:b/>
        </w:rPr>
      </w:pPr>
      <w:r w:rsidRPr="000E6FB7">
        <w:rPr>
          <w:b/>
        </w:rPr>
        <w:t xml:space="preserve">            1      2     9</w:t>
      </w:r>
    </w:p>
    <w:p w:rsidR="0018710A" w:rsidRPr="000E6FB7" w:rsidRDefault="0018710A" w:rsidP="00200330">
      <w:pPr>
        <w:rPr>
          <w:b/>
        </w:rPr>
      </w:pPr>
      <w:r>
        <w:rPr>
          <w:noProof/>
          <w:lang w:eastAsia="tr-TR"/>
        </w:rPr>
        <w:pict>
          <v:oval id="Oval 17" o:spid="_x0000_s1045" style="position:absolute;margin-left:28.9pt;margin-top:23.4pt;width:39.75pt;height:14.25pt;z-index:25166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" fillcolor="#4f81bd" strokecolor="#243f60" strokeweight="2pt"/>
        </w:pict>
      </w:r>
    </w:p>
    <w:p w:rsidR="0018710A" w:rsidRPr="000E6FB7" w:rsidRDefault="0018710A" w:rsidP="00F579B0">
      <w:pPr>
        <w:tabs>
          <w:tab w:val="left" w:pos="1695"/>
        </w:tabs>
        <w:rPr>
          <w:b/>
        </w:rPr>
      </w:pPr>
      <w:r>
        <w:rPr>
          <w:noProof/>
          <w:lang w:eastAsia="tr-TR"/>
        </w:rPr>
        <w:pict>
          <v:shape id="Eksi 18" o:spid="_x0000_s1046" style="position:absolute;margin-left:85.15pt;margin-top:3.4pt;width:21.75pt;height:3.6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25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" path="m36614,17483r202997,l239611,28236r-202997,l36614,17483xe" fillcolor="#4f81bd" strokecolor="#243f60" strokeweight="2pt">
            <v:path arrowok="t" o:connecttype="custom" o:connectlocs="36614,17483;239611,17483;239611,28236;36614,28236;36614,17483" o:connectangles="0,0,0,0,0"/>
          </v:shape>
        </w:pict>
      </w:r>
      <w:r w:rsidRPr="000E6FB7">
        <w:rPr>
          <w:b/>
        </w:rPr>
        <w:t xml:space="preserve">B )   </w:t>
      </w:r>
      <w:r w:rsidRPr="000E6FB7">
        <w:rPr>
          <w:b/>
        </w:rPr>
        <w:tab/>
        <w:t xml:space="preserve">             383  =  149 </w:t>
      </w:r>
    </w:p>
    <w:p w:rsidR="0018710A" w:rsidRPr="000E6FB7" w:rsidRDefault="0018710A" w:rsidP="00F579B0">
      <w:pPr>
        <w:tabs>
          <w:tab w:val="left" w:pos="1695"/>
        </w:tabs>
        <w:rPr>
          <w:b/>
        </w:rPr>
      </w:pPr>
    </w:p>
    <w:p w:rsidR="0018710A" w:rsidRPr="000E6FB7" w:rsidRDefault="0018710A" w:rsidP="00F579B0">
      <w:pPr>
        <w:tabs>
          <w:tab w:val="left" w:pos="1695"/>
        </w:tabs>
        <w:rPr>
          <w:b/>
        </w:rPr>
      </w:pPr>
      <w:r w:rsidRPr="000E6FB7">
        <w:rPr>
          <w:b/>
        </w:rPr>
        <w:t>8 )  Aşağıdaki çıkarma işlemlerini zihinden yapınız.</w:t>
      </w:r>
    </w:p>
    <w:p w:rsidR="0018710A" w:rsidRPr="000E6FB7" w:rsidRDefault="0018710A" w:rsidP="00F579B0">
      <w:pPr>
        <w:tabs>
          <w:tab w:val="left" w:pos="1695"/>
        </w:tabs>
        <w:rPr>
          <w:b/>
        </w:rPr>
      </w:pPr>
      <w:r>
        <w:rPr>
          <w:noProof/>
          <w:lang w:eastAsia="tr-TR"/>
        </w:rPr>
        <w:pict>
          <v:shape id="Eksi 19" o:spid="_x0000_s1047" style="position:absolute;margin-left:36.4pt;margin-top:4.85pt;width:19.5pt;height:3.6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76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" path="m32826,17483r181998,l214824,28236r-181998,l32826,17483xe" fillcolor="#4f81bd" strokecolor="#243f60" strokeweight="2pt">
            <v:path arrowok="t" o:connecttype="custom" o:connectlocs="32826,17483;214824,17483;214824,28236;32826,28236;32826,17483" o:connectangles="0,0,0,0,0"/>
          </v:shape>
        </w:pict>
      </w:r>
      <w:r w:rsidRPr="000E6FB7">
        <w:rPr>
          <w:b/>
        </w:rPr>
        <w:t>A  )    52          39  =   ??</w:t>
      </w:r>
    </w:p>
    <w:p w:rsidR="0018710A" w:rsidRPr="000E6FB7" w:rsidRDefault="0018710A" w:rsidP="00F579B0">
      <w:pPr>
        <w:tabs>
          <w:tab w:val="left" w:pos="1695"/>
        </w:tabs>
        <w:rPr>
          <w:b/>
        </w:rPr>
      </w:pPr>
    </w:p>
    <w:p w:rsidR="0018710A" w:rsidRPr="000E6FB7" w:rsidRDefault="0018710A" w:rsidP="00F579B0">
      <w:pPr>
        <w:tabs>
          <w:tab w:val="left" w:pos="1695"/>
        </w:tabs>
        <w:rPr>
          <w:b/>
        </w:rPr>
      </w:pPr>
      <w:r>
        <w:rPr>
          <w:noProof/>
          <w:lang w:eastAsia="tr-TR"/>
        </w:rPr>
        <w:pict>
          <v:shape id="Eksi 20" o:spid="_x0000_s1048" style="position:absolute;margin-left:41.65pt;margin-top:6.45pt;width:19.5pt;height:3.55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765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" path="m32826,17241r181998,l214824,27844r-181998,l32826,17241xe" fillcolor="#4f81bd" strokecolor="#385d8a" strokeweight="2pt">
            <v:path arrowok="t" o:connecttype="custom" o:connectlocs="32826,17241;214824,17241;214824,27844;32826,27844;32826,17241" o:connectangles="0,0,0,0,0"/>
          </v:shape>
        </w:pict>
      </w:r>
      <w:r w:rsidRPr="000E6FB7">
        <w:rPr>
          <w:b/>
        </w:rPr>
        <w:t>B )    720           110  =  ??</w:t>
      </w:r>
    </w:p>
    <w:p w:rsidR="0018710A" w:rsidRPr="000E6FB7" w:rsidRDefault="0018710A" w:rsidP="00F579B0">
      <w:pPr>
        <w:tabs>
          <w:tab w:val="left" w:pos="1695"/>
        </w:tabs>
        <w:rPr>
          <w:b/>
        </w:rPr>
      </w:pPr>
    </w:p>
    <w:p w:rsidR="0018710A" w:rsidRPr="000E6FB7" w:rsidRDefault="0018710A" w:rsidP="00F579B0">
      <w:pPr>
        <w:tabs>
          <w:tab w:val="left" w:pos="1695"/>
        </w:tabs>
        <w:rPr>
          <w:b/>
        </w:rPr>
      </w:pPr>
      <w:r w:rsidRPr="000E6FB7">
        <w:rPr>
          <w:b/>
        </w:rPr>
        <w:t>Aşağıdaki problemleri , problem çözme aşamalarına uygun olarak çözünüz.</w:t>
      </w:r>
    </w:p>
    <w:p w:rsidR="0018710A" w:rsidRPr="000E6FB7" w:rsidRDefault="0018710A" w:rsidP="00F579B0">
      <w:pPr>
        <w:tabs>
          <w:tab w:val="left" w:pos="1695"/>
        </w:tabs>
        <w:rPr>
          <w:b/>
        </w:rPr>
      </w:pPr>
      <w:r w:rsidRPr="000E6FB7">
        <w:rPr>
          <w:b/>
        </w:rPr>
        <w:t>9 )Çiftliğimizdeki tavukların sayısı 648 ‘dir.Horozların sayısı  tavukların sayısından  372  eksiktir.</w:t>
      </w:r>
    </w:p>
    <w:p w:rsidR="0018710A" w:rsidRPr="000E6FB7" w:rsidRDefault="0018710A" w:rsidP="00F579B0">
      <w:pPr>
        <w:tabs>
          <w:tab w:val="left" w:pos="1695"/>
        </w:tabs>
        <w:rPr>
          <w:b/>
        </w:rPr>
      </w:pPr>
      <w:r w:rsidRPr="000E6FB7">
        <w:rPr>
          <w:b/>
        </w:rPr>
        <w:t>Buna göre ;  horozların ve tavukların  toplam sayısı kaçtır  ?</w:t>
      </w:r>
    </w:p>
    <w:p w:rsidR="0018710A" w:rsidRPr="000E6FB7" w:rsidRDefault="0018710A" w:rsidP="00F579B0">
      <w:pPr>
        <w:tabs>
          <w:tab w:val="left" w:pos="1695"/>
        </w:tabs>
        <w:rPr>
          <w:b/>
        </w:rPr>
      </w:pPr>
    </w:p>
    <w:p w:rsidR="0018710A" w:rsidRPr="000E6FB7" w:rsidRDefault="0018710A" w:rsidP="00F579B0">
      <w:pPr>
        <w:tabs>
          <w:tab w:val="left" w:pos="1695"/>
        </w:tabs>
        <w:rPr>
          <w:b/>
        </w:rPr>
      </w:pPr>
    </w:p>
    <w:p w:rsidR="0018710A" w:rsidRPr="000E6FB7" w:rsidRDefault="0018710A" w:rsidP="00F579B0">
      <w:pPr>
        <w:tabs>
          <w:tab w:val="left" w:pos="1695"/>
        </w:tabs>
        <w:rPr>
          <w:b/>
        </w:rPr>
      </w:pPr>
    </w:p>
    <w:p w:rsidR="0018710A" w:rsidRPr="000E6FB7" w:rsidRDefault="0018710A" w:rsidP="000E6FB7">
      <w:pPr>
        <w:tabs>
          <w:tab w:val="left" w:pos="1695"/>
        </w:tabs>
        <w:rPr>
          <w:b/>
        </w:rPr>
      </w:pPr>
      <w:r w:rsidRPr="000E6FB7">
        <w:rPr>
          <w:b/>
        </w:rPr>
        <w:t xml:space="preserve">10 )  Bir manav , toptancıdan  </w:t>
      </w:r>
      <w:smartTag w:uri="urn:schemas-microsoft-com:office:smarttags" w:element="metricconverter">
        <w:smartTagPr>
          <w:attr w:name="ProductID" w:val="520 kg"/>
        </w:smartTagPr>
        <w:r w:rsidRPr="000E6FB7">
          <w:rPr>
            <w:b/>
          </w:rPr>
          <w:t>520 kg</w:t>
        </w:r>
      </w:smartTag>
      <w:r w:rsidRPr="000E6FB7">
        <w:rPr>
          <w:b/>
        </w:rPr>
        <w:t xml:space="preserve"> sebze  aldı.Sebzelerin  </w:t>
      </w:r>
      <w:smartTag w:uri="urn:schemas-microsoft-com:office:smarttags" w:element="metricconverter">
        <w:smartTagPr>
          <w:attr w:name="ProductID" w:val="235 kg"/>
        </w:smartTagPr>
        <w:r w:rsidRPr="000E6FB7">
          <w:rPr>
            <w:b/>
          </w:rPr>
          <w:t>235 kg</w:t>
        </w:r>
      </w:smartTag>
      <w:r w:rsidRPr="000E6FB7">
        <w:rPr>
          <w:b/>
        </w:rPr>
        <w:t xml:space="preserve"> ‘ ı  pırasa,  </w:t>
      </w:r>
      <w:smartTag w:uri="urn:schemas-microsoft-com:office:smarttags" w:element="metricconverter">
        <w:smartTagPr>
          <w:attr w:name="ProductID" w:val="160 kg"/>
        </w:smartTagPr>
        <w:r w:rsidRPr="000E6FB7">
          <w:rPr>
            <w:b/>
          </w:rPr>
          <w:t>160 kg</w:t>
        </w:r>
      </w:smartTag>
      <w:r w:rsidRPr="000E6FB7">
        <w:rPr>
          <w:b/>
        </w:rPr>
        <w:t xml:space="preserve"> ‘ı  ıspanak ve geri kalanı ise bakladır.  Acaba  manav toptancıdan kaç kg bakla almıştır  ?</w:t>
      </w:r>
    </w:p>
    <w:p w:rsidR="0018710A" w:rsidRPr="000E6FB7" w:rsidRDefault="0018710A" w:rsidP="00F579B0">
      <w:pPr>
        <w:tabs>
          <w:tab w:val="left" w:pos="1695"/>
        </w:tabs>
        <w:rPr>
          <w:b/>
        </w:rPr>
      </w:pPr>
    </w:p>
    <w:p w:rsidR="0018710A" w:rsidRDefault="0018710A" w:rsidP="00F579B0">
      <w:pPr>
        <w:tabs>
          <w:tab w:val="left" w:pos="1695"/>
        </w:tabs>
        <w:rPr>
          <w:b/>
        </w:rPr>
      </w:pPr>
    </w:p>
    <w:p w:rsidR="0018710A" w:rsidRPr="000E6FB7" w:rsidRDefault="0018710A" w:rsidP="00F579B0">
      <w:pPr>
        <w:tabs>
          <w:tab w:val="left" w:pos="1695"/>
        </w:tabs>
        <w:rPr>
          <w:b/>
        </w:rPr>
      </w:pPr>
    </w:p>
    <w:sectPr w:rsidR="0018710A" w:rsidRPr="000E6FB7" w:rsidSect="002837D8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10A" w:rsidRDefault="0018710A" w:rsidP="005E42A3">
      <w:pPr>
        <w:spacing w:after="0" w:line="240" w:lineRule="auto"/>
      </w:pPr>
      <w:r>
        <w:separator/>
      </w:r>
    </w:p>
  </w:endnote>
  <w:endnote w:type="continuationSeparator" w:id="0">
    <w:p w:rsidR="0018710A" w:rsidRDefault="0018710A" w:rsidP="005E4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10A" w:rsidRPr="005E42A3" w:rsidRDefault="0018710A">
    <w:pPr>
      <w:pStyle w:val="Footer"/>
      <w:rPr>
        <w:b/>
      </w:rPr>
    </w:pPr>
    <w:r>
      <w:rPr>
        <w:b/>
      </w:rPr>
      <w:t>ZİYA FIRINCIOĞULLARI  / SINIF ÖĞRETMENİ    13.12.2013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10A" w:rsidRDefault="0018710A" w:rsidP="005E42A3">
      <w:pPr>
        <w:spacing w:after="0" w:line="240" w:lineRule="auto"/>
      </w:pPr>
      <w:r>
        <w:separator/>
      </w:r>
    </w:p>
  </w:footnote>
  <w:footnote w:type="continuationSeparator" w:id="0">
    <w:p w:rsidR="0018710A" w:rsidRDefault="0018710A" w:rsidP="005E42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10A" w:rsidRDefault="0018710A">
    <w:pPr>
      <w:pStyle w:val="Header"/>
    </w:pPr>
    <w:r>
      <w:rPr>
        <w:noProof/>
        <w:lang w:eastAsia="tr-T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143" o:spid="_x0000_s2049" type="#_x0000_t136" style="position:absolute;margin-left:0;margin-top:0;width:552.3pt;height:87.2pt;rotation:315;z-index:-251658240;mso-position-horizontal:center;mso-position-horizontal-relative:margin;mso-position-vertical:center;mso-position-vertical-relative:margin" o:allowincell="f" fillcolor="red" stroked="f">
          <v:fill opacity=".5"/>
          <v:textpath style="font-family:&quot;Calibri&quot;;font-size:1pt" string="ZİYA FIRINCIOĞULLARI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10A" w:rsidRPr="000E6FB7" w:rsidRDefault="0018710A" w:rsidP="005E42A3">
    <w:pPr>
      <w:rPr>
        <w:b/>
      </w:rPr>
    </w:pPr>
    <w:r w:rsidRPr="000E6FB7">
      <w:rPr>
        <w:b/>
      </w:rPr>
      <w:t>2013- 2014  / AKDENİZ İLKOKULU  3. SINIF MATEMATİK  -2. ÜNİTENİN  DEĞERLENDİRİLMESİ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10A" w:rsidRDefault="0018710A">
    <w:pPr>
      <w:pStyle w:val="Header"/>
    </w:pPr>
    <w:r>
      <w:rPr>
        <w:noProof/>
        <w:lang w:eastAsia="tr-T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142" o:spid="_x0000_s2050" type="#_x0000_t136" style="position:absolute;margin-left:0;margin-top:0;width:552.3pt;height:87.2pt;rotation:315;z-index:-251659264;mso-position-horizontal:center;mso-position-horizontal-relative:margin;mso-position-vertical:center;mso-position-vertical-relative:margin" o:allowincell="f" fillcolor="red" stroked="f">
          <v:fill opacity=".5"/>
          <v:textpath style="font-family:&quot;Calibri&quot;;font-size:1pt" string="ZİYA FIRINCIOĞULLARI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A405E0"/>
    <w:multiLevelType w:val="hybridMultilevel"/>
    <w:tmpl w:val="B702437A"/>
    <w:lvl w:ilvl="0" w:tplc="CD56F87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0292"/>
    <w:rsid w:val="00076239"/>
    <w:rsid w:val="000E6FB7"/>
    <w:rsid w:val="0018710A"/>
    <w:rsid w:val="00200330"/>
    <w:rsid w:val="00235276"/>
    <w:rsid w:val="00246FA2"/>
    <w:rsid w:val="00271143"/>
    <w:rsid w:val="002837D8"/>
    <w:rsid w:val="004A3C84"/>
    <w:rsid w:val="00540563"/>
    <w:rsid w:val="005E42A3"/>
    <w:rsid w:val="007D0002"/>
    <w:rsid w:val="00890F04"/>
    <w:rsid w:val="009069D0"/>
    <w:rsid w:val="00973DE8"/>
    <w:rsid w:val="009F3DC7"/>
    <w:rsid w:val="00AB0B3D"/>
    <w:rsid w:val="00B03522"/>
    <w:rsid w:val="00B96CDE"/>
    <w:rsid w:val="00BC1BD7"/>
    <w:rsid w:val="00BF75F6"/>
    <w:rsid w:val="00C45510"/>
    <w:rsid w:val="00DF0292"/>
    <w:rsid w:val="00E25EFD"/>
    <w:rsid w:val="00F579B0"/>
    <w:rsid w:val="00FC6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EF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003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B96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6CD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7D000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E42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E42A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E42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E42A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129</TotalTime>
  <Pages>2</Pages>
  <Words>255</Words>
  <Characters>1460</Characters>
  <Application>Microsoft Office Outlook</Application>
  <DocSecurity>0</DocSecurity>
  <Lines>0</Lines>
  <Paragraphs>0</Paragraphs>
  <ScaleCrop>false</ScaleCrop>
  <Manager>www.sorubak.com</Manager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DünYa</dc:creator>
  <cp:keywords>www.sorubak.com</cp:keywords>
  <dc:description>www.sorubak.com</dc:description>
  <cp:lastModifiedBy>edanur</cp:lastModifiedBy>
  <cp:revision>11</cp:revision>
  <dcterms:created xsi:type="dcterms:W3CDTF">2013-12-11T18:33:00Z</dcterms:created>
  <dcterms:modified xsi:type="dcterms:W3CDTF">2014-01-11T16:02:00Z</dcterms:modified>
  <cp:category>www.sorubak.com</cp:category>
</cp:coreProperties>
</file>