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5A" w:rsidRDefault="00E0755A" w:rsidP="001F1A3E">
      <w:pPr>
        <w:pStyle w:val="ListParagraph"/>
        <w:ind w:left="-207" w:right="-567"/>
      </w:pPr>
      <w:r>
        <w:t xml:space="preserve">1. Bir toplama işleminde birinci toplanan 247,ikinci toplanan 2,0 ve 3 rakamları ile yazılabilen üç basamaklı en büyük sayıdır.Üçüncü toplanan ikinci toplanandan iki düzine azdır.Bu işlemin toplamı kaçtır? </w:t>
      </w:r>
      <w:hyperlink r:id="rId7" w:history="1">
        <w:r w:rsidRPr="00982FFD">
          <w:rPr>
            <w:rStyle w:val="Hyperlink"/>
            <w:rFonts w:ascii="Comic Sans MS" w:hAnsi="Comic Sans MS"/>
            <w:sz w:val="28"/>
          </w:rPr>
          <w:t>www.sorubak.com</w:t>
        </w:r>
      </w:hyperlink>
      <w:r>
        <w:rPr>
          <w:sz w:val="28"/>
        </w:rPr>
        <w:t xml:space="preserve"> </w:t>
      </w:r>
    </w:p>
    <w:p w:rsidR="00E0755A" w:rsidRDefault="00E0755A" w:rsidP="0004536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A)  567                        B)  450                    C) 549</w:t>
      </w:r>
    </w:p>
    <w:p w:rsidR="00E0755A" w:rsidRDefault="00E0755A" w:rsidP="0004536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2. Ardışık üç doğal çift sayının toplamı 528’dir.Büyük sayı kaçtır?</w:t>
      </w:r>
    </w:p>
    <w:p w:rsidR="00E0755A" w:rsidRDefault="00E0755A" w:rsidP="00045365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A) 174                         B)176                       C)178</w:t>
      </w:r>
    </w:p>
    <w:p w:rsidR="00E0755A" w:rsidRDefault="00E0755A" w:rsidP="00045365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20.95pt;margin-top:13.2pt;width:61.65pt;height:63.8pt;z-index:-251708928;visibility:visible" wrapcoords="-263 0 -263 21346 21600 21346 21600 0 -263 0">
            <v:imagedata r:id="rId8" o:title=""/>
            <w10:wrap type="tight"/>
          </v:shape>
        </w:pict>
      </w:r>
      <w:r>
        <w:rPr>
          <w:rFonts w:ascii="Comic Sans MS" w:hAnsi="Comic Sans MS"/>
        </w:rPr>
        <w:t>3.                                             Yandaki resimde her şekilden kaç tane vardır?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A) üçgen: 5                B) üçgen: 3             C) üçgen: 6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kare: 1                          kare: 2                   kare:1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dikdörtgen: 2        dikdörtgen: 3         dikdörtgen:2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-2.95pt;margin-top:.45pt;width:19.65pt;height:16pt;z-index:251609600"/>
        </w:pict>
      </w:r>
      <w:r>
        <w:rPr>
          <w:noProof/>
          <w:lang w:eastAsia="tr-TR"/>
        </w:rPr>
        <w:pict>
          <v:rect id="_x0000_s1028" style="position:absolute;left:0;text-align:left;margin-left:16.7pt;margin-top:16.45pt;width:19.65pt;height:43.8pt;z-index:251612672"/>
        </w:pict>
      </w:r>
      <w:r>
        <w:rPr>
          <w:noProof/>
          <w:lang w:eastAsia="tr-TR"/>
        </w:rPr>
        <w:pict>
          <v:rect id="_x0000_s1029" style="position:absolute;left:0;text-align:left;margin-left:-2.95pt;margin-top:16.45pt;width:19.65pt;height:43.8pt;z-index:251611648"/>
        </w:pict>
      </w:r>
      <w:r>
        <w:rPr>
          <w:noProof/>
          <w:lang w:eastAsia="tr-TR"/>
        </w:rPr>
        <w:pict>
          <v:rect id="_x0000_s1030" style="position:absolute;left:0;text-align:left;margin-left:-22.6pt;margin-top:16.45pt;width:19.65pt;height:43.8pt;z-index:251608576"/>
        </w:pict>
      </w:r>
      <w:r>
        <w:rPr>
          <w:rFonts w:ascii="Comic Sans MS" w:hAnsi="Comic Sans MS"/>
        </w:rPr>
        <w:t xml:space="preserve">4.                                         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Yanda açılımı verilen geometrik cisim aşağıdakilerden hangisidir?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A) küp                   B) koni             C) üçgen prizma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1" type="#_x0000_t5" style="position:absolute;left:0;text-align:left;margin-left:-2.95pt;margin-top:7.4pt;width:19.65pt;height:15.25pt;rotation:180;z-index:251610624"/>
        </w:pic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5. Aşağıdaki geometrik cisimlerden hangisinin alt ve üst yüzeyleri diğerlerinden farklıdır?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A) küp                            B) silindir               C) kare prizma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6. 345 sayısının en yakın onluğa yuvarlatılmışı,kendisinden kaç fazladır?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A) 4                                B) 5                       C) 7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Pr="00281325">
        <w:rPr>
          <w:rFonts w:ascii="Comic Sans MS" w:hAnsi="Comic Sans MS"/>
        </w:rPr>
        <w:t xml:space="preserve">.      </w:t>
      </w:r>
      <w:r w:rsidRPr="00281325">
        <w:rPr>
          <w:rFonts w:ascii="Comic Sans MS" w:hAnsi="Comic Sans MS"/>
          <w:bdr w:val="single" w:sz="4" w:space="0" w:color="auto"/>
        </w:rPr>
        <w:t>K  +  K = 126</w:t>
      </w:r>
      <w:r>
        <w:rPr>
          <w:rFonts w:ascii="Comic Sans MS" w:hAnsi="Comic Sans MS"/>
        </w:rPr>
        <w:t xml:space="preserve">    Verilen eşitlikte K değeri kaçtır?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A) 63                             B) 43                     C) 12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8. Aşağıdaki geometrik cisimlerden hangisinin ayrıt sayısı </w:t>
      </w:r>
      <w:r w:rsidRPr="000178C4">
        <w:rPr>
          <w:rFonts w:ascii="Comic Sans MS" w:hAnsi="Comic Sans MS"/>
          <w:u w:val="single"/>
        </w:rPr>
        <w:t>en azdır</w:t>
      </w:r>
      <w:r>
        <w:rPr>
          <w:rFonts w:ascii="Comic Sans MS" w:hAnsi="Comic Sans MS"/>
        </w:rPr>
        <w:t xml:space="preserve"> 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A) küpün                 B) üçgen prizmanın              C) dikdörtgenler prizmasının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9. Kapalı yüzeylerle ilgili aşağıdaki bilgilerden hangisi </w:t>
      </w:r>
      <w:r w:rsidRPr="00364661">
        <w:rPr>
          <w:rFonts w:ascii="Comic Sans MS" w:hAnsi="Comic Sans MS"/>
          <w:u w:val="single"/>
        </w:rPr>
        <w:t>yanlıştır</w:t>
      </w:r>
      <w:r>
        <w:rPr>
          <w:rFonts w:ascii="Comic Sans MS" w:hAnsi="Comic Sans MS"/>
        </w:rPr>
        <w:t>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A) Silindirin alt ve üst yüzeyleri dairesel bölgedir.  B) Üçgen prizmanın 4 tane yüzü vardır.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C) Dikdörtgenler prizmasının karşılıklı yüzleri birbirine eştir.</w:t>
      </w:r>
    </w:p>
    <w:p w:rsidR="00E0755A" w:rsidRDefault="00E0755A" w:rsidP="0057063A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rect id="_x0000_s1032" style="position:absolute;left:0;text-align:left;margin-left:213.15pt;margin-top:5.25pt;width:10.85pt;height:10.85pt;z-index:251614720" strokeweight="1.5pt"/>
        </w:pict>
      </w:r>
      <w:r>
        <w:rPr>
          <w:noProof/>
          <w:lang w:eastAsia="tr-TR"/>
        </w:rPr>
        <w:pict>
          <v:rect id="_x0000_s1033" style="position:absolute;left:0;text-align:left;margin-left:-27.35pt;margin-top:5.25pt;width:10.85pt;height:10.85pt;z-index:251613696" strokeweight="1.5pt"/>
        </w:pict>
      </w:r>
      <w:r>
        <w:rPr>
          <w:rFonts w:ascii="Comic Sans MS" w:hAnsi="Comic Sans MS"/>
        </w:rPr>
        <w:t xml:space="preserve">10.     + 1 </w:t>
      </w:r>
      <w:r w:rsidRPr="00C13292">
        <w:rPr>
          <w:rFonts w:ascii="Comic Sans MS" w:hAnsi="Comic Sans MS"/>
          <w:sz w:val="28"/>
          <w:szCs w:val="28"/>
        </w:rPr>
        <w:t>&gt;</w:t>
      </w:r>
      <w:r>
        <w:rPr>
          <w:rFonts w:ascii="Comic Sans MS" w:hAnsi="Comic Sans MS"/>
        </w:rPr>
        <w:t xml:space="preserve"> 347  Verilen ifadenin doğru olması için      yerine yazılabilecek en büyük sayı kaçtır?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A) 345                           B)346                  C)347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11. 392 doğal sayısında 9’un basamak değeri ile yüzler basamağındaki rakamın sayı değerinin toplamı kaçtır?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A)309                            B)390                 C)93</w:t>
      </w:r>
    </w:p>
    <w:p w:rsidR="00E0755A" w:rsidRPr="0057063A" w:rsidRDefault="00E0755A" w:rsidP="0057063A">
      <w:pPr>
        <w:spacing w:after="0"/>
        <w:ind w:left="-851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12.   </w:t>
      </w:r>
      <w:r w:rsidRPr="00FA5F6A">
        <w:rPr>
          <w:rFonts w:ascii="Comic Sans MS" w:hAnsi="Comic Sans MS"/>
          <w:b/>
        </w:rPr>
        <w:t>A ile B sayılarının toplamı 828’dir.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 A, B’den 8 eksik olduğuna göre B kaçtır?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A) 418                           B) 414                  C) 410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13. </w:t>
      </w:r>
      <w:r w:rsidRPr="00FB10BB">
        <w:rPr>
          <w:rFonts w:ascii="Comic Sans MS" w:hAnsi="Comic Sans MS"/>
          <w:b/>
        </w:rPr>
        <w:t>38</w:t>
      </w:r>
      <w:r>
        <w:rPr>
          <w:rFonts w:ascii="Comic Sans MS" w:hAnsi="Comic Sans MS"/>
        </w:rPr>
        <w:t xml:space="preserve"> sayısının rakamları arasına 5 yazılırsa sayı kaç artar?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A)500                            B) 347                  C)320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14.  515 &gt; 513 &gt; 512 &gt; 514 &gt; 511 verilen sıralamayı bozan sayı aşağıdakilerden hangisidir?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A) 511                            B) 512                  C) 514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15.  </w:t>
      </w:r>
      <w:r w:rsidRPr="00900CCB">
        <w:rPr>
          <w:rFonts w:ascii="Comic Sans MS" w:hAnsi="Comic Sans MS"/>
          <w:b/>
        </w:rPr>
        <w:t>18 &lt;………&lt; 28</w:t>
      </w:r>
      <w:r>
        <w:rPr>
          <w:rFonts w:ascii="Comic Sans MS" w:hAnsi="Comic Sans MS"/>
        </w:rPr>
        <w:t xml:space="preserve"> arasındaki </w:t>
      </w:r>
      <w:r w:rsidRPr="00900CCB">
        <w:rPr>
          <w:rFonts w:ascii="Comic Sans MS" w:hAnsi="Comic Sans MS"/>
          <w:b/>
        </w:rPr>
        <w:t>tek doğal sayılarının</w:t>
      </w:r>
      <w:r>
        <w:rPr>
          <w:rFonts w:ascii="Comic Sans MS" w:hAnsi="Comic Sans MS"/>
        </w:rPr>
        <w:t xml:space="preserve"> toplamı, aşağıdakilerden hangisidir?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A)115                              B)74                    C) 133</w:t>
      </w:r>
    </w:p>
    <w:p w:rsidR="00E0755A" w:rsidRDefault="00E0755A" w:rsidP="00D933E4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4" type="#_x0000_t4" style="position:absolute;left:0;text-align:left;margin-left:104.2pt;margin-top:4.1pt;width:13.6pt;height:12.2pt;z-index:251616768" strokeweight="1.5pt"/>
        </w:pict>
      </w:r>
      <w:r>
        <w:rPr>
          <w:noProof/>
          <w:lang w:eastAsia="tr-TR"/>
        </w:rPr>
        <w:pict>
          <v:shape id="_x0000_s1035" type="#_x0000_t4" style="position:absolute;left:0;text-align:left;margin-left:-16.5pt;margin-top:4.1pt;width:13.6pt;height:12.2pt;z-index:251615744" strokeweight="1.5pt"/>
        </w:pict>
      </w:r>
      <w:r>
        <w:rPr>
          <w:rFonts w:ascii="Comic Sans MS" w:hAnsi="Comic Sans MS"/>
        </w:rPr>
        <w:t xml:space="preserve">16.         +11 </w:t>
      </w:r>
      <w:r w:rsidRPr="00331F32">
        <w:rPr>
          <w:rFonts w:ascii="Comic Sans MS" w:hAnsi="Comic Sans MS"/>
          <w:sz w:val="28"/>
          <w:szCs w:val="28"/>
        </w:rPr>
        <w:t>&lt;</w:t>
      </w:r>
      <w:r>
        <w:rPr>
          <w:rFonts w:ascii="Comic Sans MS" w:hAnsi="Comic Sans MS"/>
        </w:rPr>
        <w:t xml:space="preserve"> 18  ifadesinde       yerine gelebilecek doğal sayıların toplamı kaçtır?</w:t>
      </w:r>
    </w:p>
    <w:p w:rsidR="00E0755A" w:rsidRDefault="00E0755A" w:rsidP="00676BAA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A) 21                              B) 20                   C)19</w:t>
      </w:r>
    </w:p>
    <w:p w:rsidR="00E0755A" w:rsidRPr="00275EE7" w:rsidRDefault="00E0755A" w:rsidP="00275EE7">
      <w:pPr>
        <w:spacing w:after="0"/>
        <w:ind w:left="-851"/>
        <w:rPr>
          <w:rFonts w:ascii="Comic Sans MS" w:hAnsi="Comic Sans MS"/>
        </w:rPr>
      </w:pPr>
      <w:r w:rsidRPr="00275EE7">
        <w:rPr>
          <w:rFonts w:ascii="Comic Sans MS" w:hAnsi="Comic Sans MS"/>
        </w:rPr>
        <w:t xml:space="preserve">17. </w:t>
      </w:r>
      <w:r>
        <w:rPr>
          <w:rFonts w:ascii="Comic Sans MS" w:hAnsi="Comic Sans MS"/>
        </w:rPr>
        <w:t xml:space="preserve">  </w:t>
      </w:r>
      <w:r w:rsidRPr="00275EE7">
        <w:rPr>
          <w:rFonts w:ascii="Comic Sans MS" w:hAnsi="Comic Sans MS"/>
          <w:b/>
        </w:rPr>
        <w:t>4,  8,  12, .</w:t>
      </w:r>
      <w:r w:rsidRPr="00275EE7">
        <w:rPr>
          <w:rFonts w:ascii="Comic Sans MS" w:hAnsi="Comic Sans MS"/>
          <w:b/>
        </w:rPr>
        <w:sym w:font="Wingdings 3" w:char="F072"/>
      </w:r>
      <w:r w:rsidRPr="00275EE7">
        <w:rPr>
          <w:rFonts w:ascii="Comic Sans MS" w:hAnsi="Comic Sans MS"/>
          <w:b/>
        </w:rPr>
        <w:t>., 20, 24, 28, .</w:t>
      </w:r>
      <w:r w:rsidRPr="00275EE7">
        <w:rPr>
          <w:rFonts w:ascii="Comic Sans MS" w:hAnsi="Comic Sans MS"/>
          <w:b/>
        </w:rPr>
        <w:sym w:font="Wingdings 2" w:char="F099"/>
      </w:r>
      <w:r w:rsidRPr="00275EE7">
        <w:rPr>
          <w:rFonts w:ascii="Comic Sans MS" w:hAnsi="Comic Sans MS"/>
          <w:b/>
        </w:rPr>
        <w:t>.</w:t>
      </w:r>
      <w:r w:rsidRPr="00275EE7">
        <w:rPr>
          <w:rFonts w:ascii="Comic Sans MS" w:hAnsi="Comic Sans MS"/>
        </w:rPr>
        <w:t xml:space="preserve">  örüntüsünde </w:t>
      </w:r>
      <w:r w:rsidRPr="00275EE7">
        <w:rPr>
          <w:rFonts w:ascii="Comic Sans MS" w:hAnsi="Comic Sans MS"/>
          <w:b/>
        </w:rPr>
        <w:sym w:font="Wingdings 3" w:char="F072"/>
      </w:r>
      <w:r w:rsidRPr="00275EE7">
        <w:rPr>
          <w:rFonts w:ascii="Comic Sans MS" w:hAnsi="Comic Sans MS"/>
          <w:b/>
        </w:rPr>
        <w:t xml:space="preserve"> ve </w:t>
      </w:r>
      <w:r w:rsidRPr="00275EE7">
        <w:rPr>
          <w:rFonts w:ascii="Comic Sans MS" w:hAnsi="Comic Sans MS"/>
          <w:b/>
        </w:rPr>
        <w:sym w:font="Wingdings 2" w:char="F099"/>
      </w:r>
      <w:r w:rsidRPr="00275EE7">
        <w:rPr>
          <w:rFonts w:ascii="Comic Sans MS" w:hAnsi="Comic Sans MS"/>
        </w:rPr>
        <w:t xml:space="preserve"> yerine yazılması gereken sayıların toplamı kaçtır?</w:t>
      </w:r>
    </w:p>
    <w:p w:rsidR="00E0755A" w:rsidRPr="00275EE7" w:rsidRDefault="00E0755A" w:rsidP="00275EE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A) 45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ab/>
        <w:t xml:space="preserve">        B) 46</w:t>
      </w:r>
      <w:r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ab/>
        <w:t xml:space="preserve">   C) </w:t>
      </w:r>
      <w:r w:rsidRPr="00275EE7">
        <w:rPr>
          <w:rFonts w:ascii="Comic Sans MS" w:hAnsi="Comic Sans MS"/>
        </w:rPr>
        <w:t xml:space="preserve"> 48</w:t>
      </w:r>
    </w:p>
    <w:p w:rsidR="00E0755A" w:rsidRPr="00275EE7" w:rsidRDefault="00E0755A" w:rsidP="00275EE7">
      <w:pPr>
        <w:spacing w:after="0"/>
        <w:ind w:left="-851"/>
        <w:rPr>
          <w:rFonts w:ascii="Comic Sans MS" w:hAnsi="Comic Sans MS"/>
        </w:rPr>
      </w:pPr>
      <w:r w:rsidRPr="00275EE7">
        <w:rPr>
          <w:rFonts w:ascii="Comic Sans MS" w:hAnsi="Comic Sans MS"/>
        </w:rPr>
        <w:t xml:space="preserve">18.    </w:t>
      </w:r>
      <w:r w:rsidRPr="00275EE7">
        <w:rPr>
          <w:rFonts w:ascii="Comic Sans MS" w:hAnsi="Comic Sans MS"/>
          <w:b/>
        </w:rPr>
        <w:t>4,  8,  9,  18,  19,  38,  39,  ….</w:t>
      </w:r>
      <w:r w:rsidRPr="00275EE7">
        <w:rPr>
          <w:rFonts w:ascii="Comic Sans MS" w:hAnsi="Comic Sans MS"/>
        </w:rPr>
        <w:t xml:space="preserve"> Örüntüsünü </w:t>
      </w:r>
      <w:r>
        <w:rPr>
          <w:rFonts w:ascii="Comic Sans MS" w:hAnsi="Comic Sans MS"/>
        </w:rPr>
        <w:t xml:space="preserve">tamamlayan sayı aşağıdakilerden </w:t>
      </w:r>
      <w:r w:rsidRPr="00275EE7">
        <w:rPr>
          <w:rFonts w:ascii="Comic Sans MS" w:hAnsi="Comic Sans MS"/>
        </w:rPr>
        <w:t>hangisidir?</w:t>
      </w:r>
    </w:p>
    <w:p w:rsidR="00E0755A" w:rsidRDefault="00E0755A" w:rsidP="009D5F8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A) 68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B) 78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C)</w:t>
      </w:r>
      <w:r w:rsidRPr="00275EE7">
        <w:rPr>
          <w:rFonts w:ascii="Comic Sans MS" w:hAnsi="Comic Sans MS"/>
        </w:rPr>
        <w:t xml:space="preserve"> 88</w:t>
      </w:r>
    </w:p>
    <w:p w:rsidR="00E0755A" w:rsidRPr="009D5F82" w:rsidRDefault="00E0755A" w:rsidP="009D5F82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19.</w:t>
      </w:r>
      <w:r w:rsidRPr="009D5F82">
        <w:rPr>
          <w:b/>
          <w:sz w:val="26"/>
          <w:szCs w:val="26"/>
        </w:rPr>
        <w:t xml:space="preserve"> </w:t>
      </w:r>
      <w:r w:rsidRPr="009D5F82">
        <w:rPr>
          <w:rFonts w:ascii="Comic Sans MS" w:hAnsi="Comic Sans MS"/>
        </w:rPr>
        <w:t>Dörder ritmik sayma yaparken  28’den önce ve sonra söylenen sayıların toplamı kaçtır?</w:t>
      </w:r>
    </w:p>
    <w:p w:rsidR="00E0755A" w:rsidRDefault="00E0755A" w:rsidP="0074570C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A) 56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B) 58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C)</w:t>
      </w:r>
      <w:r w:rsidRPr="009D5F82">
        <w:rPr>
          <w:rFonts w:ascii="Comic Sans MS" w:hAnsi="Comic Sans MS"/>
        </w:rPr>
        <w:t xml:space="preserve"> 60</w:t>
      </w:r>
    </w:p>
    <w:p w:rsidR="00E0755A" w:rsidRPr="0074570C" w:rsidRDefault="00E0755A" w:rsidP="0074570C">
      <w:pPr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Pr="0074570C">
        <w:rPr>
          <w:rFonts w:ascii="Comic Sans MS" w:hAnsi="Comic Sans MS"/>
        </w:rPr>
        <w:t>.  43 kr harcayan Yiğit’in cebinde 28 kr si kalmıştır. Yiğit’in başlangıçta kaç kr parası vardır?</w:t>
      </w:r>
    </w:p>
    <w:p w:rsidR="00E0755A" w:rsidRDefault="00E0755A" w:rsidP="001B7BBF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A) 63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B) 73</w:t>
      </w:r>
      <w:r>
        <w:rPr>
          <w:rFonts w:ascii="Comic Sans MS" w:hAnsi="Comic Sans MS"/>
        </w:rPr>
        <w:tab/>
        <w:t xml:space="preserve">              C)</w:t>
      </w:r>
      <w:r w:rsidRPr="0074570C">
        <w:rPr>
          <w:rFonts w:ascii="Comic Sans MS" w:hAnsi="Comic Sans MS"/>
        </w:rPr>
        <w:t xml:space="preserve"> 83 </w:t>
      </w:r>
    </w:p>
    <w:p w:rsidR="00E0755A" w:rsidRPr="001B7BBF" w:rsidRDefault="00E0755A" w:rsidP="001B7BBF">
      <w:pPr>
        <w:spacing w:after="0"/>
        <w:ind w:left="-851"/>
        <w:rPr>
          <w:rFonts w:ascii="Comic Sans MS" w:hAnsi="Comic Sans MS"/>
        </w:rPr>
      </w:pPr>
      <w:r w:rsidRPr="001B7BBF">
        <w:rPr>
          <w:rFonts w:ascii="Comic Sans MS" w:hAnsi="Comic Sans MS"/>
        </w:rPr>
        <w:t>21. Kümeste 29 hayvan var. Tavuklar horozlardan 9 fazla ise kaç tane horoz vardır?</w:t>
      </w:r>
    </w:p>
    <w:p w:rsidR="00E0755A" w:rsidRDefault="00E0755A" w:rsidP="001B7BBF">
      <w:pPr>
        <w:spacing w:after="0" w:line="480" w:lineRule="auto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Pr="001B7BBF">
        <w:rPr>
          <w:rFonts w:ascii="Comic Sans MS" w:hAnsi="Comic Sans MS"/>
        </w:rPr>
        <w:t xml:space="preserve">  36                          </w:t>
      </w:r>
      <w:r>
        <w:rPr>
          <w:rFonts w:ascii="Comic Sans MS" w:hAnsi="Comic Sans MS"/>
        </w:rPr>
        <w:t xml:space="preserve">    B)</w:t>
      </w:r>
      <w:r w:rsidRPr="001B7BBF">
        <w:rPr>
          <w:rFonts w:ascii="Comic Sans MS" w:hAnsi="Comic Sans MS"/>
        </w:rPr>
        <w:t xml:space="preserve"> 10</w:t>
      </w:r>
      <w:r>
        <w:rPr>
          <w:rFonts w:ascii="Comic Sans MS" w:hAnsi="Comic Sans MS"/>
        </w:rPr>
        <w:t xml:space="preserve">                    C)</w:t>
      </w:r>
      <w:r w:rsidRPr="001B7BBF">
        <w:rPr>
          <w:rFonts w:ascii="Comic Sans MS" w:hAnsi="Comic Sans MS"/>
        </w:rPr>
        <w:t xml:space="preserve"> 19  </w:t>
      </w:r>
    </w:p>
    <w:tbl>
      <w:tblPr>
        <w:tblpPr w:leftFromText="141" w:rightFromText="141" w:vertAnchor="text" w:horzAnchor="page" w:tblpX="6305" w:tblpY="1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5"/>
        <w:gridCol w:w="3423"/>
      </w:tblGrid>
      <w:tr w:rsidR="00E0755A" w:rsidRPr="00DB0683" w:rsidTr="00DB0683">
        <w:trPr>
          <w:trHeight w:val="351"/>
        </w:trPr>
        <w:tc>
          <w:tcPr>
            <w:tcW w:w="1725" w:type="dxa"/>
          </w:tcPr>
          <w:p w:rsidR="00E0755A" w:rsidRPr="00DB0683" w:rsidRDefault="00E0755A" w:rsidP="00DB068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DB0683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elma</w:t>
            </w:r>
          </w:p>
        </w:tc>
        <w:tc>
          <w:tcPr>
            <w:tcW w:w="3423" w:type="dxa"/>
          </w:tcPr>
          <w:p w:rsidR="00E0755A" w:rsidRPr="00DB0683" w:rsidRDefault="00E0755A" w:rsidP="00DB06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036" style="position:absolute;z-index:251617792;mso-position-horizontal-relative:text;mso-position-vertical-relative:text" from="129.25pt,8.6pt" to="129.3pt,22.55pt" strokeweight="1.5pt"/>
              </w:pict>
            </w:r>
            <w:r>
              <w:rPr>
                <w:noProof/>
                <w:lang w:eastAsia="tr-TR"/>
              </w:rPr>
              <w:pict>
                <v:line id="_x0000_s1037" style="position:absolute;z-index:251618816;mso-position-horizontal-relative:text;mso-position-vertical-relative:text" from="123.25pt,8.6pt" to="123.3pt,22.55pt" strokeweight="1.5pt"/>
              </w:pict>
            </w:r>
            <w:r>
              <w:rPr>
                <w:noProof/>
                <w:lang w:eastAsia="tr-TR"/>
              </w:rPr>
              <w:pict>
                <v:line id="_x0000_s1038" style="position:absolute;z-index:251619840;mso-position-horizontal-relative:text;mso-position-vertical-relative:text" from="105.25pt,8.6pt" to="105.3pt,22.55pt" strokeweight="1.5pt"/>
              </w:pict>
            </w:r>
            <w:r>
              <w:rPr>
                <w:noProof/>
                <w:lang w:eastAsia="tr-TR"/>
              </w:rPr>
              <w:pict>
                <v:line id="_x0000_s1039" style="position:absolute;z-index:251620864;mso-position-horizontal-relative:text;mso-position-vertical-relative:text" from="63.25pt,8.6pt" to="63.3pt,22.55pt" strokeweight="1.5pt"/>
              </w:pict>
            </w:r>
            <w:r>
              <w:rPr>
                <w:noProof/>
                <w:lang w:eastAsia="tr-TR"/>
              </w:rPr>
              <w:pict>
                <v:line id="_x0000_s1040" style="position:absolute;z-index:251621888;mso-position-horizontal-relative:text;mso-position-vertical-relative:text" from="99.25pt,8.6pt" to="99.3pt,22.55pt" strokeweight="1.5pt"/>
              </w:pict>
            </w:r>
            <w:r>
              <w:rPr>
                <w:noProof/>
                <w:lang w:eastAsia="tr-TR"/>
              </w:rPr>
              <w:pict>
                <v:line id="_x0000_s1041" style="position:absolute;z-index:251622912;mso-position-horizontal-relative:text;mso-position-vertical-relative:text" from="93.25pt,8.6pt" to="93.3pt,22.55pt" strokeweight="1.5pt"/>
              </w:pict>
            </w:r>
            <w:r>
              <w:rPr>
                <w:noProof/>
                <w:lang w:eastAsia="tr-TR"/>
              </w:rPr>
              <w:pict>
                <v:line id="_x0000_s1042" style="position:absolute;z-index:251623936;mso-position-horizontal-relative:text;mso-position-vertical-relative:text" from="87.25pt,8.6pt" to="87.3pt,22.55pt" strokeweight="1.5pt"/>
              </w:pict>
            </w:r>
            <w:r>
              <w:rPr>
                <w:noProof/>
                <w:lang w:eastAsia="tr-TR"/>
              </w:rPr>
              <w:pict>
                <v:line id="_x0000_s1043" style="position:absolute;z-index:251624960;mso-position-horizontal-relative:text;mso-position-vertical-relative:text" from="57.2pt,8.45pt" to="57.25pt,22.4pt" strokeweight="1.5pt"/>
              </w:pict>
            </w:r>
            <w:r>
              <w:rPr>
                <w:noProof/>
                <w:lang w:eastAsia="tr-TR"/>
              </w:rPr>
              <w:pict>
                <v:line id="_x0000_s1044" style="position:absolute;z-index:251625984;mso-position-horizontal-relative:text;mso-position-vertical-relative:text" from="51.25pt,8.6pt" to="51.3pt,22.55pt" strokeweight="1.5pt"/>
              </w:pict>
            </w:r>
            <w:r>
              <w:rPr>
                <w:noProof/>
                <w:lang w:eastAsia="tr-TR"/>
              </w:rPr>
              <w:pict>
                <v:line id="_x0000_s1045" style="position:absolute;z-index:251627008;mso-position-horizontal-relative:text;mso-position-vertical-relative:text" from="21.25pt,8.6pt" to="21.3pt,22.55pt" strokeweight="1.5pt"/>
              </w:pict>
            </w:r>
            <w:r>
              <w:rPr>
                <w:noProof/>
                <w:lang w:eastAsia="tr-TR"/>
              </w:rPr>
              <w:pict>
                <v:line id="_x0000_s1046" style="position:absolute;z-index:251628032;mso-position-horizontal-relative:text;mso-position-vertical-relative:text" from="45.25pt,8.6pt" to="45.3pt,22.55pt" strokeweight="1.5pt"/>
              </w:pict>
            </w:r>
            <w:r>
              <w:rPr>
                <w:noProof/>
                <w:lang w:eastAsia="tr-TR"/>
              </w:rPr>
              <w:pict>
                <v:line id="_x0000_s1047" style="position:absolute;z-index:251629056;mso-position-horizontal-relative:text;mso-position-vertical-relative:text" from="15.25pt,8.6pt" to="15.3pt,22.55pt" strokeweight="1.5pt"/>
              </w:pict>
            </w:r>
            <w:r>
              <w:rPr>
                <w:noProof/>
                <w:lang w:eastAsia="tr-TR"/>
              </w:rPr>
              <w:pict>
                <v:line id="_x0000_s1048" style="position:absolute;z-index:251630080;mso-position-horizontal-relative:text;mso-position-vertical-relative:text" from="3.25pt,8.6pt" to="3.3pt,22.55pt" strokeweight="1.5pt"/>
              </w:pict>
            </w:r>
            <w:r>
              <w:rPr>
                <w:noProof/>
                <w:lang w:eastAsia="tr-TR"/>
              </w:rPr>
              <w:pict>
                <v:line id="_x0000_s1049" style="position:absolute;z-index:251631104;mso-position-horizontal-relative:text;mso-position-vertical-relative:text" from="9.2pt,8.45pt" to="9.25pt,22.4pt" strokeweight="1.5pt"/>
              </w:pict>
            </w:r>
          </w:p>
          <w:p w:rsidR="00E0755A" w:rsidRPr="00DB0683" w:rsidRDefault="00E0755A" w:rsidP="00DB06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050" style="position:absolute;z-index:251632128" from="-2.75pt,3.8pt" to="27.3pt,3.95pt" strokeweight="1.5pt"/>
              </w:pict>
            </w:r>
            <w:r>
              <w:rPr>
                <w:noProof/>
                <w:lang w:eastAsia="tr-TR"/>
              </w:rPr>
              <w:pict>
                <v:line id="_x0000_s1051" style="position:absolute;z-index:251633152" from="39.2pt,3.65pt" to="69.3pt,3.95pt" strokeweight="1.5pt"/>
              </w:pict>
            </w:r>
            <w:r>
              <w:rPr>
                <w:noProof/>
                <w:lang w:eastAsia="tr-TR"/>
              </w:rPr>
              <w:pict>
                <v:line id="_x0000_s1052" style="position:absolute;flip:y;z-index:251634176" from="81.25pt,3.65pt" to="111.2pt,3.95pt" strokeweight="1.5pt"/>
              </w:pict>
            </w:r>
            <w:r w:rsidRPr="00DB0683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E0755A" w:rsidRPr="00DB0683" w:rsidTr="00DB0683">
        <w:trPr>
          <w:trHeight w:val="331"/>
        </w:trPr>
        <w:tc>
          <w:tcPr>
            <w:tcW w:w="1725" w:type="dxa"/>
          </w:tcPr>
          <w:p w:rsidR="00E0755A" w:rsidRPr="00DB0683" w:rsidRDefault="00E0755A" w:rsidP="00DB068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DB0683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domates</w:t>
            </w:r>
          </w:p>
        </w:tc>
        <w:tc>
          <w:tcPr>
            <w:tcW w:w="3423" w:type="dxa"/>
          </w:tcPr>
          <w:p w:rsidR="00E0755A" w:rsidRPr="00DB0683" w:rsidRDefault="00E0755A" w:rsidP="00DB06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053" style="position:absolute;z-index:251635200;mso-position-horizontal-relative:text;mso-position-vertical-relative:text" from="155.85pt,7.85pt" to="155.9pt,21.8pt" strokeweight="1.5pt"/>
              </w:pict>
            </w:r>
            <w:r>
              <w:rPr>
                <w:noProof/>
                <w:lang w:eastAsia="tr-TR"/>
              </w:rPr>
              <w:pict>
                <v:line id="_x0000_s1054" style="position:absolute;z-index:251636224;mso-position-horizontal-relative:text;mso-position-vertical-relative:text" from="149.85pt,7.85pt" to="149.9pt,21.8pt" strokeweight="1.5pt"/>
              </w:pict>
            </w:r>
            <w:r>
              <w:rPr>
                <w:noProof/>
                <w:lang w:eastAsia="tr-TR"/>
              </w:rPr>
              <w:pict>
                <v:line id="_x0000_s1055" style="position:absolute;z-index:251637248;mso-position-horizontal-relative:text;mso-position-vertical-relative:text" from="143.85pt,7.85pt" to="143.9pt,21.8pt" strokeweight="1.5pt"/>
              </w:pict>
            </w:r>
            <w:r>
              <w:rPr>
                <w:noProof/>
                <w:lang w:eastAsia="tr-TR"/>
              </w:rPr>
              <w:pict>
                <v:line id="_x0000_s1056" style="position:absolute;z-index:251638272;mso-position-horizontal-relative:text;mso-position-vertical-relative:text" from="131.85pt,7.85pt" to="131.9pt,21.8pt" strokeweight="1.5pt"/>
              </w:pict>
            </w:r>
            <w:r>
              <w:rPr>
                <w:noProof/>
                <w:lang w:eastAsia="tr-TR"/>
              </w:rPr>
              <w:pict>
                <v:line id="_x0000_s1057" style="position:absolute;z-index:251639296;mso-position-horizontal-relative:text;mso-position-vertical-relative:text" from="123.25pt,7.85pt" to="123.3pt,21.8pt" strokeweight="1.5pt"/>
              </w:pict>
            </w:r>
            <w:r>
              <w:rPr>
                <w:noProof/>
                <w:lang w:eastAsia="tr-TR"/>
              </w:rPr>
              <w:pict>
                <v:line id="_x0000_s1058" style="position:absolute;z-index:251640320;mso-position-horizontal-relative:text;mso-position-vertical-relative:text" from="117.25pt,7.85pt" to="117.3pt,21.8pt" strokeweight="1.5pt"/>
              </w:pict>
            </w:r>
            <w:r>
              <w:rPr>
                <w:noProof/>
                <w:lang w:eastAsia="tr-TR"/>
              </w:rPr>
              <w:pict>
                <v:line id="_x0000_s1059" style="position:absolute;z-index:251641344;mso-position-horizontal-relative:text;mso-position-vertical-relative:text" from="111.25pt,7.85pt" to="111.3pt,21.8pt" strokeweight="1.5pt"/>
              </w:pict>
            </w:r>
            <w:r>
              <w:rPr>
                <w:noProof/>
                <w:lang w:eastAsia="tr-TR"/>
              </w:rPr>
              <w:pict>
                <v:line id="_x0000_s1060" style="position:absolute;z-index:251642368;mso-position-horizontal-relative:text;mso-position-vertical-relative:text" from="93.25pt,7.85pt" to="93.3pt,21.8pt" strokeweight="1.5pt"/>
              </w:pict>
            </w:r>
            <w:r>
              <w:rPr>
                <w:noProof/>
                <w:lang w:eastAsia="tr-TR"/>
              </w:rPr>
              <w:pict>
                <v:line id="_x0000_s1061" style="position:absolute;z-index:251643392;mso-position-horizontal-relative:text;mso-position-vertical-relative:text" from="87.25pt,7.85pt" to="87.3pt,21.8pt" strokeweight="1.5pt"/>
              </w:pict>
            </w:r>
            <w:r>
              <w:rPr>
                <w:noProof/>
                <w:lang w:eastAsia="tr-TR"/>
              </w:rPr>
              <w:pict>
                <v:line id="_x0000_s1062" style="position:absolute;z-index:251644416;mso-position-horizontal-relative:text;mso-position-vertical-relative:text" from="81.25pt,7.85pt" to="81.3pt,21.8pt" strokeweight="1.5pt"/>
              </w:pict>
            </w:r>
            <w:r>
              <w:rPr>
                <w:noProof/>
                <w:lang w:eastAsia="tr-TR"/>
              </w:rPr>
              <w:pict>
                <v:line id="_x0000_s1063" style="position:absolute;z-index:251645440;mso-position-horizontal-relative:text;mso-position-vertical-relative:text" from="75.25pt,7.85pt" to="75.3pt,21.8pt" strokeweight="1.5pt"/>
              </w:pict>
            </w:r>
            <w:r>
              <w:rPr>
                <w:noProof/>
                <w:lang w:eastAsia="tr-TR"/>
              </w:rPr>
              <w:pict>
                <v:line id="_x0000_s1064" style="position:absolute;z-index:251646464;mso-position-horizontal-relative:text;mso-position-vertical-relative:text" from="57.25pt,7.85pt" to="57.3pt,21.8pt" strokeweight="1.5pt"/>
              </w:pict>
            </w:r>
            <w:r>
              <w:rPr>
                <w:noProof/>
                <w:lang w:eastAsia="tr-TR"/>
              </w:rPr>
              <w:pict>
                <v:line id="_x0000_s1065" style="position:absolute;z-index:251647488;mso-position-horizontal-relative:text;mso-position-vertical-relative:text" from="39.25pt,7.85pt" to="39.3pt,21.8pt" strokeweight="1.5pt"/>
              </w:pict>
            </w:r>
            <w:r>
              <w:rPr>
                <w:noProof/>
                <w:lang w:eastAsia="tr-TR"/>
              </w:rPr>
              <w:pict>
                <v:line id="_x0000_s1066" style="position:absolute;z-index:251648512;mso-position-horizontal-relative:text;mso-position-vertical-relative:text" from="51.25pt,7.85pt" to="51.3pt,21.8pt" strokeweight="1.5pt"/>
              </w:pict>
            </w:r>
            <w:r>
              <w:rPr>
                <w:noProof/>
                <w:lang w:eastAsia="tr-TR"/>
              </w:rPr>
              <w:pict>
                <v:line id="_x0000_s1067" style="position:absolute;z-index:251649536;mso-position-horizontal-relative:text;mso-position-vertical-relative:text" from="45.2pt,7.35pt" to="45.25pt,21.3pt" strokeweight="1.5pt"/>
              </w:pict>
            </w:r>
            <w:r>
              <w:rPr>
                <w:noProof/>
                <w:lang w:eastAsia="tr-TR"/>
              </w:rPr>
              <w:pict>
                <v:line id="_x0000_s1068" style="position:absolute;z-index:251650560;mso-position-horizontal-relative:text;mso-position-vertical-relative:text" from="21.25pt,7.85pt" to="21.3pt,21.8pt" strokeweight="1.5pt"/>
              </w:pict>
            </w:r>
            <w:r>
              <w:rPr>
                <w:noProof/>
                <w:lang w:eastAsia="tr-TR"/>
              </w:rPr>
              <w:pict>
                <v:line id="_x0000_s1069" style="position:absolute;z-index:251651584;mso-position-horizontal-relative:text;mso-position-vertical-relative:text" from="15.2pt,7.35pt" to="15.25pt,21.3pt" strokeweight="1.5pt"/>
              </w:pict>
            </w:r>
            <w:r>
              <w:rPr>
                <w:noProof/>
                <w:lang w:eastAsia="tr-TR"/>
              </w:rPr>
              <w:pict>
                <v:line id="_x0000_s1070" style="position:absolute;z-index:251652608;mso-position-horizontal-relative:text;mso-position-vertical-relative:text" from="9.2pt,7.35pt" to="9.25pt,21.3pt" strokeweight="1.5pt"/>
              </w:pict>
            </w:r>
            <w:r>
              <w:rPr>
                <w:noProof/>
                <w:lang w:eastAsia="tr-TR"/>
              </w:rPr>
              <w:pict>
                <v:line id="_x0000_s1071" style="position:absolute;z-index:251653632;mso-position-horizontal-relative:text;mso-position-vertical-relative:text" from="3.2pt,7.35pt" to="3.25pt,21.3pt" strokeweight="1.5pt"/>
              </w:pict>
            </w:r>
          </w:p>
          <w:p w:rsidR="00E0755A" w:rsidRPr="00DB0683" w:rsidRDefault="00E0755A" w:rsidP="00DB06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072" style="position:absolute;z-index:251654656" from="107.75pt,2.55pt" to="137.8pt,2.7pt" strokeweight="1.5pt"/>
              </w:pict>
            </w:r>
            <w:r>
              <w:rPr>
                <w:noProof/>
                <w:lang w:eastAsia="tr-TR"/>
              </w:rPr>
              <w:pict>
                <v:line id="_x0000_s1073" style="position:absolute;z-index:251655680" from="71.75pt,2.55pt" to="101.8pt,2.7pt" strokeweight="1.5pt"/>
              </w:pict>
            </w:r>
            <w:r>
              <w:rPr>
                <w:noProof/>
                <w:lang w:eastAsia="tr-TR"/>
              </w:rPr>
              <w:pict>
                <v:line id="_x0000_s1074" style="position:absolute;z-index:251656704" from="35.85pt,3.05pt" to="65.9pt,3.2pt" strokeweight="1.5pt"/>
              </w:pict>
            </w:r>
            <w:r>
              <w:rPr>
                <w:noProof/>
                <w:lang w:eastAsia="tr-TR"/>
              </w:rPr>
              <w:pict>
                <v:line id="_x0000_s1075" style="position:absolute;z-index:251657728" from="-.25pt,2.55pt" to="29.8pt,2.7pt" strokeweight="1.5pt"/>
              </w:pict>
            </w:r>
          </w:p>
        </w:tc>
      </w:tr>
      <w:tr w:rsidR="00E0755A" w:rsidRPr="00DB0683" w:rsidTr="00DB0683">
        <w:trPr>
          <w:trHeight w:val="314"/>
        </w:trPr>
        <w:tc>
          <w:tcPr>
            <w:tcW w:w="1725" w:type="dxa"/>
          </w:tcPr>
          <w:p w:rsidR="00E0755A" w:rsidRPr="00DB0683" w:rsidRDefault="00E0755A" w:rsidP="00DB068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076" style="position:absolute;z-index:251658752;mso-position-horizontal-relative:text;mso-position-vertical-relative:text" from="80.1pt,15.35pt" to="110.15pt,15.5pt" strokeweight="1.5pt"/>
              </w:pict>
            </w:r>
            <w:r w:rsidRPr="00DB0683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şeftali</w:t>
            </w:r>
          </w:p>
        </w:tc>
        <w:tc>
          <w:tcPr>
            <w:tcW w:w="3423" w:type="dxa"/>
          </w:tcPr>
          <w:p w:rsidR="00E0755A" w:rsidRPr="00DB0683" w:rsidRDefault="00E0755A" w:rsidP="00DB06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077" style="position:absolute;z-index:251659776;mso-position-horizontal-relative:text;mso-position-vertical-relative:text" from="83.85pt,6.35pt" to="83.9pt,20.3pt" strokeweight="1.5pt"/>
              </w:pict>
            </w:r>
            <w:r>
              <w:rPr>
                <w:noProof/>
                <w:lang w:eastAsia="tr-TR"/>
              </w:rPr>
              <w:pict>
                <v:line id="_x0000_s1078" style="position:absolute;z-index:251660800;mso-position-horizontal-relative:text;mso-position-vertical-relative:text" from="77.85pt,6.35pt" to="77.9pt,20.3pt" strokeweight="1.5pt"/>
              </w:pict>
            </w:r>
            <w:r>
              <w:rPr>
                <w:noProof/>
                <w:lang w:eastAsia="tr-TR"/>
              </w:rPr>
              <w:pict>
                <v:line id="_x0000_s1079" style="position:absolute;z-index:251661824;mso-position-horizontal-relative:text;mso-position-vertical-relative:text" from="71.85pt,6.35pt" to="71.9pt,20.3pt" strokeweight="1.5pt"/>
              </w:pict>
            </w:r>
            <w:r>
              <w:rPr>
                <w:noProof/>
                <w:lang w:eastAsia="tr-TR"/>
              </w:rPr>
              <w:pict>
                <v:line id="_x0000_s1080" style="position:absolute;z-index:251662848;mso-position-horizontal-relative:text;mso-position-vertical-relative:text" from="65.85pt,6.35pt" to="65.9pt,20.3pt" strokeweight="1.5pt"/>
              </w:pict>
            </w:r>
            <w:r>
              <w:rPr>
                <w:noProof/>
                <w:lang w:eastAsia="tr-TR"/>
              </w:rPr>
              <w:pict>
                <v:line id="_x0000_s1081" style="position:absolute;z-index:251663872;mso-position-horizontal-relative:text;mso-position-vertical-relative:text" from="47.85pt,6.35pt" to="47.9pt,20.3pt" strokeweight="1.5pt"/>
              </w:pict>
            </w:r>
            <w:r>
              <w:rPr>
                <w:noProof/>
                <w:lang w:eastAsia="tr-TR"/>
              </w:rPr>
              <w:pict>
                <v:line id="_x0000_s1082" style="position:absolute;z-index:251664896;mso-position-horizontal-relative:text;mso-position-vertical-relative:text" from="41.85pt,6.35pt" to="41.9pt,20.3pt" strokeweight="1.5pt"/>
              </w:pict>
            </w:r>
            <w:r>
              <w:rPr>
                <w:noProof/>
                <w:lang w:eastAsia="tr-TR"/>
              </w:rPr>
              <w:pict>
                <v:line id="_x0000_s1083" style="position:absolute;z-index:251665920;mso-position-horizontal-relative:text;mso-position-vertical-relative:text" from="35.85pt,6.35pt" to="35.9pt,20.3pt" strokeweight="1.5pt"/>
              </w:pict>
            </w:r>
            <w:r>
              <w:rPr>
                <w:noProof/>
                <w:lang w:eastAsia="tr-TR"/>
              </w:rPr>
              <w:pict>
                <v:line id="_x0000_s1084" style="position:absolute;z-index:251666944;mso-position-horizontal-relative:text;mso-position-vertical-relative:text" from="29.85pt,6.35pt" to="29.9pt,20.3pt" strokeweight="1.5pt"/>
              </w:pict>
            </w:r>
            <w:r>
              <w:rPr>
                <w:noProof/>
                <w:lang w:eastAsia="tr-TR"/>
              </w:rPr>
              <w:pict>
                <v:line id="_x0000_s1085" style="position:absolute;z-index:251667968;mso-position-horizontal-relative:text;mso-position-vertical-relative:text" from="17.85pt,6.35pt" to="17.9pt,20.3pt" strokeweight="1.5pt"/>
              </w:pict>
            </w:r>
            <w:r>
              <w:rPr>
                <w:noProof/>
                <w:lang w:eastAsia="tr-TR"/>
              </w:rPr>
              <w:pict>
                <v:line id="_x0000_s1086" style="position:absolute;z-index:251668992;mso-position-horizontal-relative:text;mso-position-vertical-relative:text" from="11.85pt,6.35pt" to="11.9pt,20.3pt" strokeweight="1.5pt"/>
              </w:pict>
            </w:r>
            <w:r>
              <w:rPr>
                <w:noProof/>
                <w:lang w:eastAsia="tr-TR"/>
              </w:rPr>
              <w:pict>
                <v:line id="_x0000_s1087" style="position:absolute;z-index:251670016;mso-position-horizontal-relative:text;mso-position-vertical-relative:text" from="-.15pt,6.35pt" to="-.1pt,20.3pt" strokeweight="1.5pt"/>
              </w:pict>
            </w:r>
            <w:r>
              <w:rPr>
                <w:noProof/>
                <w:lang w:eastAsia="tr-TR"/>
              </w:rPr>
              <w:pict>
                <v:line id="_x0000_s1088" style="position:absolute;z-index:251671040;mso-position-horizontal-relative:text;mso-position-vertical-relative:text" from="5.15pt,6.2pt" to="5.2pt,20.15pt" strokeweight="1.5pt"/>
              </w:pict>
            </w:r>
          </w:p>
          <w:p w:rsidR="00E0755A" w:rsidRPr="00DB0683" w:rsidRDefault="00E0755A" w:rsidP="00DB06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089" style="position:absolute;z-index:251672064" from="29.75pt,1.45pt" to="53.75pt,1.45pt" strokeweight="1.5pt"/>
              </w:pict>
            </w:r>
          </w:p>
        </w:tc>
      </w:tr>
      <w:tr w:rsidR="00E0755A" w:rsidRPr="00DB0683" w:rsidTr="00DB0683">
        <w:trPr>
          <w:trHeight w:val="314"/>
        </w:trPr>
        <w:tc>
          <w:tcPr>
            <w:tcW w:w="1725" w:type="dxa"/>
          </w:tcPr>
          <w:p w:rsidR="00E0755A" w:rsidRPr="00DB0683" w:rsidRDefault="00E0755A" w:rsidP="00DB068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090" style="position:absolute;z-index:251673088;mso-position-horizontal-relative:text;mso-position-vertical-relative:text" from="80.1pt,14.6pt" to="110.15pt,14.75pt" strokeweight="1.5pt"/>
              </w:pict>
            </w:r>
            <w:r w:rsidRPr="00DB0683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>salatalık</w:t>
            </w:r>
          </w:p>
        </w:tc>
        <w:tc>
          <w:tcPr>
            <w:tcW w:w="3423" w:type="dxa"/>
          </w:tcPr>
          <w:p w:rsidR="00E0755A" w:rsidRPr="00DB0683" w:rsidRDefault="00E0755A" w:rsidP="00DB06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091" style="position:absolute;z-index:251674112;mso-position-horizontal-relative:text;mso-position-vertical-relative:text" from="53.75pt,5.15pt" to="53.8pt,19.1pt" strokeweight="1.5pt"/>
              </w:pict>
            </w:r>
            <w:r>
              <w:rPr>
                <w:noProof/>
                <w:lang w:eastAsia="tr-TR"/>
              </w:rPr>
              <w:pict>
                <v:line id="_x0000_s1092" style="position:absolute;z-index:251675136;mso-position-horizontal-relative:text;mso-position-vertical-relative:text" from="47.75pt,5.15pt" to="47.8pt,19.1pt" strokeweight="1.5pt"/>
              </w:pict>
            </w:r>
            <w:r>
              <w:rPr>
                <w:noProof/>
                <w:lang w:eastAsia="tr-TR"/>
              </w:rPr>
              <w:pict>
                <v:line id="_x0000_s1093" style="position:absolute;z-index:251676160;mso-position-horizontal-relative:text;mso-position-vertical-relative:text" from="41.85pt,5.6pt" to="41.9pt,19.55pt" strokeweight="1.5pt"/>
              </w:pict>
            </w:r>
            <w:r>
              <w:rPr>
                <w:noProof/>
                <w:lang w:eastAsia="tr-TR"/>
              </w:rPr>
              <w:pict>
                <v:line id="_x0000_s1094" style="position:absolute;z-index:251677184;mso-position-horizontal-relative:text;mso-position-vertical-relative:text" from="35.75pt,5.15pt" to="35.8pt,19.1pt" strokeweight="1.5pt"/>
              </w:pict>
            </w:r>
            <w:r>
              <w:rPr>
                <w:noProof/>
                <w:lang w:eastAsia="tr-TR"/>
              </w:rPr>
              <w:pict>
                <v:line id="_x0000_s1095" style="position:absolute;z-index:251678208;mso-position-horizontal-relative:text;mso-position-vertical-relative:text" from="17.85pt,5.6pt" to="17.9pt,19.55pt" strokeweight="1.5pt"/>
              </w:pict>
            </w:r>
            <w:r>
              <w:rPr>
                <w:noProof/>
                <w:lang w:eastAsia="tr-TR"/>
              </w:rPr>
              <w:pict>
                <v:line id="_x0000_s1096" style="position:absolute;z-index:251679232;mso-position-horizontal-relative:text;mso-position-vertical-relative:text" from="11.85pt,5.6pt" to="11.9pt,19.55pt" strokeweight="1.5pt"/>
              </w:pict>
            </w:r>
            <w:r>
              <w:rPr>
                <w:noProof/>
                <w:lang w:eastAsia="tr-TR"/>
              </w:rPr>
              <w:pict>
                <v:line id="_x0000_s1097" style="position:absolute;z-index:251680256;mso-position-horizontal-relative:text;mso-position-vertical-relative:text" from="5.85pt,5.6pt" to="5.9pt,19.55pt" strokeweight="1.5pt"/>
              </w:pict>
            </w:r>
            <w:r>
              <w:rPr>
                <w:noProof/>
                <w:lang w:eastAsia="tr-TR"/>
              </w:rPr>
              <w:pict>
                <v:line id="_x0000_s1098" style="position:absolute;z-index:251681280;mso-position-horizontal-relative:text;mso-position-vertical-relative:text" from="-.25pt,5.15pt" to="-.2pt,19.1pt" strokeweight="1.5pt"/>
              </w:pict>
            </w:r>
          </w:p>
          <w:p w:rsidR="00E0755A" w:rsidRPr="00DB0683" w:rsidRDefault="00E0755A" w:rsidP="00DB06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099" style="position:absolute;z-index:251682304" from="29.75pt,.35pt" to="59.8pt,.5pt" strokeweight="1.5pt"/>
              </w:pict>
            </w:r>
          </w:p>
        </w:tc>
      </w:tr>
      <w:tr w:rsidR="00E0755A" w:rsidRPr="00DB0683" w:rsidTr="00DB0683">
        <w:trPr>
          <w:trHeight w:val="314"/>
        </w:trPr>
        <w:tc>
          <w:tcPr>
            <w:tcW w:w="1725" w:type="dxa"/>
          </w:tcPr>
          <w:p w:rsidR="00E0755A" w:rsidRPr="00DB0683" w:rsidRDefault="00E0755A" w:rsidP="00DB0683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100" style="position:absolute;z-index:251683328;mso-position-horizontal-relative:text;mso-position-vertical-relative:text" from="80.1pt,13.1pt" to="110.15pt,13.25pt" strokeweight="1.5pt"/>
              </w:pict>
            </w:r>
            <w:r w:rsidRPr="00DB0683">
              <w:rPr>
                <w:rFonts w:ascii="Comic Sans MS" w:hAnsi="Comic Sans MS"/>
                <w:b/>
                <w:sz w:val="20"/>
                <w:szCs w:val="20"/>
                <w:lang w:eastAsia="tr-TR"/>
              </w:rPr>
              <w:t xml:space="preserve">ıspanak </w:t>
            </w:r>
          </w:p>
        </w:tc>
        <w:tc>
          <w:tcPr>
            <w:tcW w:w="3423" w:type="dxa"/>
          </w:tcPr>
          <w:p w:rsidR="00E0755A" w:rsidRPr="00DB0683" w:rsidRDefault="00E0755A" w:rsidP="00DB06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101" style="position:absolute;z-index:251684352;mso-position-horizontal-relative:text;mso-position-vertical-relative:text" from="149.85pt,4.1pt" to="149.9pt,18.05pt" strokeweight="1.5pt"/>
              </w:pict>
            </w:r>
            <w:r>
              <w:rPr>
                <w:noProof/>
                <w:lang w:eastAsia="tr-TR"/>
              </w:rPr>
              <w:pict>
                <v:line id="_x0000_s1102" style="position:absolute;z-index:251685376;mso-position-horizontal-relative:text;mso-position-vertical-relative:text" from="143.85pt,4.1pt" to="143.9pt,18.05pt" strokeweight="1.5pt"/>
              </w:pict>
            </w:r>
            <w:r>
              <w:rPr>
                <w:noProof/>
                <w:lang w:eastAsia="tr-TR"/>
              </w:rPr>
              <w:pict>
                <v:line id="_x0000_s1103" style="position:absolute;z-index:251686400;mso-position-horizontal-relative:text;mso-position-vertical-relative:text" from="125.85pt,4.1pt" to="125.9pt,18.05pt" strokeweight="1.5pt"/>
              </w:pict>
            </w:r>
            <w:r>
              <w:rPr>
                <w:noProof/>
                <w:lang w:eastAsia="tr-TR"/>
              </w:rPr>
              <w:pict>
                <v:line id="_x0000_s1104" style="position:absolute;z-index:251687424;mso-position-horizontal-relative:text;mso-position-vertical-relative:text" from="119.85pt,4.1pt" to="119.9pt,18.05pt" strokeweight="1.5pt"/>
              </w:pict>
            </w:r>
            <w:r>
              <w:rPr>
                <w:noProof/>
                <w:lang w:eastAsia="tr-TR"/>
              </w:rPr>
              <w:pict>
                <v:line id="_x0000_s1105" style="position:absolute;z-index:251688448;mso-position-horizontal-relative:text;mso-position-vertical-relative:text" from="113.85pt,4.1pt" to="113.9pt,18.05pt" strokeweight="1.5pt"/>
              </w:pict>
            </w:r>
            <w:r>
              <w:rPr>
                <w:noProof/>
                <w:lang w:eastAsia="tr-TR"/>
              </w:rPr>
              <w:pict>
                <v:line id="_x0000_s1106" style="position:absolute;z-index:251689472;mso-position-horizontal-relative:text;mso-position-vertical-relative:text" from="107.85pt,4.1pt" to="107.9pt,18.05pt" strokeweight="1.5pt"/>
              </w:pict>
            </w:r>
            <w:r>
              <w:rPr>
                <w:noProof/>
                <w:lang w:eastAsia="tr-TR"/>
              </w:rPr>
              <w:pict>
                <v:line id="_x0000_s1107" style="position:absolute;z-index:251690496;mso-position-horizontal-relative:text;mso-position-vertical-relative:text" from="89.85pt,4.1pt" to="89.9pt,18.05pt" strokeweight="1.5pt"/>
              </w:pict>
            </w:r>
            <w:r>
              <w:rPr>
                <w:noProof/>
                <w:lang w:eastAsia="tr-TR"/>
              </w:rPr>
              <w:pict>
                <v:line id="_x0000_s1108" style="position:absolute;z-index:251691520;mso-position-horizontal-relative:text;mso-position-vertical-relative:text" from="83.85pt,4.1pt" to="83.9pt,18.05pt" strokeweight="1.5pt"/>
              </w:pict>
            </w:r>
            <w:r>
              <w:rPr>
                <w:noProof/>
                <w:lang w:eastAsia="tr-TR"/>
              </w:rPr>
              <w:pict>
                <v:line id="_x0000_s1109" style="position:absolute;z-index:251692544;mso-position-horizontal-relative:text;mso-position-vertical-relative:text" from="77.85pt,4.1pt" to="77.9pt,18.05pt" strokeweight="1.5pt"/>
              </w:pict>
            </w:r>
            <w:r>
              <w:rPr>
                <w:noProof/>
                <w:lang w:eastAsia="tr-TR"/>
              </w:rPr>
              <w:pict>
                <v:line id="_x0000_s1110" style="position:absolute;z-index:251693568;mso-position-horizontal-relative:text;mso-position-vertical-relative:text" from="71.85pt,4.1pt" to="71.9pt,18.05pt" strokeweight="1.5pt"/>
              </w:pict>
            </w:r>
            <w:r>
              <w:rPr>
                <w:noProof/>
                <w:lang w:eastAsia="tr-TR"/>
              </w:rPr>
              <w:pict>
                <v:line id="_x0000_s1111" style="position:absolute;z-index:251694592;mso-position-horizontal-relative:text;mso-position-vertical-relative:text" from="53.85pt,4.1pt" to="53.9pt,18.05pt" strokeweight="1.5pt"/>
              </w:pict>
            </w:r>
            <w:r>
              <w:rPr>
                <w:noProof/>
                <w:lang w:eastAsia="tr-TR"/>
              </w:rPr>
              <w:pict>
                <v:line id="_x0000_s1112" style="position:absolute;z-index:251695616;mso-position-horizontal-relative:text;mso-position-vertical-relative:text" from="47.85pt,4.1pt" to="47.9pt,18.05pt" strokeweight="1.5pt"/>
              </w:pict>
            </w:r>
            <w:r>
              <w:rPr>
                <w:noProof/>
                <w:lang w:eastAsia="tr-TR"/>
              </w:rPr>
              <w:pict>
                <v:line id="_x0000_s1113" style="position:absolute;z-index:251696640;mso-position-horizontal-relative:text;mso-position-vertical-relative:text" from="41.85pt,4.1pt" to="41.9pt,18.05pt" strokeweight="1.5pt"/>
              </w:pict>
            </w:r>
            <w:r>
              <w:rPr>
                <w:noProof/>
                <w:lang w:eastAsia="tr-TR"/>
              </w:rPr>
              <w:pict>
                <v:line id="_x0000_s1114" style="position:absolute;z-index:251697664;mso-position-horizontal-relative:text;mso-position-vertical-relative:text" from="35.85pt,4.1pt" to="35.9pt,18.05pt" strokeweight="1.5pt"/>
              </w:pict>
            </w:r>
            <w:r>
              <w:rPr>
                <w:noProof/>
                <w:lang w:eastAsia="tr-TR"/>
              </w:rPr>
              <w:pict>
                <v:line id="_x0000_s1115" style="position:absolute;z-index:251698688;mso-position-horizontal-relative:text;mso-position-vertical-relative:text" from="17.75pt,4.05pt" to="17.8pt,18pt" strokeweight="1.5pt"/>
              </w:pict>
            </w:r>
            <w:r>
              <w:rPr>
                <w:noProof/>
                <w:lang w:eastAsia="tr-TR"/>
              </w:rPr>
              <w:pict>
                <v:line id="_x0000_s1116" style="position:absolute;z-index:251699712;mso-position-horizontal-relative:text;mso-position-vertical-relative:text" from="11.85pt,4.1pt" to="11.9pt,18.05pt" strokeweight="1.5pt"/>
              </w:pict>
            </w:r>
            <w:r>
              <w:rPr>
                <w:noProof/>
                <w:lang w:eastAsia="tr-TR"/>
              </w:rPr>
              <w:pict>
                <v:line id="_x0000_s1117" style="position:absolute;z-index:251700736;mso-position-horizontal-relative:text;mso-position-vertical-relative:text" from="5.85pt,4.1pt" to="5.9pt,18.05pt" strokeweight="1.5pt"/>
              </w:pict>
            </w:r>
            <w:r>
              <w:rPr>
                <w:noProof/>
                <w:lang w:eastAsia="tr-TR"/>
              </w:rPr>
              <w:pict>
                <v:line id="_x0000_s1118" style="position:absolute;z-index:251701760;mso-position-horizontal-relative:text;mso-position-vertical-relative:text" from="-.15pt,4.1pt" to="-.1pt,18.05pt" strokeweight="1.5pt"/>
              </w:pict>
            </w:r>
          </w:p>
          <w:p w:rsidR="00E0755A" w:rsidRPr="00DB0683" w:rsidRDefault="00E0755A" w:rsidP="00DB06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>
              <w:rPr>
                <w:noProof/>
                <w:lang w:eastAsia="tr-TR"/>
              </w:rPr>
              <w:pict>
                <v:line id="_x0000_s1119" style="position:absolute;z-index:251702784" from="101.85pt,-.7pt" to="131.9pt,-.55pt" strokeweight="1.5pt"/>
              </w:pict>
            </w:r>
            <w:r>
              <w:rPr>
                <w:noProof/>
                <w:lang w:eastAsia="tr-TR"/>
              </w:rPr>
              <w:pict>
                <v:line id="_x0000_s1120" style="position:absolute;z-index:251703808" from="65.85pt,-.7pt" to="95.9pt,-.55pt" strokeweight="1.5pt"/>
              </w:pict>
            </w:r>
            <w:r>
              <w:rPr>
                <w:noProof/>
                <w:lang w:eastAsia="tr-TR"/>
              </w:rPr>
              <w:pict>
                <v:line id="_x0000_s1121" style="position:absolute;z-index:251704832" from="29.85pt,-.7pt" to="59.9pt,-.55pt" strokeweight="1.5pt"/>
              </w:pict>
            </w:r>
          </w:p>
        </w:tc>
      </w:tr>
    </w:tbl>
    <w:p w:rsidR="00E0755A" w:rsidRPr="000B377B" w:rsidRDefault="00E0755A" w:rsidP="00EF6DBD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1B7BBF">
        <w:rPr>
          <w:rFonts w:ascii="Comic Sans MS" w:hAnsi="Comic Sans MS"/>
        </w:rPr>
        <w:t xml:space="preserve"> </w:t>
      </w:r>
      <w:r w:rsidRPr="000B377B">
        <w:rPr>
          <w:rFonts w:ascii="Comic Sans MS" w:hAnsi="Comic Sans MS"/>
        </w:rPr>
        <w:t>Yandaki çetele tablosu bir manavın bir gün boyunca</w:t>
      </w:r>
      <w:r>
        <w:rPr>
          <w:rFonts w:ascii="Comic Sans MS" w:hAnsi="Comic Sans MS"/>
        </w:rPr>
        <w:t xml:space="preserve"> s</w:t>
      </w:r>
      <w:r w:rsidRPr="000B377B">
        <w:rPr>
          <w:rFonts w:ascii="Comic Sans MS" w:hAnsi="Comic Sans MS"/>
        </w:rPr>
        <w:t xml:space="preserve">attığı sebze ve meyvelerin miktarını kg cinsinden göstermektedir. </w:t>
      </w:r>
      <w:r>
        <w:rPr>
          <w:rFonts w:ascii="Comic Sans MS" w:hAnsi="Comic Sans MS"/>
        </w:rPr>
        <w:t>22,23,24</w:t>
      </w:r>
      <w:r w:rsidRPr="000B377B">
        <w:rPr>
          <w:rFonts w:ascii="Comic Sans MS" w:hAnsi="Comic Sans MS"/>
        </w:rPr>
        <w:t>,</w:t>
      </w:r>
      <w:r>
        <w:rPr>
          <w:rFonts w:ascii="Comic Sans MS" w:hAnsi="Comic Sans MS"/>
        </w:rPr>
        <w:t>25 ve 26</w:t>
      </w:r>
      <w:r w:rsidRPr="000B377B">
        <w:rPr>
          <w:rFonts w:ascii="Comic Sans MS" w:hAnsi="Comic Sans MS"/>
        </w:rPr>
        <w:t>. soruları tabloya göre yanıtlayınız.</w:t>
      </w:r>
    </w:p>
    <w:p w:rsidR="00E0755A" w:rsidRDefault="00E0755A" w:rsidP="00D62D13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22</w:t>
      </w:r>
      <w:r w:rsidRPr="000B377B">
        <w:rPr>
          <w:rFonts w:ascii="Comic Sans MS" w:hAnsi="Comic Sans MS"/>
        </w:rPr>
        <w:t>. Manavda bir günde kaç kg domates satılmıştır?</w:t>
      </w:r>
    </w:p>
    <w:p w:rsidR="00E0755A" w:rsidRPr="000B377B" w:rsidRDefault="00E0755A" w:rsidP="00D62D13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0B377B">
        <w:rPr>
          <w:rFonts w:ascii="Comic Sans MS" w:hAnsi="Comic Sans MS"/>
        </w:rPr>
        <w:t>A. 5</w:t>
      </w:r>
      <w:r w:rsidRPr="000B377B">
        <w:rPr>
          <w:rFonts w:ascii="Comic Sans MS" w:hAnsi="Comic Sans MS"/>
        </w:rPr>
        <w:tab/>
      </w:r>
      <w:r w:rsidRPr="000B377B">
        <w:rPr>
          <w:rFonts w:ascii="Comic Sans MS" w:hAnsi="Comic Sans MS"/>
        </w:rPr>
        <w:tab/>
        <w:t>B. 28</w:t>
      </w:r>
      <w:r w:rsidRPr="000B377B">
        <w:rPr>
          <w:rFonts w:ascii="Comic Sans MS" w:hAnsi="Comic Sans MS"/>
        </w:rPr>
        <w:tab/>
      </w:r>
      <w:r w:rsidRPr="000B377B">
        <w:rPr>
          <w:rFonts w:ascii="Comic Sans MS" w:hAnsi="Comic Sans MS"/>
        </w:rPr>
        <w:tab/>
        <w:t>C. 23</w:t>
      </w:r>
    </w:p>
    <w:p w:rsidR="00E0755A" w:rsidRPr="000B377B" w:rsidRDefault="00E0755A" w:rsidP="00D62D13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23</w:t>
      </w:r>
      <w:r w:rsidRPr="000B377B">
        <w:rPr>
          <w:rFonts w:ascii="Comic Sans MS" w:hAnsi="Comic Sans MS"/>
        </w:rPr>
        <w:t>.   Kaç kg daha salatalık satılmalı ki, elmaların kütlesine eşit olsun?</w:t>
      </w:r>
    </w:p>
    <w:p w:rsidR="00E0755A" w:rsidRDefault="00E0755A" w:rsidP="00D62D13">
      <w:pPr>
        <w:spacing w:after="0" w:line="480" w:lineRule="auto"/>
        <w:ind w:left="-851"/>
        <w:rPr>
          <w:rFonts w:ascii="Comic Sans MS" w:hAnsi="Comic Sans MS"/>
        </w:rPr>
      </w:pPr>
      <w:r w:rsidRPr="000B377B">
        <w:rPr>
          <w:rFonts w:ascii="Comic Sans MS" w:hAnsi="Comic Sans MS"/>
        </w:rPr>
        <w:tab/>
        <w:t>A. 2</w:t>
      </w:r>
      <w:r w:rsidRPr="000B377B">
        <w:rPr>
          <w:rFonts w:ascii="Comic Sans MS" w:hAnsi="Comic Sans MS"/>
        </w:rPr>
        <w:tab/>
      </w:r>
      <w:r w:rsidRPr="005577BC">
        <w:rPr>
          <w:rFonts w:ascii="Comic Sans MS" w:hAnsi="Comic Sans MS"/>
        </w:rPr>
        <w:tab/>
        <w:t>B. 7</w:t>
      </w:r>
      <w:r w:rsidRPr="005577BC">
        <w:rPr>
          <w:rFonts w:ascii="Comic Sans MS" w:hAnsi="Comic Sans MS"/>
        </w:rPr>
        <w:tab/>
      </w:r>
      <w:r w:rsidRPr="005577BC">
        <w:rPr>
          <w:rFonts w:ascii="Comic Sans MS" w:hAnsi="Comic Sans MS"/>
        </w:rPr>
        <w:tab/>
        <w:t xml:space="preserve">C. 9 </w:t>
      </w:r>
      <w:r w:rsidRPr="005577BC">
        <w:rPr>
          <w:rFonts w:ascii="Comic Sans MS" w:hAnsi="Comic Sans MS"/>
        </w:rPr>
        <w:tab/>
      </w:r>
    </w:p>
    <w:p w:rsidR="00E0755A" w:rsidRDefault="00E0755A" w:rsidP="00D62D13">
      <w:pPr>
        <w:spacing w:after="0" w:line="480" w:lineRule="auto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24</w:t>
      </w:r>
      <w:r w:rsidRPr="005577BC">
        <w:rPr>
          <w:rFonts w:ascii="Comic Sans MS" w:hAnsi="Comic Sans MS"/>
        </w:rPr>
        <w:t>.  Satılan şeftali ve ıspanak miktarının toplamı kaç kg’dır?</w:t>
      </w:r>
    </w:p>
    <w:p w:rsidR="00E0755A" w:rsidRDefault="00E0755A" w:rsidP="00465932">
      <w:pPr>
        <w:spacing w:after="0" w:line="480" w:lineRule="auto"/>
        <w:ind w:left="-851"/>
        <w:rPr>
          <w:rFonts w:ascii="Comic Sans MS" w:hAnsi="Comic Sans MS"/>
        </w:rPr>
      </w:pPr>
      <w:r w:rsidRPr="005577BC">
        <w:rPr>
          <w:rFonts w:ascii="Comic Sans MS" w:hAnsi="Comic Sans MS"/>
        </w:rPr>
        <w:t>A. 41</w:t>
      </w:r>
      <w:r w:rsidRPr="005577BC">
        <w:rPr>
          <w:rFonts w:ascii="Comic Sans MS" w:hAnsi="Comic Sans MS"/>
        </w:rPr>
        <w:tab/>
      </w:r>
      <w:r w:rsidRPr="005577BC">
        <w:rPr>
          <w:rFonts w:ascii="Comic Sans MS" w:hAnsi="Comic Sans MS"/>
        </w:rPr>
        <w:tab/>
        <w:t>B. 31</w:t>
      </w:r>
      <w:r w:rsidRPr="005577BC">
        <w:rPr>
          <w:rFonts w:ascii="Comic Sans MS" w:hAnsi="Comic Sans MS"/>
        </w:rPr>
        <w:tab/>
      </w:r>
      <w:r w:rsidRPr="005577BC">
        <w:rPr>
          <w:rFonts w:ascii="Comic Sans MS" w:hAnsi="Comic Sans MS"/>
        </w:rPr>
        <w:tab/>
        <w:t>C. 40</w:t>
      </w:r>
    </w:p>
    <w:p w:rsidR="00E0755A" w:rsidRPr="005577BC" w:rsidRDefault="00E0755A" w:rsidP="00465932">
      <w:pPr>
        <w:spacing w:after="0" w:line="480" w:lineRule="auto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25</w:t>
      </w:r>
      <w:r w:rsidRPr="005577BC">
        <w:rPr>
          <w:rFonts w:ascii="Comic Sans MS" w:hAnsi="Comic Sans MS"/>
        </w:rPr>
        <w:t>.  Satılan domates şeftaliden ne kadar fazladır?</w:t>
      </w:r>
    </w:p>
    <w:p w:rsidR="00E0755A" w:rsidRPr="005577BC" w:rsidRDefault="00E0755A" w:rsidP="00D62D13">
      <w:pPr>
        <w:spacing w:after="0"/>
        <w:rPr>
          <w:rFonts w:ascii="Comic Sans MS" w:hAnsi="Comic Sans MS"/>
        </w:rPr>
      </w:pPr>
      <w:r w:rsidRPr="005577BC">
        <w:rPr>
          <w:rFonts w:ascii="Comic Sans MS" w:hAnsi="Comic Sans MS"/>
        </w:rPr>
        <w:tab/>
        <w:t>A. 4</w:t>
      </w:r>
      <w:r w:rsidRPr="005577BC">
        <w:rPr>
          <w:rFonts w:ascii="Comic Sans MS" w:hAnsi="Comic Sans MS"/>
        </w:rPr>
        <w:tab/>
      </w:r>
      <w:r w:rsidRPr="005577BC">
        <w:rPr>
          <w:rFonts w:ascii="Comic Sans MS" w:hAnsi="Comic Sans MS"/>
        </w:rPr>
        <w:tab/>
        <w:t>B. 5</w:t>
      </w:r>
      <w:r w:rsidRPr="005577BC">
        <w:rPr>
          <w:rFonts w:ascii="Comic Sans MS" w:hAnsi="Comic Sans MS"/>
        </w:rPr>
        <w:tab/>
      </w:r>
      <w:r w:rsidRPr="005577BC">
        <w:rPr>
          <w:rFonts w:ascii="Comic Sans MS" w:hAnsi="Comic Sans MS"/>
        </w:rPr>
        <w:tab/>
        <w:t>C. 6</w:t>
      </w:r>
    </w:p>
    <w:p w:rsidR="00E0755A" w:rsidRPr="005577BC" w:rsidRDefault="00E0755A" w:rsidP="00D62D13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26</w:t>
      </w:r>
      <w:r w:rsidRPr="005577BC">
        <w:rPr>
          <w:rFonts w:ascii="Comic Sans MS" w:hAnsi="Comic Sans MS"/>
        </w:rPr>
        <w:t>. Bir günde kaç kg satış yapılmıştır?</w:t>
      </w:r>
    </w:p>
    <w:p w:rsidR="00E0755A" w:rsidRDefault="00E0755A" w:rsidP="00D62D13">
      <w:pPr>
        <w:spacing w:after="0"/>
        <w:rPr>
          <w:rFonts w:ascii="Comic Sans MS" w:hAnsi="Comic Sans MS"/>
        </w:rPr>
      </w:pPr>
      <w:r w:rsidRPr="005577BC">
        <w:rPr>
          <w:rFonts w:ascii="Comic Sans MS" w:hAnsi="Comic Sans MS"/>
        </w:rPr>
        <w:tab/>
        <w:t>A.  76</w:t>
      </w:r>
      <w:r w:rsidRPr="005577BC">
        <w:rPr>
          <w:rFonts w:ascii="Comic Sans MS" w:hAnsi="Comic Sans MS"/>
        </w:rPr>
        <w:tab/>
      </w:r>
      <w:r w:rsidRPr="005577BC">
        <w:rPr>
          <w:rFonts w:ascii="Comic Sans MS" w:hAnsi="Comic Sans MS"/>
        </w:rPr>
        <w:tab/>
        <w:t>B. 19</w:t>
      </w:r>
      <w:r w:rsidRPr="005577BC">
        <w:rPr>
          <w:rFonts w:ascii="Comic Sans MS" w:hAnsi="Comic Sans MS"/>
        </w:rPr>
        <w:tab/>
      </w:r>
      <w:r w:rsidRPr="005577BC">
        <w:rPr>
          <w:rFonts w:ascii="Comic Sans MS" w:hAnsi="Comic Sans MS"/>
        </w:rPr>
        <w:tab/>
        <w:t>C. 86</w:t>
      </w:r>
    </w:p>
    <w:p w:rsidR="00E0755A" w:rsidRPr="00A17682" w:rsidRDefault="00E0755A" w:rsidP="00A17682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27. </w:t>
      </w:r>
      <w:r w:rsidRPr="00A17682">
        <w:rPr>
          <w:rFonts w:ascii="Comic Sans MS" w:hAnsi="Comic Sans MS"/>
        </w:rPr>
        <w:t xml:space="preserve">Hangi geometrik cismin 5 yüzü vardır? </w:t>
      </w:r>
    </w:p>
    <w:p w:rsidR="00E0755A" w:rsidRPr="00A17682" w:rsidRDefault="00E0755A" w:rsidP="00A17682">
      <w:pPr>
        <w:pStyle w:val="Default"/>
        <w:ind w:left="-85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</w:t>
      </w:r>
      <w:r w:rsidRPr="00A17682">
        <w:rPr>
          <w:rFonts w:ascii="Comic Sans MS" w:hAnsi="Comic Sans MS"/>
          <w:sz w:val="22"/>
          <w:szCs w:val="22"/>
        </w:rPr>
        <w:t xml:space="preserve">A)Üçgen prizma </w:t>
      </w:r>
      <w:r>
        <w:rPr>
          <w:rFonts w:ascii="Comic Sans MS" w:hAnsi="Comic Sans MS"/>
          <w:sz w:val="22"/>
          <w:szCs w:val="22"/>
        </w:rPr>
        <w:t xml:space="preserve">            </w:t>
      </w:r>
      <w:r w:rsidRPr="00A17682">
        <w:rPr>
          <w:rFonts w:ascii="Comic Sans MS" w:hAnsi="Comic Sans MS"/>
          <w:sz w:val="22"/>
          <w:szCs w:val="22"/>
        </w:rPr>
        <w:t xml:space="preserve">B)Kare prizma </w:t>
      </w:r>
      <w:r>
        <w:rPr>
          <w:rFonts w:ascii="Comic Sans MS" w:hAnsi="Comic Sans MS"/>
          <w:sz w:val="22"/>
          <w:szCs w:val="22"/>
        </w:rPr>
        <w:t xml:space="preserve">                  </w:t>
      </w:r>
      <w:r w:rsidRPr="00A17682">
        <w:rPr>
          <w:rFonts w:ascii="Comic Sans MS" w:hAnsi="Comic Sans MS"/>
          <w:sz w:val="22"/>
          <w:szCs w:val="22"/>
        </w:rPr>
        <w:t xml:space="preserve">C)Dikdörtgen prizma </w:t>
      </w:r>
    </w:p>
    <w:p w:rsidR="00E0755A" w:rsidRPr="00A17682" w:rsidRDefault="00E0755A" w:rsidP="00A17682">
      <w:pPr>
        <w:pStyle w:val="Default"/>
        <w:ind w:left="-85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28. </w:t>
      </w:r>
      <w:r w:rsidRPr="00A17682">
        <w:rPr>
          <w:rFonts w:ascii="Comic Sans MS" w:hAnsi="Comic Sans MS"/>
          <w:sz w:val="22"/>
          <w:szCs w:val="22"/>
        </w:rPr>
        <w:t xml:space="preserve">Üçgen prizmanın her köşesine bir bayrak dikersek kaç bayrak olur? </w:t>
      </w:r>
    </w:p>
    <w:p w:rsidR="00E0755A" w:rsidRPr="00A17682" w:rsidRDefault="00E0755A" w:rsidP="00A17682">
      <w:pPr>
        <w:pStyle w:val="Defaul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A17682">
        <w:rPr>
          <w:rFonts w:ascii="Comic Sans MS" w:hAnsi="Comic Sans MS"/>
          <w:sz w:val="22"/>
          <w:szCs w:val="22"/>
        </w:rPr>
        <w:t xml:space="preserve">A)5 </w:t>
      </w:r>
      <w:r>
        <w:rPr>
          <w:rFonts w:ascii="Comic Sans MS" w:hAnsi="Comic Sans MS"/>
          <w:sz w:val="22"/>
          <w:szCs w:val="22"/>
        </w:rPr>
        <w:t xml:space="preserve">                               </w:t>
      </w:r>
      <w:r w:rsidRPr="00A17682">
        <w:rPr>
          <w:rFonts w:ascii="Comic Sans MS" w:hAnsi="Comic Sans MS"/>
          <w:sz w:val="22"/>
          <w:szCs w:val="22"/>
        </w:rPr>
        <w:t xml:space="preserve">B)6 </w:t>
      </w:r>
      <w:r>
        <w:rPr>
          <w:rFonts w:ascii="Comic Sans MS" w:hAnsi="Comic Sans MS"/>
          <w:sz w:val="22"/>
          <w:szCs w:val="22"/>
        </w:rPr>
        <w:t xml:space="preserve">                                  </w:t>
      </w:r>
      <w:r w:rsidRPr="00A17682">
        <w:rPr>
          <w:rFonts w:ascii="Comic Sans MS" w:hAnsi="Comic Sans MS"/>
          <w:sz w:val="22"/>
          <w:szCs w:val="22"/>
        </w:rPr>
        <w:t xml:space="preserve">C)7 </w:t>
      </w:r>
    </w:p>
    <w:p w:rsidR="00E0755A" w:rsidRPr="00A17682" w:rsidRDefault="00E0755A" w:rsidP="00A17682">
      <w:pPr>
        <w:pStyle w:val="Default"/>
        <w:ind w:left="-85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29. K</w:t>
      </w:r>
      <w:r w:rsidRPr="00A17682">
        <w:rPr>
          <w:rFonts w:ascii="Comic Sans MS" w:hAnsi="Comic Sans MS"/>
          <w:sz w:val="22"/>
          <w:szCs w:val="22"/>
        </w:rPr>
        <w:t xml:space="preserve">üpün ayrıt sayısı üçgen prizmanın ayrıt sayısından kaç tane fazladır? </w:t>
      </w:r>
    </w:p>
    <w:p w:rsidR="00E0755A" w:rsidRDefault="00E0755A" w:rsidP="00A17682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</w:t>
      </w:r>
      <w:r w:rsidRPr="00A17682">
        <w:rPr>
          <w:rFonts w:ascii="Comic Sans MS" w:hAnsi="Comic Sans MS"/>
        </w:rPr>
        <w:t xml:space="preserve">A)3 </w:t>
      </w:r>
      <w:r>
        <w:rPr>
          <w:rFonts w:ascii="Comic Sans MS" w:hAnsi="Comic Sans MS"/>
        </w:rPr>
        <w:t xml:space="preserve">                              </w:t>
      </w:r>
      <w:r w:rsidRPr="00A17682">
        <w:rPr>
          <w:rFonts w:ascii="Comic Sans MS" w:hAnsi="Comic Sans MS"/>
        </w:rPr>
        <w:t>B)4</w:t>
      </w:r>
      <w:r>
        <w:rPr>
          <w:rFonts w:ascii="Comic Sans MS" w:hAnsi="Comic Sans MS"/>
        </w:rPr>
        <w:t xml:space="preserve">                                   </w:t>
      </w:r>
      <w:r w:rsidRPr="00A17682">
        <w:rPr>
          <w:rFonts w:ascii="Comic Sans MS" w:hAnsi="Comic Sans MS"/>
        </w:rPr>
        <w:t xml:space="preserve"> C)5</w:t>
      </w:r>
    </w:p>
    <w:p w:rsidR="00E0755A" w:rsidRDefault="00E0755A" w:rsidP="00465932">
      <w:pPr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30. </w:t>
      </w: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22" type="#_x0000_t16" style="position:absolute;left:0;text-align:left;margin-left:275.65pt;margin-top:19.35pt;width:52.5pt;height:24.75pt;z-index:251707904;mso-position-horizontal-relative:text;mso-position-vertical-relative:text"/>
        </w:pict>
      </w:r>
      <w:r>
        <w:rPr>
          <w:noProof/>
          <w:lang w:eastAsia="tr-TR"/>
        </w:rPr>
        <w:pict>
          <v:rect id="_x0000_s1123" style="position:absolute;left:0;text-align:left;margin-left:28.9pt;margin-top:20.1pt;width:51pt;height:29.25pt;z-index:251705856;mso-position-horizontal-relative:text;mso-position-vertical-relative:text"/>
        </w:pict>
      </w:r>
      <w:r>
        <w:rPr>
          <w:noProof/>
          <w:lang w:eastAsia="tr-TR"/>
        </w:rPr>
        <w:pict>
          <v:rect id="_x0000_s1124" style="position:absolute;left:0;text-align:left;margin-left:157.9pt;margin-top:19.35pt;width:51pt;height:29.25pt;z-index:251706880;mso-position-horizontal-relative:text;mso-position-vertical-relative:text" fillcolor="#7f7f7f"/>
        </w:pict>
      </w:r>
      <w:r>
        <w:rPr>
          <w:rFonts w:ascii="Comic Sans MS" w:hAnsi="Comic Sans MS"/>
        </w:rPr>
        <w:t>Aşağıdakilerden hangisi dikdörtgensel bölgedir?</w:t>
      </w:r>
    </w:p>
    <w:p w:rsidR="00E0755A" w:rsidRDefault="00E0755A" w:rsidP="00465932">
      <w:pPr>
        <w:tabs>
          <w:tab w:val="left" w:pos="510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A)                                    B)</w:t>
      </w:r>
      <w:r>
        <w:rPr>
          <w:rFonts w:ascii="Comic Sans MS" w:hAnsi="Comic Sans MS"/>
        </w:rPr>
        <w:tab/>
        <w:t>C)</w:t>
      </w:r>
    </w:p>
    <w:sectPr w:rsidR="00E0755A" w:rsidSect="002A03DE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55A" w:rsidRDefault="00E0755A" w:rsidP="00916E3D">
      <w:pPr>
        <w:spacing w:after="0" w:line="240" w:lineRule="auto"/>
      </w:pPr>
      <w:r>
        <w:separator/>
      </w:r>
    </w:p>
  </w:endnote>
  <w:endnote w:type="continuationSeparator" w:id="0">
    <w:p w:rsidR="00E0755A" w:rsidRDefault="00E0755A" w:rsidP="0091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55A" w:rsidRDefault="00E0755A" w:rsidP="00916E3D">
      <w:pPr>
        <w:spacing w:after="0" w:line="240" w:lineRule="auto"/>
      </w:pPr>
      <w:r>
        <w:separator/>
      </w:r>
    </w:p>
  </w:footnote>
  <w:footnote w:type="continuationSeparator" w:id="0">
    <w:p w:rsidR="00E0755A" w:rsidRDefault="00E0755A" w:rsidP="00916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55A" w:rsidRDefault="00E0755A">
    <w:pPr>
      <w:pStyle w:val="Header"/>
    </w:pPr>
    <w:r>
      <w:t xml:space="preserve">                                                  3.SINIF 1.TEMA GENEL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D6858"/>
    <w:multiLevelType w:val="hybridMultilevel"/>
    <w:tmpl w:val="2048BF3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3DE"/>
    <w:rsid w:val="000178C4"/>
    <w:rsid w:val="00024229"/>
    <w:rsid w:val="00045365"/>
    <w:rsid w:val="00055FFA"/>
    <w:rsid w:val="00056928"/>
    <w:rsid w:val="00072814"/>
    <w:rsid w:val="000B377B"/>
    <w:rsid w:val="001B7BBF"/>
    <w:rsid w:val="001E09B4"/>
    <w:rsid w:val="001F095E"/>
    <w:rsid w:val="001F1A3E"/>
    <w:rsid w:val="00233204"/>
    <w:rsid w:val="00235897"/>
    <w:rsid w:val="00275EE7"/>
    <w:rsid w:val="00281325"/>
    <w:rsid w:val="002A03DE"/>
    <w:rsid w:val="00331F32"/>
    <w:rsid w:val="00364661"/>
    <w:rsid w:val="00424C60"/>
    <w:rsid w:val="00427B9F"/>
    <w:rsid w:val="00465932"/>
    <w:rsid w:val="004C1ABD"/>
    <w:rsid w:val="004D5B5E"/>
    <w:rsid w:val="00540CE2"/>
    <w:rsid w:val="00555590"/>
    <w:rsid w:val="005577BC"/>
    <w:rsid w:val="00564C08"/>
    <w:rsid w:val="0057063A"/>
    <w:rsid w:val="005A7F74"/>
    <w:rsid w:val="005E62B4"/>
    <w:rsid w:val="006179E8"/>
    <w:rsid w:val="006224A4"/>
    <w:rsid w:val="00676BAA"/>
    <w:rsid w:val="00683B74"/>
    <w:rsid w:val="006C5B9A"/>
    <w:rsid w:val="007245C5"/>
    <w:rsid w:val="0074570C"/>
    <w:rsid w:val="007B69CE"/>
    <w:rsid w:val="007F0848"/>
    <w:rsid w:val="007F51FC"/>
    <w:rsid w:val="008275E6"/>
    <w:rsid w:val="00855CBA"/>
    <w:rsid w:val="008C1575"/>
    <w:rsid w:val="008D6E60"/>
    <w:rsid w:val="00900CCB"/>
    <w:rsid w:val="00916E3D"/>
    <w:rsid w:val="00951573"/>
    <w:rsid w:val="00974422"/>
    <w:rsid w:val="00982FFD"/>
    <w:rsid w:val="009933A7"/>
    <w:rsid w:val="009D5F82"/>
    <w:rsid w:val="00A14241"/>
    <w:rsid w:val="00A17682"/>
    <w:rsid w:val="00A40F9F"/>
    <w:rsid w:val="00A60C40"/>
    <w:rsid w:val="00AB59E6"/>
    <w:rsid w:val="00C13292"/>
    <w:rsid w:val="00C177ED"/>
    <w:rsid w:val="00C44335"/>
    <w:rsid w:val="00D62D13"/>
    <w:rsid w:val="00D933E4"/>
    <w:rsid w:val="00D956E7"/>
    <w:rsid w:val="00DB0683"/>
    <w:rsid w:val="00DB622A"/>
    <w:rsid w:val="00DC61CB"/>
    <w:rsid w:val="00E0755A"/>
    <w:rsid w:val="00E44CA6"/>
    <w:rsid w:val="00E70175"/>
    <w:rsid w:val="00E95776"/>
    <w:rsid w:val="00EA77D7"/>
    <w:rsid w:val="00EE5CA1"/>
    <w:rsid w:val="00EF6DBD"/>
    <w:rsid w:val="00F062F3"/>
    <w:rsid w:val="00F9027F"/>
    <w:rsid w:val="00F90508"/>
    <w:rsid w:val="00FA5F6A"/>
    <w:rsid w:val="00FB10BB"/>
    <w:rsid w:val="00FC4EE5"/>
    <w:rsid w:val="00FC71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9E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93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33E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916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16E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16E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6E3D"/>
    <w:rPr>
      <w:rFonts w:cs="Times New Roman"/>
    </w:rPr>
  </w:style>
  <w:style w:type="table" w:styleId="TableGrid">
    <w:name w:val="Table Grid"/>
    <w:basedOn w:val="TableNormal"/>
    <w:uiPriority w:val="99"/>
    <w:rsid w:val="00EF6DB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17682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1F1A3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F1A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3</Pages>
  <Words>797</Words>
  <Characters>4549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edanur</cp:lastModifiedBy>
  <cp:revision>70</cp:revision>
  <dcterms:created xsi:type="dcterms:W3CDTF">2012-11-13T19:52:00Z</dcterms:created>
  <dcterms:modified xsi:type="dcterms:W3CDTF">2013-11-23T16:56:00Z</dcterms:modified>
</cp:coreProperties>
</file>