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A8" w:rsidRDefault="00C556A8" w:rsidP="00BD1DBE">
      <w:pPr>
        <w:pStyle w:val="NoSpacing"/>
        <w:jc w:val="center"/>
        <w:rPr>
          <w:rFonts w:ascii="Comic Sans MS" w:hAnsi="Comic Sans MS"/>
        </w:rPr>
      </w:pPr>
      <w:r w:rsidRPr="00BD1DBE">
        <w:rPr>
          <w:rFonts w:ascii="Comic Sans MS" w:hAnsi="Comic Sans MS"/>
        </w:rPr>
        <w:t>MATEMATİK TESTİ</w:t>
      </w:r>
    </w:p>
    <w:p w:rsidR="00C556A8" w:rsidRDefault="00C556A8" w:rsidP="00CA1477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1- Yeşil=813 sayfa      pembe=717 sayfa</w:t>
      </w:r>
      <w:r>
        <w:rPr>
          <w:rFonts w:ascii="Comic Sans MS" w:hAnsi="Comic Sans MS"/>
        </w:rPr>
        <w:tab/>
        <w:t xml:space="preserve">  kırmızı=?</w:t>
      </w:r>
    </w:p>
    <w:p w:rsidR="00C556A8" w:rsidRDefault="00C556A8" w:rsidP="00BD1DBE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Kırmızı kitabın sayfa sayısı yeşil kitabın sayfa sayısından azdır. Kırmızı kitabın, pembe kitaptan fazla sayfası vardır.</w:t>
      </w:r>
    </w:p>
    <w:p w:rsidR="00C556A8" w:rsidRDefault="00C556A8" w:rsidP="00BD1DBE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 verilenlere göre kırmızı kitabın sayfa sayısı hangisi olabilir?</w:t>
      </w:r>
    </w:p>
    <w:p w:rsidR="00C556A8" w:rsidRDefault="00C556A8" w:rsidP="004B68A7">
      <w:pPr>
        <w:pStyle w:val="NoSpacing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815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B)776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C)707</w:t>
      </w:r>
    </w:p>
    <w:p w:rsidR="00C556A8" w:rsidRDefault="00C556A8" w:rsidP="004B68A7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2- XII + IV + XIX + III= Toplama işleminin sonucu kaçtır?</w:t>
      </w:r>
    </w:p>
    <w:p w:rsidR="00C556A8" w:rsidRDefault="00C556A8" w:rsidP="004B68A7">
      <w:pPr>
        <w:pStyle w:val="NoSpacing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XXXVIII</w:t>
      </w:r>
      <w:r>
        <w:rPr>
          <w:rFonts w:ascii="Comic Sans MS" w:hAnsi="Comic Sans MS"/>
        </w:rPr>
        <w:tab/>
        <w:t>B)XXXVII</w:t>
      </w:r>
      <w:r>
        <w:rPr>
          <w:rFonts w:ascii="Comic Sans MS" w:hAnsi="Comic Sans MS"/>
        </w:rPr>
        <w:tab/>
        <w:t>C)XXXVI</w:t>
      </w:r>
    </w:p>
    <w:p w:rsidR="00C556A8" w:rsidRDefault="00C556A8" w:rsidP="004B68A7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3- 643</w:t>
      </w:r>
      <w:r w:rsidRPr="004B68A7">
        <w:rPr>
          <w:rFonts w:ascii="Comic Sans MS" w:hAnsi="Comic Sans MS"/>
          <w:sz w:val="28"/>
          <w:szCs w:val="28"/>
        </w:rPr>
        <w:t>&gt;</w:t>
      </w:r>
      <w:r>
        <w:rPr>
          <w:rFonts w:ascii="Comic Sans MS" w:hAnsi="Comic Sans MS"/>
        </w:rPr>
        <w:t xml:space="preserve"> A yandaki ifadede “A” yerine yazılabilecek en büyük tek sayı kaçtır?</w:t>
      </w:r>
    </w:p>
    <w:p w:rsidR="00C556A8" w:rsidRDefault="00C556A8" w:rsidP="004B68A7">
      <w:pPr>
        <w:pStyle w:val="NoSpacing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641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644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645</w:t>
      </w:r>
    </w:p>
    <w:p w:rsidR="00C556A8" w:rsidRDefault="00C556A8" w:rsidP="004B68A7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4- 581 sayısını bir çift sayı yapmak isteyen Onur aşağıdakilerden hangisini yapmalıdır?</w:t>
      </w:r>
    </w:p>
    <w:p w:rsidR="00C556A8" w:rsidRDefault="00C556A8" w:rsidP="004B68A7">
      <w:pPr>
        <w:pStyle w:val="NoSpacing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Birler ve onlar basamağındaki rakamların yerini değitirmelidir.</w:t>
      </w:r>
    </w:p>
    <w:p w:rsidR="00C556A8" w:rsidRDefault="00C556A8" w:rsidP="004B68A7">
      <w:pPr>
        <w:pStyle w:val="NoSpacing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Birler basamağındaki rakamı 2 arttırmalıdır.</w:t>
      </w:r>
    </w:p>
    <w:p w:rsidR="00C556A8" w:rsidRDefault="00C556A8" w:rsidP="004B68A7">
      <w:pPr>
        <w:pStyle w:val="NoSpacing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Yüzler basamağındaki rakamı bir eksiltmelidir.</w:t>
      </w:r>
    </w:p>
    <w:p w:rsidR="00C556A8" w:rsidRDefault="00C556A8" w:rsidP="004B68A7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5- “840 TL olan TV ‘yi size ayda 120 TL taksitle verebilirim.” Diyen satıcıdan televizyonu alan müşterinin 3 ay ödeme yaptıktan sonra kaç TL borcu kalır?</w:t>
      </w:r>
    </w:p>
    <w:p w:rsidR="00C556A8" w:rsidRDefault="00C556A8" w:rsidP="006617F6">
      <w:pPr>
        <w:pStyle w:val="NoSpacing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360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B)480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C)520</w:t>
      </w:r>
    </w:p>
    <w:p w:rsidR="00C556A8" w:rsidRDefault="00C556A8" w:rsidP="006617F6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6-Pazardan kilosu 125 Kr’ye </w:t>
      </w:r>
      <w:smartTag w:uri="urn:schemas-microsoft-com:office:smarttags" w:element="metricconverter">
        <w:smartTagPr>
          <w:attr w:name="ProductID" w:val="2 kilogram"/>
        </w:smartTagPr>
        <w:r>
          <w:rPr>
            <w:rFonts w:ascii="Comic Sans MS" w:hAnsi="Comic Sans MS"/>
          </w:rPr>
          <w:t>2 kilogram</w:t>
        </w:r>
      </w:smartTag>
      <w:r>
        <w:rPr>
          <w:rFonts w:ascii="Comic Sans MS" w:hAnsi="Comic Sans MS"/>
        </w:rPr>
        <w:t xml:space="preserve"> elma alan Hüsniye Teyze kaç TL ödemeli?</w:t>
      </w:r>
    </w:p>
    <w:p w:rsidR="00C556A8" w:rsidRDefault="00C556A8" w:rsidP="006617F6">
      <w:pPr>
        <w:pStyle w:val="NoSpacing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3 TL 75 Kr</w:t>
      </w:r>
      <w:r>
        <w:rPr>
          <w:rFonts w:ascii="Comic Sans MS" w:hAnsi="Comic Sans MS"/>
        </w:rPr>
        <w:tab/>
        <w:t>B) 2 TL 50 Kr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2 TL 75 Kr</w:t>
      </w:r>
    </w:p>
    <w:p w:rsidR="00C556A8" w:rsidRDefault="00C556A8" w:rsidP="006617F6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7- Tanesi 75 Kr olan gofretlerden 5 tane gofret alan Osma, satıcıya 5 TL veriyor. Buna göre Osman’ın ne kadar para üstü alması gerekir?</w:t>
      </w:r>
    </w:p>
    <w:p w:rsidR="00C556A8" w:rsidRDefault="00C556A8" w:rsidP="006617F6">
      <w:pPr>
        <w:pStyle w:val="NoSpacing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1 TL 50 Kr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1TL 25 Kr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1 TL 75 Kr</w:t>
      </w:r>
    </w:p>
    <w:p w:rsidR="00C556A8" w:rsidRDefault="00C556A8" w:rsidP="006617F6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8- </w:t>
      </w:r>
      <w:smartTag w:uri="urn:schemas-microsoft-com:office:smarttags" w:element="metricconverter">
        <w:smartTagPr>
          <w:attr w:name="ProductID" w:val="1 kilogram"/>
        </w:smartTagPr>
        <w:r>
          <w:rPr>
            <w:rFonts w:ascii="Comic Sans MS" w:hAnsi="Comic Sans MS"/>
          </w:rPr>
          <w:t>1 kilogram</w:t>
        </w:r>
      </w:smartTag>
      <w:r>
        <w:rPr>
          <w:rFonts w:ascii="Comic Sans MS" w:hAnsi="Comic Sans MS"/>
        </w:rPr>
        <w:t xml:space="preserve"> fıstığın fiyatı </w:t>
      </w:r>
      <w:smartTag w:uri="urn:schemas-microsoft-com:office:smarttags" w:element="metricconverter">
        <w:smartTagPr>
          <w:attr w:name="ProductID" w:val=",1 kilogram"/>
        </w:smartTagPr>
        <w:r>
          <w:rPr>
            <w:rFonts w:ascii="Comic Sans MS" w:hAnsi="Comic Sans MS"/>
          </w:rPr>
          <w:t>,1 kilogram</w:t>
        </w:r>
      </w:smartTag>
      <w:r>
        <w:rPr>
          <w:rFonts w:ascii="Comic Sans MS" w:hAnsi="Comic Sans MS"/>
        </w:rPr>
        <w:t xml:space="preserve"> çekirdeğin fiyatının 2 katıdır. </w:t>
      </w:r>
      <w:smartTag w:uri="urn:schemas-microsoft-com:office:smarttags" w:element="metricconverter">
        <w:smartTagPr>
          <w:attr w:name="ProductID" w:val="2 kilogram"/>
        </w:smartTagPr>
        <w:r>
          <w:rPr>
            <w:rFonts w:ascii="Comic Sans MS" w:hAnsi="Comic Sans MS"/>
          </w:rPr>
          <w:t>2 kilogram</w:t>
        </w:r>
      </w:smartTag>
      <w:r>
        <w:rPr>
          <w:rFonts w:ascii="Comic Sans MS" w:hAnsi="Comic Sans MS"/>
        </w:rPr>
        <w:t xml:space="preserve"> fıstık ile </w:t>
      </w:r>
      <w:smartTag w:uri="urn:schemas-microsoft-com:office:smarttags" w:element="metricconverter">
        <w:smartTagPr>
          <w:attr w:name="ProductID" w:val="1 kilogram"/>
        </w:smartTagPr>
        <w:r>
          <w:rPr>
            <w:rFonts w:ascii="Comic Sans MS" w:hAnsi="Comic Sans MS"/>
          </w:rPr>
          <w:t>1 kilogram</w:t>
        </w:r>
      </w:smartTag>
      <w:r>
        <w:rPr>
          <w:rFonts w:ascii="Comic Sans MS" w:hAnsi="Comic Sans MS"/>
        </w:rPr>
        <w:t xml:space="preserve"> çekirdek alan Ali 6 TL ödediğine göre fıstığın fiyatı kaç TL dir?</w:t>
      </w:r>
    </w:p>
    <w:p w:rsidR="00C556A8" w:rsidRDefault="00C556A8" w:rsidP="00D9730D">
      <w:pPr>
        <w:pStyle w:val="NoSpacing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1 TL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 TL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 TL</w:t>
      </w:r>
    </w:p>
    <w:p w:rsidR="00C556A8" w:rsidRDefault="00C556A8" w:rsidP="00D9730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9- Cebimdeki paranın yarısı ile tanesi 60 Kr olan silgilerden 5 tane alabildiğime göre , paramın tamamı kaç TL dir?</w:t>
      </w:r>
    </w:p>
    <w:p w:rsidR="00C556A8" w:rsidRDefault="00C556A8" w:rsidP="00F35F2A">
      <w:pPr>
        <w:pStyle w:val="NoSpacing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6 TL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9 TL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12 TL</w:t>
      </w:r>
    </w:p>
    <w:p w:rsidR="00C556A8" w:rsidRDefault="00C556A8" w:rsidP="00F35F2A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10- Aşağıdaki seçeneklerden hangisi 1 TL den daha çoktur?</w:t>
      </w:r>
    </w:p>
    <w:p w:rsidR="00C556A8" w:rsidRDefault="00C556A8" w:rsidP="00F35F2A">
      <w:pPr>
        <w:pStyle w:val="NoSpacing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25 tane 1 Kr, 10 tane 5 Kr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12 tane 5 Kr, 3 tane 10 kr</w:t>
      </w:r>
    </w:p>
    <w:p w:rsidR="00C556A8" w:rsidRDefault="00C556A8" w:rsidP="00F35F2A">
      <w:pPr>
        <w:pStyle w:val="NoSpacing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C)8 tane 10 Kr, 5 tane 5 Kr</w:t>
      </w:r>
    </w:p>
    <w:p w:rsidR="00C556A8" w:rsidRDefault="00C556A8" w:rsidP="00F35F2A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11- Ekmeğin tanesi 75 Kr dır. 4 ekmek alan biri kasaya 1 TL verirse, ne kadar borçlu kalır</w:t>
      </w:r>
    </w:p>
    <w:p w:rsidR="00C556A8" w:rsidRDefault="00C556A8" w:rsidP="0015325B">
      <w:pPr>
        <w:pStyle w:val="NoSpacing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3 TL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 TL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2 TL 75 Kr</w:t>
      </w:r>
    </w:p>
    <w:p w:rsidR="00C556A8" w:rsidRDefault="00C556A8" w:rsidP="0015325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12- Ekmek 35 Kr tur. Bir süt parasıyla 6 ekmek alınabildiğine göre, sütün fiyatı ne kadardır?</w:t>
      </w:r>
    </w:p>
    <w:p w:rsidR="00C556A8" w:rsidRDefault="00C556A8" w:rsidP="0015325B">
      <w:pPr>
        <w:pStyle w:val="NoSpacing"/>
        <w:numPr>
          <w:ilvl w:val="0"/>
          <w:numId w:val="13"/>
        </w:numPr>
        <w:rPr>
          <w:rFonts w:ascii="Comic Sans MS" w:hAnsi="Comic Sans MS"/>
        </w:rPr>
      </w:pPr>
      <w:r>
        <w:rPr>
          <w:rFonts w:ascii="Comic Sans MS" w:hAnsi="Comic Sans MS"/>
        </w:rPr>
        <w:t>2 TL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 TL 10 Kr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2 TL 35 Kr</w:t>
      </w:r>
    </w:p>
    <w:p w:rsidR="00C556A8" w:rsidRDefault="00C556A8" w:rsidP="0015325B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36.4pt;margin-top:12.85pt;width:18.75pt;height:18pt;z-index:251645440"/>
        </w:pict>
      </w:r>
    </w:p>
    <w:p w:rsidR="00C556A8" w:rsidRDefault="00C556A8" w:rsidP="0015325B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_x0000_s1027" type="#_x0000_t12" style="position:absolute;margin-left:217.9pt;margin-top:9.55pt;width:18.75pt;height:18pt;z-index:251646464"/>
        </w:pict>
      </w:r>
      <w:r>
        <w:rPr>
          <w:rFonts w:ascii="Comic Sans MS" w:hAnsi="Comic Sans MS"/>
        </w:rPr>
        <w:t>13- “71      “ üç basamaklı bir doğal sayıdır. Bu sayı en yakın onluğa yuvarlatıldığında 710 oluyor. Buna göre , aşağıdakilerden hangisi         yerine yazılamaz ?</w:t>
      </w:r>
    </w:p>
    <w:p w:rsidR="00C556A8" w:rsidRPr="003A06B8" w:rsidRDefault="00C556A8" w:rsidP="0015325B">
      <w:pPr>
        <w:pStyle w:val="NoSpacing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>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5</w:t>
      </w:r>
    </w:p>
    <w:p w:rsidR="00C556A8" w:rsidRDefault="00C556A8" w:rsidP="0015325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14- “34B” doğal sayısının 350 ye yuvarlatılması için, “B” yerine yazılabilecek rakamların sayı değerleri toplamı kaçtır?</w:t>
      </w:r>
    </w:p>
    <w:p w:rsidR="00C556A8" w:rsidRDefault="00C556A8" w:rsidP="0015325B">
      <w:pPr>
        <w:pStyle w:val="NoSpacing"/>
        <w:rPr>
          <w:rFonts w:ascii="Comic Sans MS" w:hAnsi="Comic Sans MS"/>
        </w:rPr>
      </w:pPr>
    </w:p>
    <w:p w:rsidR="00C556A8" w:rsidRDefault="00C556A8" w:rsidP="0015325B">
      <w:pPr>
        <w:pStyle w:val="NoSpacing"/>
        <w:rPr>
          <w:rFonts w:ascii="Comic Sans MS" w:hAnsi="Comic Sans MS"/>
        </w:rPr>
      </w:pPr>
      <w:hyperlink r:id="rId5" w:history="1">
        <w:r w:rsidRPr="00982FFD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tbl>
      <w:tblPr>
        <w:tblpPr w:leftFromText="141" w:rightFromText="141" w:vertAnchor="text" w:horzAnchor="page" w:tblpX="2173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1"/>
        <w:gridCol w:w="741"/>
        <w:gridCol w:w="741"/>
        <w:gridCol w:w="741"/>
        <w:gridCol w:w="742"/>
        <w:gridCol w:w="742"/>
        <w:gridCol w:w="742"/>
        <w:gridCol w:w="742"/>
      </w:tblGrid>
      <w:tr w:rsidR="00C556A8" w:rsidRPr="00E367F1" w:rsidTr="00E367F1">
        <w:trPr>
          <w:trHeight w:val="411"/>
        </w:trPr>
        <w:tc>
          <w:tcPr>
            <w:tcW w:w="741" w:type="dxa"/>
          </w:tcPr>
          <w:p w:rsidR="00C556A8" w:rsidRPr="00E367F1" w:rsidRDefault="00C556A8" w:rsidP="00E367F1">
            <w:pPr>
              <w:pStyle w:val="NoSpacing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6.15pt;margin-top:1.7pt;width:18pt;height:11.65pt;z-index:251647488"/>
              </w:pict>
            </w:r>
          </w:p>
        </w:tc>
        <w:tc>
          <w:tcPr>
            <w:tcW w:w="741" w:type="dxa"/>
          </w:tcPr>
          <w:p w:rsidR="00C556A8" w:rsidRPr="00E367F1" w:rsidRDefault="00C556A8" w:rsidP="00E367F1">
            <w:pPr>
              <w:pStyle w:val="NoSpacing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9" type="#_x0000_t67" style="position:absolute;margin-left:10.9pt;margin-top:1.7pt;width:13.5pt;height:16.5pt;z-index:251648512;mso-position-horizontal-relative:text;mso-position-vertical-relative:text">
                  <v:textbox style="layout-flow:vertical-ideographic"/>
                </v:shape>
              </w:pict>
            </w:r>
          </w:p>
        </w:tc>
        <w:tc>
          <w:tcPr>
            <w:tcW w:w="741" w:type="dxa"/>
          </w:tcPr>
          <w:p w:rsidR="00C556A8" w:rsidRPr="00E367F1" w:rsidRDefault="00C556A8" w:rsidP="00E367F1">
            <w:pPr>
              <w:pStyle w:val="NoSpacing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0" type="#_x0000_t66" style="position:absolute;margin-left:5.9pt;margin-top:1.7pt;width:16.5pt;height:11.65pt;z-index:251649536;mso-position-horizontal-relative:text;mso-position-vertical-relative:text"/>
              </w:pict>
            </w:r>
          </w:p>
        </w:tc>
        <w:tc>
          <w:tcPr>
            <w:tcW w:w="741" w:type="dxa"/>
          </w:tcPr>
          <w:p w:rsidR="00C556A8" w:rsidRPr="00E367F1" w:rsidRDefault="00C556A8" w:rsidP="00E367F1">
            <w:pPr>
              <w:pStyle w:val="NoSpacing"/>
              <w:rPr>
                <w:rFonts w:ascii="Comic Sans MS" w:hAnsi="Comic Sans MS"/>
              </w:rPr>
            </w:pPr>
            <w:r w:rsidRPr="00E367F1">
              <w:rPr>
                <w:rFonts w:ascii="Comic Sans MS" w:hAnsi="Comic Sans MS"/>
              </w:rPr>
              <w:t xml:space="preserve">   ?</w:t>
            </w:r>
          </w:p>
        </w:tc>
        <w:tc>
          <w:tcPr>
            <w:tcW w:w="742" w:type="dxa"/>
          </w:tcPr>
          <w:p w:rsidR="00C556A8" w:rsidRPr="00E367F1" w:rsidRDefault="00C556A8" w:rsidP="00E367F1">
            <w:pPr>
              <w:pStyle w:val="NoSpacing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31" type="#_x0000_t13" style="position:absolute;margin-left:2.65pt;margin-top:1.7pt;width:18pt;height:11.65pt;z-index:251650560;mso-position-horizontal-relative:text;mso-position-vertical-relative:text"/>
              </w:pict>
            </w:r>
          </w:p>
        </w:tc>
        <w:tc>
          <w:tcPr>
            <w:tcW w:w="742" w:type="dxa"/>
          </w:tcPr>
          <w:p w:rsidR="00C556A8" w:rsidRPr="00E367F1" w:rsidRDefault="00C556A8" w:rsidP="00E367F1">
            <w:pPr>
              <w:pStyle w:val="NoSpacing"/>
              <w:rPr>
                <w:rFonts w:ascii="Comic Sans MS" w:hAnsi="Comic Sans MS"/>
              </w:rPr>
            </w:pPr>
            <w:r w:rsidRPr="00E367F1">
              <w:rPr>
                <w:rFonts w:ascii="Comic Sans MS" w:hAnsi="Comic Sans MS"/>
              </w:rPr>
              <w:t xml:space="preserve">   ?</w:t>
            </w:r>
          </w:p>
        </w:tc>
        <w:tc>
          <w:tcPr>
            <w:tcW w:w="742" w:type="dxa"/>
          </w:tcPr>
          <w:p w:rsidR="00C556A8" w:rsidRPr="00E367F1" w:rsidRDefault="00C556A8" w:rsidP="00E367F1">
            <w:pPr>
              <w:pStyle w:val="NoSpacing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32" type="#_x0000_t66" style="position:absolute;margin-left:1.55pt;margin-top:1.7pt;width:16.5pt;height:11.65pt;z-index:251651584;mso-position-horizontal-relative:text;mso-position-vertical-relative:text"/>
              </w:pict>
            </w:r>
          </w:p>
        </w:tc>
        <w:tc>
          <w:tcPr>
            <w:tcW w:w="742" w:type="dxa"/>
          </w:tcPr>
          <w:p w:rsidR="00C556A8" w:rsidRPr="00E367F1" w:rsidRDefault="00C556A8" w:rsidP="00E367F1">
            <w:pPr>
              <w:pStyle w:val="NoSpacing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33" type="#_x0000_t68" style="position:absolute;margin-left:5.5pt;margin-top:1.7pt;width:16.15pt;height:16.5pt;z-index:251652608;mso-position-horizontal-relative:text;mso-position-vertical-relative:text">
                  <v:textbox style="layout-flow:vertical-ideographic"/>
                </v:shape>
              </w:pict>
            </w:r>
          </w:p>
        </w:tc>
      </w:tr>
    </w:tbl>
    <w:p w:rsidR="00C556A8" w:rsidRPr="003A06B8" w:rsidRDefault="00C556A8" w:rsidP="0015325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15-</w:t>
      </w:r>
    </w:p>
    <w:p w:rsidR="00C556A8" w:rsidRDefault="00C556A8" w:rsidP="0015325B">
      <w:pPr>
        <w:pStyle w:val="NoSpacing"/>
        <w:rPr>
          <w:rFonts w:ascii="Comic Sans MS" w:hAnsi="Comic Sans MS"/>
        </w:rPr>
      </w:pPr>
    </w:p>
    <w:p w:rsidR="00C556A8" w:rsidRDefault="00C556A8" w:rsidP="0015325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Yukarıdaki şekil örüntüsünde “?” ile gösterilen adımlara aşağıdakilerden hangileri gelmelidir?</w:t>
      </w:r>
    </w:p>
    <w:p w:rsidR="00C556A8" w:rsidRDefault="00C556A8" w:rsidP="00AE1B24">
      <w:pPr>
        <w:pStyle w:val="NoSpacing"/>
        <w:numPr>
          <w:ilvl w:val="0"/>
          <w:numId w:val="15"/>
        </w:num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4" type="#_x0000_t13" style="position:absolute;left:0;text-align:left;margin-left:268.9pt;margin-top:.5pt;width:18pt;height:11.65pt;z-index:251658752"/>
        </w:pict>
      </w:r>
      <w:r>
        <w:rPr>
          <w:noProof/>
          <w:lang w:eastAsia="tr-TR"/>
        </w:rPr>
        <w:pict>
          <v:shape id="_x0000_s1035" type="#_x0000_t68" style="position:absolute;left:0;text-align:left;margin-left:245.55pt;margin-top:-.6pt;width:16.15pt;height:16.5pt;z-index:251657728">
            <v:textbox style="layout-flow:vertical-ideographic"/>
          </v:shape>
        </w:pict>
      </w:r>
      <w:r>
        <w:rPr>
          <w:noProof/>
          <w:lang w:eastAsia="tr-TR"/>
        </w:rPr>
        <w:pict>
          <v:shape id="_x0000_s1036" type="#_x0000_t68" style="position:absolute;left:0;text-align:left;margin-left:34.5pt;margin-top:.5pt;width:16.15pt;height:15.4pt;z-index:251653632">
            <v:textbox style="layout-flow:vertical-ideographic"/>
          </v:shape>
        </w:pict>
      </w:r>
      <w:r>
        <w:rPr>
          <w:noProof/>
          <w:lang w:eastAsia="tr-TR"/>
        </w:rPr>
        <w:pict>
          <v:shape id="_x0000_s1037" type="#_x0000_t67" style="position:absolute;left:0;text-align:left;margin-left:52.9pt;margin-top:.5pt;width:13.5pt;height:15.4pt;z-index:251654656">
            <v:textbox style="layout-flow:vertical-ideographic"/>
          </v:shape>
        </w:pict>
      </w:r>
      <w:r>
        <w:rPr>
          <w:noProof/>
          <w:lang w:eastAsia="tr-TR"/>
        </w:rPr>
        <w:pict>
          <v:shape id="_x0000_s1038" type="#_x0000_t67" style="position:absolute;left:0;text-align:left;margin-left:157.9pt;margin-top:.5pt;width:13.5pt;height:15.4pt;z-index:251656704">
            <v:textbox style="layout-flow:vertical-ideographic"/>
          </v:shape>
        </w:pict>
      </w:r>
      <w:r>
        <w:rPr>
          <w:noProof/>
          <w:lang w:eastAsia="tr-TR"/>
        </w:rPr>
        <w:pict>
          <v:shape id="_x0000_s1039" type="#_x0000_t13" style="position:absolute;left:0;text-align:left;margin-left:131.65pt;margin-top:4.25pt;width:18pt;height:11.65pt;z-index:251655680"/>
        </w:pict>
      </w:r>
      <w:r>
        <w:rPr>
          <w:rFonts w:ascii="Comic Sans MS" w:hAnsi="Comic Sans MS"/>
        </w:rPr>
        <w:t xml:space="preserve">                        B)                                 C) </w:t>
      </w:r>
    </w:p>
    <w:p w:rsidR="00C556A8" w:rsidRDefault="00C556A8" w:rsidP="00AE1B24">
      <w:pPr>
        <w:pStyle w:val="NoSpacing"/>
        <w:rPr>
          <w:rFonts w:ascii="Comic Sans MS" w:hAnsi="Comic Sans MS"/>
        </w:rPr>
      </w:pPr>
    </w:p>
    <w:p w:rsidR="00C556A8" w:rsidRDefault="00C556A8" w:rsidP="00AE1B2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16-  “7a3” sayısında  a’nın sayı değeri 4 azaltıldığında basamak değeri 20 oluyor. Buna  göre , ilk durumda “a” rakamı kaçtır?</w:t>
      </w:r>
    </w:p>
    <w:p w:rsidR="00C556A8" w:rsidRDefault="00C556A8" w:rsidP="00C72ABB">
      <w:pPr>
        <w:pStyle w:val="NoSpacing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>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2</w:t>
      </w:r>
    </w:p>
    <w:p w:rsidR="00C556A8" w:rsidRDefault="00C556A8" w:rsidP="00C72ABB">
      <w:pPr>
        <w:pStyle w:val="NoSpacing"/>
        <w:rPr>
          <w:rFonts w:ascii="Comic Sans MS" w:hAnsi="Comic Sans MS"/>
        </w:rPr>
      </w:pPr>
    </w:p>
    <w:p w:rsidR="00C556A8" w:rsidRDefault="00C556A8" w:rsidP="00C72AB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17-Aşağıdaki örüntülerden hangisinin kuralu diğerlerinden farklıdır?</w:t>
      </w:r>
    </w:p>
    <w:p w:rsidR="00C556A8" w:rsidRDefault="00C556A8" w:rsidP="00C72ABB">
      <w:pPr>
        <w:pStyle w:val="NoSpacing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25-30-35-40-45</w:t>
      </w:r>
    </w:p>
    <w:p w:rsidR="00C556A8" w:rsidRDefault="00C556A8" w:rsidP="00C72ABB">
      <w:pPr>
        <w:pStyle w:val="NoSpacing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19-24-29-34-39</w:t>
      </w:r>
    </w:p>
    <w:p w:rsidR="00C556A8" w:rsidRDefault="00C556A8" w:rsidP="00C72ABB">
      <w:pPr>
        <w:pStyle w:val="NoSpacing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23*26-29-32-35</w:t>
      </w:r>
    </w:p>
    <w:p w:rsidR="00C556A8" w:rsidRDefault="00C556A8" w:rsidP="00161AC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18- aşağıdaki işlem sonuçlarının hangisi yanlıştır?</w:t>
      </w:r>
    </w:p>
    <w:p w:rsidR="00C556A8" w:rsidRDefault="00C556A8" w:rsidP="00161AC0">
      <w:pPr>
        <w:pStyle w:val="NoSpacing"/>
        <w:numPr>
          <w:ilvl w:val="0"/>
          <w:numId w:val="18"/>
        </w:numPr>
        <w:rPr>
          <w:rFonts w:ascii="Comic Sans MS" w:hAnsi="Comic Sans MS"/>
        </w:rPr>
      </w:pPr>
      <w:r>
        <w:rPr>
          <w:rFonts w:ascii="Comic Sans MS" w:hAnsi="Comic Sans MS"/>
        </w:rPr>
        <w:t>Çift sayı + çift sayı= çift sayı</w:t>
      </w:r>
      <w:r>
        <w:rPr>
          <w:rFonts w:ascii="Comic Sans MS" w:hAnsi="Comic Sans MS"/>
        </w:rPr>
        <w:tab/>
        <w:t>B) Tek sayı + çift sayı= tek sayı</w:t>
      </w:r>
    </w:p>
    <w:p w:rsidR="00C556A8" w:rsidRDefault="00C556A8" w:rsidP="00161AC0">
      <w:pPr>
        <w:pStyle w:val="NoSpacing"/>
        <w:ind w:left="2832"/>
        <w:rPr>
          <w:rFonts w:ascii="Comic Sans MS" w:hAnsi="Comic Sans MS"/>
        </w:rPr>
      </w:pPr>
      <w:r>
        <w:rPr>
          <w:rFonts w:ascii="Comic Sans MS" w:hAnsi="Comic Sans MS"/>
        </w:rPr>
        <w:t>C)Tek sayı + tek sayı= tek sayı</w:t>
      </w:r>
    </w:p>
    <w:p w:rsidR="00C556A8" w:rsidRDefault="00C556A8" w:rsidP="00C72ABB">
      <w:pPr>
        <w:pStyle w:val="NoSpacing"/>
        <w:rPr>
          <w:rFonts w:ascii="Comic Sans MS" w:hAnsi="Comic Sans MS"/>
        </w:rPr>
      </w:pPr>
    </w:p>
    <w:p w:rsidR="00C556A8" w:rsidRDefault="00C556A8" w:rsidP="00161AC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19- 487 doğal sayısından 2 yüzlük çıkarıp ,1 onluk eklersek yeni sayı hangi onluğa yakın olur?</w:t>
      </w:r>
    </w:p>
    <w:p w:rsidR="00C556A8" w:rsidRDefault="00C556A8" w:rsidP="00161AC0">
      <w:pPr>
        <w:pStyle w:val="NoSpacing"/>
        <w:rPr>
          <w:rFonts w:ascii="Comic Sans MS" w:hAnsi="Comic Sans MS"/>
        </w:rPr>
      </w:pPr>
    </w:p>
    <w:p w:rsidR="00C556A8" w:rsidRDefault="00C556A8" w:rsidP="00161AC0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_x0000_s1040" type="#_x0000_t12" style="position:absolute;margin-left:189.4pt;margin-top:1.65pt;width:15.75pt;height:18pt;z-index:251660800"/>
        </w:pict>
      </w:r>
      <w:r>
        <w:rPr>
          <w:noProof/>
          <w:lang w:eastAsia="tr-TR"/>
        </w:rPr>
        <w:pict>
          <v:shape id="_x0000_s1041" type="#_x0000_t12" style="position:absolute;margin-left:50.65pt;margin-top:1.65pt;width:15.75pt;height:18pt;z-index:251659776"/>
        </w:pict>
      </w:r>
      <w:r>
        <w:rPr>
          <w:rFonts w:ascii="Comic Sans MS" w:hAnsi="Comic Sans MS"/>
        </w:rPr>
        <w:t xml:space="preserve">20- 329 </w:t>
      </w:r>
      <w:r w:rsidRPr="003A06B8">
        <w:rPr>
          <w:rFonts w:ascii="Comic Sans MS" w:hAnsi="Comic Sans MS"/>
          <w:sz w:val="28"/>
          <w:szCs w:val="28"/>
        </w:rPr>
        <w:t xml:space="preserve">&lt; </w:t>
      </w:r>
      <w:r>
        <w:rPr>
          <w:rFonts w:ascii="Comic Sans MS" w:hAnsi="Comic Sans MS"/>
          <w:sz w:val="28"/>
          <w:szCs w:val="28"/>
        </w:rPr>
        <w:t xml:space="preserve">     &lt;</w:t>
      </w:r>
      <w:r>
        <w:rPr>
          <w:rFonts w:ascii="Comic Sans MS" w:hAnsi="Comic Sans MS"/>
        </w:rPr>
        <w:t xml:space="preserve"> 377  sıralamasında          yerine yazılabilecek en büyük ve en küçük sayının toplamı kaçtır?</w:t>
      </w:r>
    </w:p>
    <w:p w:rsidR="00C556A8" w:rsidRDefault="00C556A8" w:rsidP="00161AC0">
      <w:pPr>
        <w:pStyle w:val="NoSpacing"/>
        <w:rPr>
          <w:rFonts w:ascii="Comic Sans MS" w:hAnsi="Comic Sans MS"/>
        </w:rPr>
      </w:pPr>
    </w:p>
    <w:p w:rsidR="00C556A8" w:rsidRDefault="00C556A8" w:rsidP="00161AC0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rect id="_x0000_s1042" style="position:absolute;margin-left:10.15pt;margin-top:23.5pt;width:17.25pt;height:9pt;z-index:251664896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3" type="#_x0000_t5" style="position:absolute;margin-left:223.9pt;margin-top:4.75pt;width:16.5pt;height:9.75pt;z-index:251663872"/>
        </w:pict>
      </w:r>
      <w:r>
        <w:rPr>
          <w:noProof/>
          <w:lang w:eastAsia="tr-TR"/>
        </w:rPr>
        <w:pict>
          <v:rect id="_x0000_s1044" style="position:absolute;margin-left:97.9pt;margin-top:5.5pt;width:17.25pt;height:9pt;z-index:251662848"/>
        </w:pict>
      </w:r>
      <w:r>
        <w:rPr>
          <w:noProof/>
          <w:lang w:eastAsia="tr-TR"/>
        </w:rPr>
        <w:pict>
          <v:shape id="_x0000_s1045" type="#_x0000_t5" style="position:absolute;margin-left:27.4pt;margin-top:5.5pt;width:16.5pt;height:9.75pt;z-index:251661824"/>
        </w:pict>
      </w:r>
      <w:r>
        <w:rPr>
          <w:rFonts w:ascii="Comic Sans MS" w:hAnsi="Comic Sans MS"/>
        </w:rPr>
        <w:t xml:space="preserve">21-          </w:t>
      </w:r>
      <w:r w:rsidRPr="003A06B8">
        <w:rPr>
          <w:rFonts w:ascii="Comic Sans MS" w:hAnsi="Comic Sans MS"/>
          <w:sz w:val="28"/>
          <w:szCs w:val="28"/>
        </w:rPr>
        <w:t>&gt;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</w:rPr>
        <w:t xml:space="preserve">109 ve         </w:t>
      </w:r>
      <w:r w:rsidRPr="003A06B8">
        <w:rPr>
          <w:rFonts w:ascii="Comic Sans MS" w:hAnsi="Comic Sans MS"/>
          <w:sz w:val="28"/>
          <w:szCs w:val="28"/>
        </w:rPr>
        <w:t>&lt;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</w:rPr>
        <w:t xml:space="preserve">325 ifadelerinde         yerine gelebilecek en küçük sayı ile                   </w:t>
      </w:r>
    </w:p>
    <w:p w:rsidR="00C556A8" w:rsidRDefault="00C556A8" w:rsidP="00161AC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Yerine gelebilecek en büyük sayının farkı kaçtır?</w:t>
      </w:r>
    </w:p>
    <w:p w:rsidR="00C556A8" w:rsidRDefault="00C556A8" w:rsidP="00161AC0">
      <w:pPr>
        <w:pStyle w:val="NoSpacing"/>
        <w:rPr>
          <w:rFonts w:ascii="Comic Sans MS" w:hAnsi="Comic Sans MS"/>
        </w:rPr>
      </w:pPr>
    </w:p>
    <w:p w:rsidR="00C556A8" w:rsidRDefault="00C556A8" w:rsidP="00C72AB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22- 234,518, 155 sayılarını en yakın onluğa yuvarlatıp topalndığında toplam kaç olur?</w:t>
      </w:r>
    </w:p>
    <w:p w:rsidR="00C556A8" w:rsidRDefault="00C556A8" w:rsidP="00C72ABB">
      <w:pPr>
        <w:pStyle w:val="NoSpacing"/>
        <w:rPr>
          <w:rFonts w:ascii="Comic Sans MS" w:hAnsi="Comic Sans MS"/>
        </w:rPr>
      </w:pPr>
    </w:p>
    <w:p w:rsidR="00C556A8" w:rsidRDefault="00C556A8" w:rsidP="00C72AB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23-Aralarında dörder yaş bulunan üç kardeşten ,ortanca olan kardeş 19 yaşındadır. Buna göre , üç kardeşin yaşları toplamı kaçtır?</w:t>
      </w:r>
    </w:p>
    <w:p w:rsidR="00C556A8" w:rsidRDefault="00C556A8" w:rsidP="00C72ABB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_x0000_s1046" type="#_x0000_t12" style="position:absolute;margin-left:27.4pt;margin-top:14pt;width:15.75pt;height:18pt;z-index:251665920"/>
        </w:pict>
      </w:r>
    </w:p>
    <w:p w:rsidR="00C556A8" w:rsidRDefault="00C556A8" w:rsidP="00C72ABB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_x0000_s1047" type="#_x0000_t12" style="position:absolute;margin-left:253.15pt;margin-top:3.9pt;width:15.75pt;height:18pt;z-index:251666944"/>
        </w:pict>
      </w:r>
      <w:r>
        <w:rPr>
          <w:rFonts w:ascii="Comic Sans MS" w:hAnsi="Comic Sans MS"/>
        </w:rPr>
        <w:t xml:space="preserve">24-         </w:t>
      </w:r>
      <w:r>
        <w:rPr>
          <w:rFonts w:ascii="Comic Sans MS" w:hAnsi="Comic Sans MS"/>
          <w:sz w:val="32"/>
          <w:szCs w:val="32"/>
        </w:rPr>
        <w:t xml:space="preserve">&lt; </w:t>
      </w:r>
      <w:r>
        <w:rPr>
          <w:rFonts w:ascii="Comic Sans MS" w:hAnsi="Comic Sans MS"/>
        </w:rPr>
        <w:t>125 + 312 + 269  yandaki sıralamada, “      “ yerine gelebilecek en büyük doğal sayının en yakın onluğa yuvarlatılmış hali aşağıdakilerden hangisidir?</w:t>
      </w:r>
    </w:p>
    <w:p w:rsidR="00C556A8" w:rsidRDefault="00C556A8" w:rsidP="00161AC0">
      <w:pPr>
        <w:pStyle w:val="NoSpacing"/>
        <w:numPr>
          <w:ilvl w:val="0"/>
          <w:numId w:val="19"/>
        </w:numPr>
        <w:rPr>
          <w:rFonts w:ascii="Comic Sans MS" w:hAnsi="Comic Sans MS"/>
        </w:rPr>
      </w:pPr>
      <w:r>
        <w:rPr>
          <w:rFonts w:ascii="Comic Sans MS" w:hAnsi="Comic Sans MS"/>
        </w:rPr>
        <w:t>700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706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710</w:t>
      </w:r>
    </w:p>
    <w:p w:rsidR="00C556A8" w:rsidRDefault="00C556A8" w:rsidP="00161AC0">
      <w:pPr>
        <w:pStyle w:val="NoSpacing"/>
        <w:rPr>
          <w:rFonts w:ascii="Comic Sans MS" w:hAnsi="Comic Sans MS"/>
        </w:rPr>
      </w:pPr>
    </w:p>
    <w:p w:rsidR="00C556A8" w:rsidRDefault="00C556A8" w:rsidP="00161AC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25-    273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ABC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KLM</w:t>
      </w:r>
    </w:p>
    <w:p w:rsidR="00C556A8" w:rsidRDefault="00C556A8" w:rsidP="00161AC0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95.65pt;margin-top:19.4pt;width:36pt;height:.75pt;z-index:25166899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69.15pt;margin-top:18.65pt;width:36pt;height:.75pt;z-index:251670016" o:connectortype="straight"/>
        </w:pict>
      </w:r>
      <w:r>
        <w:rPr>
          <w:noProof/>
          <w:lang w:eastAsia="tr-TR"/>
        </w:rPr>
        <w:pict>
          <v:shape id="_x0000_s1050" type="#_x0000_t32" style="position:absolute;margin-left:16.9pt;margin-top:17.9pt;width:36pt;height:.75pt;z-index:251667968" o:connectortype="straight"/>
        </w:pict>
      </w:r>
      <w:r>
        <w:rPr>
          <w:rFonts w:ascii="Comic Sans MS" w:hAnsi="Comic Sans MS"/>
        </w:rPr>
        <w:t xml:space="preserve">     +  ABC</w:t>
      </w:r>
      <w:r>
        <w:rPr>
          <w:rFonts w:ascii="Comic Sans MS" w:hAnsi="Comic Sans MS"/>
        </w:rPr>
        <w:tab/>
        <w:t xml:space="preserve">        +  KLM</w:t>
      </w:r>
      <w:r>
        <w:rPr>
          <w:rFonts w:ascii="Comic Sans MS" w:hAnsi="Comic Sans MS"/>
        </w:rPr>
        <w:tab/>
        <w:t xml:space="preserve">         + ABC</w:t>
      </w:r>
    </w:p>
    <w:p w:rsidR="00C556A8" w:rsidRDefault="00C556A8" w:rsidP="00161AC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516                   680                DYZ</w:t>
      </w:r>
    </w:p>
    <w:p w:rsidR="00C556A8" w:rsidRDefault="00C556A8" w:rsidP="00161AC0">
      <w:pPr>
        <w:pStyle w:val="NoSpacing"/>
        <w:rPr>
          <w:rFonts w:ascii="Comic Sans MS" w:hAnsi="Comic Sans MS"/>
        </w:rPr>
      </w:pPr>
    </w:p>
    <w:p w:rsidR="00C556A8" w:rsidRDefault="00C556A8" w:rsidP="00161AC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Yukarıdaki işlemlere göre DYZ ile belirtilen doğal sayı aşağıdakilerden hangisidir?</w:t>
      </w:r>
    </w:p>
    <w:p w:rsidR="00C556A8" w:rsidRDefault="00C556A8" w:rsidP="00A138E9">
      <w:pPr>
        <w:pStyle w:val="NoSpacing"/>
        <w:numPr>
          <w:ilvl w:val="0"/>
          <w:numId w:val="20"/>
        </w:numPr>
        <w:rPr>
          <w:rFonts w:ascii="Comic Sans MS" w:hAnsi="Comic Sans MS"/>
        </w:rPr>
      </w:pPr>
      <w:r>
        <w:rPr>
          <w:rFonts w:ascii="Comic Sans MS" w:hAnsi="Comic Sans MS"/>
        </w:rPr>
        <w:t>680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B)670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437</w:t>
      </w:r>
    </w:p>
    <w:p w:rsidR="00C556A8" w:rsidRPr="00161AC0" w:rsidRDefault="00C556A8" w:rsidP="00161AC0">
      <w:pPr>
        <w:pStyle w:val="NoSpacing"/>
        <w:rPr>
          <w:rFonts w:ascii="Comic Sans MS" w:hAnsi="Comic Sans MS"/>
        </w:rPr>
      </w:pPr>
    </w:p>
    <w:sectPr w:rsidR="00C556A8" w:rsidRPr="00161AC0" w:rsidSect="00DD2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58FA"/>
    <w:multiLevelType w:val="hybridMultilevel"/>
    <w:tmpl w:val="9FBC6488"/>
    <w:lvl w:ilvl="0" w:tplc="CD9EA2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CD1B99"/>
    <w:multiLevelType w:val="hybridMultilevel"/>
    <w:tmpl w:val="30A0D0A6"/>
    <w:lvl w:ilvl="0" w:tplc="A54254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FB3"/>
    <w:multiLevelType w:val="hybridMultilevel"/>
    <w:tmpl w:val="4BCEAF2C"/>
    <w:lvl w:ilvl="0" w:tplc="E1EA5E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5B223D"/>
    <w:multiLevelType w:val="hybridMultilevel"/>
    <w:tmpl w:val="A25061AC"/>
    <w:lvl w:ilvl="0" w:tplc="AED844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FA62D4"/>
    <w:multiLevelType w:val="hybridMultilevel"/>
    <w:tmpl w:val="75D85BDE"/>
    <w:lvl w:ilvl="0" w:tplc="2FB47E8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08234C"/>
    <w:multiLevelType w:val="hybridMultilevel"/>
    <w:tmpl w:val="026E85D8"/>
    <w:lvl w:ilvl="0" w:tplc="ACE6938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392E31"/>
    <w:multiLevelType w:val="hybridMultilevel"/>
    <w:tmpl w:val="FF38A758"/>
    <w:lvl w:ilvl="0" w:tplc="DE24C9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F63657"/>
    <w:multiLevelType w:val="hybridMultilevel"/>
    <w:tmpl w:val="6F826C38"/>
    <w:lvl w:ilvl="0" w:tplc="CD7A4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87555B8"/>
    <w:multiLevelType w:val="hybridMultilevel"/>
    <w:tmpl w:val="1DB4C994"/>
    <w:lvl w:ilvl="0" w:tplc="FF8092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B033E2"/>
    <w:multiLevelType w:val="hybridMultilevel"/>
    <w:tmpl w:val="EBF6C7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53430F"/>
    <w:multiLevelType w:val="hybridMultilevel"/>
    <w:tmpl w:val="ED94DD28"/>
    <w:lvl w:ilvl="0" w:tplc="C94E5DE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4373D29"/>
    <w:multiLevelType w:val="hybridMultilevel"/>
    <w:tmpl w:val="159A2158"/>
    <w:lvl w:ilvl="0" w:tplc="6F50C42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944C30"/>
    <w:multiLevelType w:val="hybridMultilevel"/>
    <w:tmpl w:val="6E80889E"/>
    <w:lvl w:ilvl="0" w:tplc="186894D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32250E4"/>
    <w:multiLevelType w:val="hybridMultilevel"/>
    <w:tmpl w:val="AD0A0708"/>
    <w:lvl w:ilvl="0" w:tplc="7D303C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7C27C0"/>
    <w:multiLevelType w:val="hybridMultilevel"/>
    <w:tmpl w:val="1444B928"/>
    <w:lvl w:ilvl="0" w:tplc="47C005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AC2C59"/>
    <w:multiLevelType w:val="hybridMultilevel"/>
    <w:tmpl w:val="0966D110"/>
    <w:lvl w:ilvl="0" w:tplc="DF2E83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CF606B"/>
    <w:multiLevelType w:val="hybridMultilevel"/>
    <w:tmpl w:val="C56066E0"/>
    <w:lvl w:ilvl="0" w:tplc="051078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7241B7"/>
    <w:multiLevelType w:val="hybridMultilevel"/>
    <w:tmpl w:val="7A9AEA90"/>
    <w:lvl w:ilvl="0" w:tplc="63BC9F7A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73637C63"/>
    <w:multiLevelType w:val="hybridMultilevel"/>
    <w:tmpl w:val="36EC5522"/>
    <w:lvl w:ilvl="0" w:tplc="3976AC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3CA6181"/>
    <w:multiLevelType w:val="hybridMultilevel"/>
    <w:tmpl w:val="F6FE3664"/>
    <w:lvl w:ilvl="0" w:tplc="632CFC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D4217A4"/>
    <w:multiLevelType w:val="hybridMultilevel"/>
    <w:tmpl w:val="734E17C8"/>
    <w:lvl w:ilvl="0" w:tplc="2892C7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D5C0C70"/>
    <w:multiLevelType w:val="hybridMultilevel"/>
    <w:tmpl w:val="8848D8A6"/>
    <w:lvl w:ilvl="0" w:tplc="F61419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1"/>
  </w:num>
  <w:num w:numId="3">
    <w:abstractNumId w:val="15"/>
  </w:num>
  <w:num w:numId="4">
    <w:abstractNumId w:val="19"/>
  </w:num>
  <w:num w:numId="5">
    <w:abstractNumId w:val="18"/>
  </w:num>
  <w:num w:numId="6">
    <w:abstractNumId w:val="9"/>
  </w:num>
  <w:num w:numId="7">
    <w:abstractNumId w:val="12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1"/>
  </w:num>
  <w:num w:numId="13">
    <w:abstractNumId w:val="3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14"/>
  </w:num>
  <w:num w:numId="19">
    <w:abstractNumId w:val="0"/>
  </w:num>
  <w:num w:numId="20">
    <w:abstractNumId w:val="4"/>
  </w:num>
  <w:num w:numId="21">
    <w:abstractNumId w:val="1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04F"/>
    <w:rsid w:val="0015325B"/>
    <w:rsid w:val="00161AC0"/>
    <w:rsid w:val="002F5434"/>
    <w:rsid w:val="003A06B8"/>
    <w:rsid w:val="004B68A7"/>
    <w:rsid w:val="006617F6"/>
    <w:rsid w:val="0068604F"/>
    <w:rsid w:val="00742B57"/>
    <w:rsid w:val="00982FFD"/>
    <w:rsid w:val="00A138E9"/>
    <w:rsid w:val="00AE1B24"/>
    <w:rsid w:val="00BB0473"/>
    <w:rsid w:val="00BD1DBE"/>
    <w:rsid w:val="00C556A8"/>
    <w:rsid w:val="00C72ABB"/>
    <w:rsid w:val="00CA1477"/>
    <w:rsid w:val="00D46AF5"/>
    <w:rsid w:val="00D9730D"/>
    <w:rsid w:val="00DD25ED"/>
    <w:rsid w:val="00E367F1"/>
    <w:rsid w:val="00F12650"/>
    <w:rsid w:val="00F35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5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D1DBE"/>
    <w:rPr>
      <w:lang w:eastAsia="en-US"/>
    </w:rPr>
  </w:style>
  <w:style w:type="table" w:styleId="TableGrid">
    <w:name w:val="Table Grid"/>
    <w:basedOn w:val="TableNormal"/>
    <w:uiPriority w:val="99"/>
    <w:rsid w:val="003A06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42B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2</Pages>
  <Words>584</Words>
  <Characters>3332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edanur</cp:lastModifiedBy>
  <cp:revision>18</cp:revision>
  <dcterms:created xsi:type="dcterms:W3CDTF">2012-11-13T17:44:00Z</dcterms:created>
  <dcterms:modified xsi:type="dcterms:W3CDTF">2013-11-23T17:09:00Z</dcterms:modified>
</cp:coreProperties>
</file>