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D20" w:rsidRDefault="00122D20" w:rsidP="004949A4">
      <w:pPr>
        <w:jc w:val="center"/>
      </w:pPr>
      <w:r>
        <w:t>MATEMATİK TEKRAR ÇALIŞMASI</w:t>
      </w:r>
    </w:p>
    <w:p w:rsidR="00122D20" w:rsidRPr="000B4A6F" w:rsidRDefault="00122D20" w:rsidP="004949A4">
      <w:pPr>
        <w:spacing w:after="0"/>
        <w:rPr>
          <w:rFonts w:ascii="Century Gothic" w:hAnsi="Century Gothic" w:cs="Calibri"/>
          <w:b/>
        </w:rPr>
      </w:pPr>
      <w:r w:rsidRPr="000B4A6F">
        <w:rPr>
          <w:rFonts w:ascii="Century Gothic" w:hAnsi="Century Gothic"/>
          <w:b/>
        </w:rPr>
        <w:t>1.</w:t>
      </w:r>
      <w:r w:rsidRPr="000B4A6F">
        <w:rPr>
          <w:rFonts w:ascii="Century Gothic" w:hAnsi="Century Gothic" w:cs="Calibri"/>
          <w:b/>
        </w:rPr>
        <w:t>Aşağıdaki sayıların okunuşlarını yanına yaz.</w:t>
      </w:r>
    </w:p>
    <w:p w:rsidR="00122D20" w:rsidRPr="000B4A6F" w:rsidRDefault="00122D20" w:rsidP="004949A4">
      <w:pPr>
        <w:pStyle w:val="ListParagraph"/>
        <w:numPr>
          <w:ilvl w:val="0"/>
          <w:numId w:val="2"/>
        </w:numPr>
        <w:spacing w:after="0"/>
        <w:rPr>
          <w:rFonts w:ascii="Century Gothic" w:hAnsi="Century Gothic" w:cs="Calibri"/>
        </w:rPr>
      </w:pPr>
      <w:r w:rsidRPr="000B4A6F">
        <w:rPr>
          <w:rFonts w:ascii="Century Gothic" w:hAnsi="Century Gothic" w:cs="Calibri"/>
        </w:rPr>
        <w:t>549=………………………………………………………………..</w:t>
      </w:r>
    </w:p>
    <w:p w:rsidR="00122D20" w:rsidRPr="000B4A6F" w:rsidRDefault="00122D20" w:rsidP="004949A4">
      <w:pPr>
        <w:pStyle w:val="ListParagraph"/>
        <w:numPr>
          <w:ilvl w:val="0"/>
          <w:numId w:val="2"/>
        </w:numPr>
        <w:spacing w:after="0"/>
        <w:rPr>
          <w:rFonts w:ascii="Century Gothic" w:hAnsi="Century Gothic" w:cs="Calibri"/>
        </w:rPr>
      </w:pPr>
      <w:r w:rsidRPr="000B4A6F">
        <w:rPr>
          <w:rFonts w:ascii="Century Gothic" w:hAnsi="Century Gothic" w:cs="Calibri"/>
        </w:rPr>
        <w:t>604=………………………………………………………………..</w:t>
      </w:r>
    </w:p>
    <w:p w:rsidR="00122D20" w:rsidRPr="000B4A6F" w:rsidRDefault="00122D20" w:rsidP="004949A4">
      <w:pPr>
        <w:pStyle w:val="ListParagraph"/>
        <w:numPr>
          <w:ilvl w:val="0"/>
          <w:numId w:val="2"/>
        </w:numPr>
        <w:spacing w:after="0"/>
        <w:rPr>
          <w:rFonts w:ascii="Century Gothic" w:hAnsi="Century Gothic" w:cs="Calibri"/>
        </w:rPr>
      </w:pPr>
      <w:r w:rsidRPr="000B4A6F">
        <w:rPr>
          <w:rFonts w:ascii="Century Gothic" w:hAnsi="Century Gothic" w:cs="Calibri"/>
        </w:rPr>
        <w:t>750=………………………………………………………………..</w:t>
      </w:r>
    </w:p>
    <w:p w:rsidR="00122D20" w:rsidRPr="000B4A6F" w:rsidRDefault="00122D20" w:rsidP="004949A4">
      <w:pPr>
        <w:pStyle w:val="ListParagraph"/>
        <w:numPr>
          <w:ilvl w:val="0"/>
          <w:numId w:val="2"/>
        </w:numPr>
        <w:spacing w:after="0"/>
        <w:rPr>
          <w:rFonts w:ascii="Century Gothic" w:hAnsi="Century Gothic" w:cs="Calibri"/>
        </w:rPr>
      </w:pPr>
      <w:r w:rsidRPr="000B4A6F">
        <w:rPr>
          <w:rFonts w:ascii="Century Gothic" w:hAnsi="Century Gothic" w:cs="Calibri"/>
        </w:rPr>
        <w:t>600=………………………………………………………………..</w:t>
      </w:r>
    </w:p>
    <w:p w:rsidR="00122D20" w:rsidRPr="000B4A6F" w:rsidRDefault="00122D20" w:rsidP="004949A4">
      <w:pPr>
        <w:pStyle w:val="ListParagraph"/>
        <w:numPr>
          <w:ilvl w:val="0"/>
          <w:numId w:val="2"/>
        </w:numPr>
        <w:spacing w:after="0"/>
        <w:rPr>
          <w:rFonts w:ascii="Century Gothic" w:hAnsi="Century Gothic" w:cs="Calibri"/>
        </w:rPr>
      </w:pPr>
      <w:r w:rsidRPr="000B4A6F">
        <w:rPr>
          <w:rFonts w:ascii="Century Gothic" w:hAnsi="Century Gothic" w:cs="Calibri"/>
        </w:rPr>
        <w:t>801=………………………………………………………………..</w:t>
      </w:r>
    </w:p>
    <w:p w:rsidR="00122D20" w:rsidRPr="000B4A6F" w:rsidRDefault="00122D20" w:rsidP="004949A4">
      <w:pPr>
        <w:spacing w:after="0"/>
        <w:rPr>
          <w:rFonts w:ascii="Century Gothic" w:hAnsi="Century Gothic" w:cs="Calibri"/>
          <w:b/>
        </w:rPr>
      </w:pPr>
    </w:p>
    <w:p w:rsidR="00122D20" w:rsidRPr="000B4A6F" w:rsidRDefault="00122D20" w:rsidP="004949A4">
      <w:pPr>
        <w:spacing w:after="0"/>
        <w:rPr>
          <w:rFonts w:ascii="Century Gothic" w:hAnsi="Century Gothic" w:cs="Calibri"/>
          <w:b/>
        </w:rPr>
      </w:pPr>
      <w:r w:rsidRPr="000B4A6F">
        <w:rPr>
          <w:rFonts w:ascii="Century Gothic" w:hAnsi="Century Gothic" w:cs="Calibri"/>
          <w:b/>
        </w:rPr>
        <w:t>2.Okunuşları verilen sayıları rakamla yaz.</w:t>
      </w:r>
    </w:p>
    <w:p w:rsidR="00122D20" w:rsidRPr="000B4A6F" w:rsidRDefault="00122D20" w:rsidP="000B4A6F">
      <w:pPr>
        <w:pStyle w:val="ListParagraph"/>
        <w:numPr>
          <w:ilvl w:val="0"/>
          <w:numId w:val="3"/>
        </w:numPr>
        <w:spacing w:after="0"/>
        <w:rPr>
          <w:rFonts w:ascii="Century Gothic" w:hAnsi="Century Gothic" w:cs="Calibri"/>
        </w:rPr>
      </w:pPr>
      <w:r w:rsidRPr="000B4A6F">
        <w:rPr>
          <w:rFonts w:ascii="Century Gothic" w:hAnsi="Century Gothic" w:cs="Calibri"/>
        </w:rPr>
        <w:t>Altı yüz seksen dört=…………………………………….</w:t>
      </w:r>
    </w:p>
    <w:p w:rsidR="00122D20" w:rsidRPr="000B4A6F" w:rsidRDefault="00122D20" w:rsidP="000B4A6F">
      <w:pPr>
        <w:pStyle w:val="ListParagraph"/>
        <w:numPr>
          <w:ilvl w:val="0"/>
          <w:numId w:val="3"/>
        </w:numPr>
        <w:spacing w:after="0"/>
        <w:rPr>
          <w:rFonts w:ascii="Century Gothic" w:hAnsi="Century Gothic" w:cs="Calibri"/>
        </w:rPr>
      </w:pPr>
      <w:r w:rsidRPr="000B4A6F">
        <w:rPr>
          <w:rFonts w:ascii="Century Gothic" w:hAnsi="Century Gothic" w:cs="Calibri"/>
        </w:rPr>
        <w:t>Yedi yüz=………………………………….</w:t>
      </w:r>
    </w:p>
    <w:p w:rsidR="00122D20" w:rsidRPr="000B4A6F" w:rsidRDefault="00122D20" w:rsidP="000B4A6F">
      <w:pPr>
        <w:pStyle w:val="ListParagraph"/>
        <w:numPr>
          <w:ilvl w:val="0"/>
          <w:numId w:val="3"/>
        </w:numPr>
        <w:spacing w:after="0"/>
        <w:rPr>
          <w:rFonts w:ascii="Century Gothic" w:hAnsi="Century Gothic" w:cs="Calibri"/>
        </w:rPr>
      </w:pPr>
      <w:r w:rsidRPr="000B4A6F">
        <w:rPr>
          <w:rFonts w:ascii="Century Gothic" w:hAnsi="Century Gothic" w:cs="Calibri"/>
        </w:rPr>
        <w:t>Sekiz yüz seksen sekiz=…………………………………</w:t>
      </w:r>
    </w:p>
    <w:p w:rsidR="00122D20" w:rsidRPr="000B4A6F" w:rsidRDefault="00122D20" w:rsidP="000B4A6F">
      <w:pPr>
        <w:pStyle w:val="ListParagraph"/>
        <w:numPr>
          <w:ilvl w:val="0"/>
          <w:numId w:val="3"/>
        </w:numPr>
        <w:spacing w:after="0"/>
        <w:rPr>
          <w:rFonts w:ascii="Century Gothic" w:hAnsi="Century Gothic" w:cs="Calibri"/>
        </w:rPr>
      </w:pPr>
      <w:r w:rsidRPr="000B4A6F">
        <w:rPr>
          <w:rFonts w:ascii="Century Gothic" w:hAnsi="Century Gothic" w:cs="Calibri"/>
        </w:rPr>
        <w:t>Beş yüz beş=………………………………</w:t>
      </w:r>
    </w:p>
    <w:p w:rsidR="00122D20" w:rsidRPr="000B4A6F" w:rsidRDefault="00122D20" w:rsidP="000B4A6F">
      <w:pPr>
        <w:pStyle w:val="ListParagraph"/>
        <w:numPr>
          <w:ilvl w:val="0"/>
          <w:numId w:val="3"/>
        </w:numPr>
        <w:spacing w:after="0"/>
        <w:rPr>
          <w:rFonts w:ascii="Century Gothic" w:hAnsi="Century Gothic" w:cs="Calibri"/>
        </w:rPr>
      </w:pPr>
      <w:r w:rsidRPr="000B4A6F">
        <w:rPr>
          <w:rFonts w:ascii="Century Gothic" w:hAnsi="Century Gothic" w:cs="Calibri"/>
        </w:rPr>
        <w:t>Dokuz yüz elli=……………………………….</w:t>
      </w:r>
      <w:r w:rsidRPr="000B4A6F">
        <w:rPr>
          <w:rFonts w:ascii="Century Gothic" w:hAnsi="Century Gothic" w:cs="Calibri"/>
        </w:rPr>
        <w:br/>
      </w:r>
    </w:p>
    <w:p w:rsidR="00122D20" w:rsidRPr="000B4A6F" w:rsidRDefault="00122D20" w:rsidP="000B4A6F">
      <w:pPr>
        <w:rPr>
          <w:rFonts w:ascii="Century Gothic" w:hAnsi="Century Gothic"/>
          <w:b/>
        </w:rPr>
      </w:pPr>
      <w:r w:rsidRPr="000B4A6F">
        <w:rPr>
          <w:rFonts w:ascii="Century Gothic" w:hAnsi="Century Gothic"/>
          <w:b/>
        </w:rPr>
        <w:t>3. Aşağıda verilen sayıların basamak adlarını, basamak değerini ve sayı değerini yaz.</w:t>
      </w:r>
    </w:p>
    <w:p w:rsidR="00122D20" w:rsidRPr="000B4A6F" w:rsidRDefault="00122D20" w:rsidP="000B4A6F">
      <w:pPr>
        <w:rPr>
          <w:rFonts w:ascii="Century Gothic" w:hAnsi="Century Gothic"/>
          <w:b/>
        </w:rPr>
      </w:pPr>
      <w:r>
        <w:rPr>
          <w:noProof/>
          <w:lang w:eastAsia="tr-TR"/>
        </w:rPr>
        <w:pict>
          <v:group id="_x0000_s1026" style="position:absolute;margin-left:.15pt;margin-top:21.15pt;width:486pt;height:58.5pt;z-index:251621376" coordorigin="1080,14130" coordsize="9720,1170">
            <v:line id="_x0000_s1027" style="position:absolute" from="1620,14490" to="2700,14490" strokeweight="3pt">
              <v:stroke endarrow="block" linestyle="thinThin"/>
            </v:line>
            <v:line id="_x0000_s1028" style="position:absolute" from="1620,14130" to="1620,14490" strokeweight="3pt">
              <v:stroke linestyle="thinThin"/>
            </v:line>
            <v:line id="_x0000_s1029" style="position:absolute" from="1440,14130" to="1440,14760" strokeweight="3pt">
              <v:stroke linestyle="thinThin"/>
            </v:line>
            <v:line id="_x0000_s1030" style="position:absolute" from="1440,14760" to="2700,14760" strokeweight="3pt">
              <v:stroke endarrow="block" linestyle="thinThin"/>
            </v:line>
            <v:line id="_x0000_s1031" style="position:absolute" from="2880,14490" to="6120,14490" strokeweight="1pt">
              <v:stroke dashstyle="1 1"/>
            </v:line>
            <v:line id="_x0000_s1032" style="position:absolute" from="2880,14850" to="6120,14850" strokeweight="1pt">
              <v:stroke dashstyle="1 1"/>
            </v:line>
            <v:line id="_x0000_s1033" style="position:absolute" from="6660,14490" to="8100,14490" strokeweight="1pt">
              <v:stroke dashstyle="1 1"/>
            </v:line>
            <v:line id="_x0000_s1034" style="position:absolute" from="6660,14850" to="8100,14850" strokeweight="1pt">
              <v:stroke dashstyle="1 1"/>
            </v:line>
            <v:line id="_x0000_s1035" style="position:absolute" from="9000,14490" to="10800,14490" strokeweight="1pt">
              <v:stroke dashstyle="1 1"/>
            </v:line>
            <v:line id="_x0000_s1036" style="position:absolute" from="9000,14850" to="10800,14850" strokeweight="1pt">
              <v:stroke dashstyle="1 1"/>
            </v:line>
            <v:line id="_x0000_s1037" style="position:absolute" from="1080,15120" to="2700,15120" strokeweight="3pt">
              <v:stroke endarrow="block" linestyle="thinThin"/>
            </v:line>
            <v:line id="_x0000_s1038" style="position:absolute" from="1080,14220" to="1080,15120" strokeweight="3pt">
              <v:stroke linestyle="thinThin"/>
            </v:line>
            <v:line id="_x0000_s1039" style="position:absolute" from="2880,15300" to="6120,15300" strokeweight="1pt">
              <v:stroke dashstyle="1 1"/>
            </v:line>
            <v:line id="_x0000_s1040" style="position:absolute" from="6660,15300" to="8100,15300" strokeweight="1pt">
              <v:stroke dashstyle="1 1"/>
            </v:line>
            <v:line id="_x0000_s1041" style="position:absolute" from="9000,15300" to="10800,15300" strokeweight="1pt">
              <v:stroke dashstyle="1 1"/>
            </v:line>
          </v:group>
        </w:pict>
      </w:r>
      <w:r w:rsidRPr="000B4A6F">
        <w:rPr>
          <w:rFonts w:ascii="Century Gothic" w:hAnsi="Century Gothic"/>
          <w:b/>
        </w:rPr>
        <w:t>3   5  8</w:t>
      </w:r>
      <w:r w:rsidRPr="000B4A6F">
        <w:rPr>
          <w:rFonts w:ascii="Century Gothic" w:hAnsi="Century Gothic"/>
          <w:b/>
        </w:rPr>
        <w:tab/>
      </w:r>
      <w:r w:rsidRPr="000B4A6F">
        <w:rPr>
          <w:rFonts w:ascii="Century Gothic" w:hAnsi="Century Gothic"/>
          <w:b/>
        </w:rPr>
        <w:tab/>
        <w:t xml:space="preserve">            Basamak Adı</w:t>
      </w:r>
      <w:r w:rsidRPr="000B4A6F">
        <w:rPr>
          <w:rFonts w:ascii="Century Gothic" w:hAnsi="Century Gothic"/>
          <w:b/>
        </w:rPr>
        <w:tab/>
      </w:r>
      <w:r w:rsidRPr="000B4A6F">
        <w:rPr>
          <w:rFonts w:ascii="Century Gothic" w:hAnsi="Century Gothic"/>
          <w:b/>
        </w:rPr>
        <w:tab/>
        <w:t xml:space="preserve">       Basamak değeri                 Sayı Değeri</w:t>
      </w:r>
    </w:p>
    <w:p w:rsidR="00122D20" w:rsidRPr="000B4A6F" w:rsidRDefault="00122D20" w:rsidP="000B4A6F">
      <w:pPr>
        <w:tabs>
          <w:tab w:val="left" w:pos="1780"/>
        </w:tabs>
        <w:rPr>
          <w:rFonts w:ascii="Century Gothic" w:hAnsi="Century Gothic"/>
        </w:rPr>
      </w:pPr>
      <w:r w:rsidRPr="000B4A6F">
        <w:rPr>
          <w:rFonts w:ascii="Century Gothic" w:hAnsi="Century Gothic"/>
        </w:rPr>
        <w:tab/>
      </w:r>
    </w:p>
    <w:p w:rsidR="00122D20" w:rsidRPr="000B4A6F" w:rsidRDefault="00122D20" w:rsidP="000B4A6F">
      <w:pPr>
        <w:tabs>
          <w:tab w:val="left" w:pos="1780"/>
        </w:tabs>
        <w:rPr>
          <w:rFonts w:ascii="Century Gothic" w:hAnsi="Century Gothic"/>
        </w:rPr>
      </w:pPr>
      <w:r w:rsidRPr="000B4A6F">
        <w:rPr>
          <w:rFonts w:ascii="Century Gothic" w:hAnsi="Century Gothic"/>
        </w:rPr>
        <w:tab/>
      </w:r>
    </w:p>
    <w:p w:rsidR="00122D20" w:rsidRPr="000B4A6F" w:rsidRDefault="00122D20" w:rsidP="000B4A6F">
      <w:pPr>
        <w:tabs>
          <w:tab w:val="left" w:pos="1780"/>
        </w:tabs>
        <w:rPr>
          <w:rFonts w:ascii="Century Gothic" w:hAnsi="Century Gothic"/>
        </w:rPr>
      </w:pPr>
    </w:p>
    <w:p w:rsidR="00122D20" w:rsidRPr="000B4A6F" w:rsidRDefault="00122D20" w:rsidP="000B4A6F">
      <w:pPr>
        <w:tabs>
          <w:tab w:val="left" w:pos="1780"/>
          <w:tab w:val="left" w:pos="6045"/>
        </w:tabs>
        <w:rPr>
          <w:rFonts w:ascii="Century Gothic" w:hAnsi="Century Gothic"/>
        </w:rPr>
      </w:pPr>
      <w:r>
        <w:rPr>
          <w:noProof/>
          <w:lang w:eastAsia="tr-TR"/>
        </w:rPr>
        <w:pict>
          <v:group id="_x0000_s1042" style="position:absolute;margin-left:9pt;margin-top:22.8pt;width:486pt;height:58.5pt;z-index:251620352" coordorigin="1080,14130" coordsize="9720,1170">
            <v:line id="_x0000_s1043" style="position:absolute" from="1620,14490" to="2700,14490" strokeweight="3pt">
              <v:stroke endarrow="block" linestyle="thinThin"/>
            </v:line>
            <v:line id="_x0000_s1044" style="position:absolute" from="1620,14130" to="1620,14490" strokeweight="3pt">
              <v:stroke linestyle="thinThin"/>
            </v:line>
            <v:line id="_x0000_s1045" style="position:absolute" from="1440,14130" to="1440,14760" strokeweight="3pt">
              <v:stroke linestyle="thinThin"/>
            </v:line>
            <v:line id="_x0000_s1046" style="position:absolute" from="1440,14760" to="2700,14760" strokeweight="3pt">
              <v:stroke endarrow="block" linestyle="thinThin"/>
            </v:line>
            <v:line id="_x0000_s1047" style="position:absolute" from="2880,14490" to="6120,14490" strokeweight="1pt">
              <v:stroke dashstyle="1 1"/>
            </v:line>
            <v:line id="_x0000_s1048" style="position:absolute" from="2880,14850" to="6120,14850" strokeweight="1pt">
              <v:stroke dashstyle="1 1"/>
            </v:line>
            <v:line id="_x0000_s1049" style="position:absolute" from="6660,14490" to="8100,14490" strokeweight="1pt">
              <v:stroke dashstyle="1 1"/>
            </v:line>
            <v:line id="_x0000_s1050" style="position:absolute" from="6660,14850" to="8100,14850" strokeweight="1pt">
              <v:stroke dashstyle="1 1"/>
            </v:line>
            <v:line id="_x0000_s1051" style="position:absolute" from="9000,14490" to="10800,14490" strokeweight="1pt">
              <v:stroke dashstyle="1 1"/>
            </v:line>
            <v:line id="_x0000_s1052" style="position:absolute" from="9000,14850" to="10800,14850" strokeweight="1pt">
              <v:stroke dashstyle="1 1"/>
            </v:line>
            <v:line id="_x0000_s1053" style="position:absolute" from="1080,15120" to="2700,15120" strokeweight="3pt">
              <v:stroke endarrow="block" linestyle="thinThin"/>
            </v:line>
            <v:line id="_x0000_s1054" style="position:absolute" from="1080,14220" to="1080,15120" strokeweight="3pt">
              <v:stroke linestyle="thinThin"/>
            </v:line>
            <v:line id="_x0000_s1055" style="position:absolute" from="2880,15300" to="6120,15300" strokeweight="1pt">
              <v:stroke dashstyle="1 1"/>
            </v:line>
            <v:line id="_x0000_s1056" style="position:absolute" from="6660,15300" to="8100,15300" strokeweight="1pt">
              <v:stroke dashstyle="1 1"/>
            </v:line>
            <v:line id="_x0000_s1057" style="position:absolute" from="9000,15300" to="10800,15300" strokeweight="1pt">
              <v:stroke dashstyle="1 1"/>
            </v:line>
          </v:group>
        </w:pict>
      </w:r>
      <w:r w:rsidRPr="000B4A6F">
        <w:rPr>
          <w:rFonts w:ascii="Century Gothic" w:hAnsi="Century Gothic"/>
          <w:b/>
        </w:rPr>
        <w:t xml:space="preserve">  8   0  7</w:t>
      </w:r>
      <w:r w:rsidRPr="000B4A6F">
        <w:rPr>
          <w:rFonts w:ascii="Century Gothic" w:hAnsi="Century Gothic"/>
        </w:rPr>
        <w:t xml:space="preserve">                                </w:t>
      </w:r>
      <w:r w:rsidRPr="000B4A6F">
        <w:rPr>
          <w:rFonts w:ascii="Century Gothic" w:hAnsi="Century Gothic"/>
          <w:b/>
        </w:rPr>
        <w:t>Basamak Adı                           Basamak değeri                 Sayı Değeri</w:t>
      </w:r>
      <w:r w:rsidRPr="000B4A6F">
        <w:rPr>
          <w:rFonts w:ascii="Century Gothic" w:hAnsi="Century Gothic"/>
          <w:b/>
        </w:rPr>
        <w:tab/>
      </w:r>
      <w:r w:rsidRPr="000B4A6F">
        <w:rPr>
          <w:rFonts w:ascii="Century Gothic" w:hAnsi="Century Gothic"/>
          <w:b/>
        </w:rPr>
        <w:tab/>
      </w:r>
      <w:r w:rsidRPr="000B4A6F">
        <w:rPr>
          <w:rFonts w:ascii="Century Gothic" w:hAnsi="Century Gothic"/>
        </w:rPr>
        <w:t xml:space="preserve"> </w:t>
      </w:r>
      <w:r w:rsidRPr="000B4A6F">
        <w:rPr>
          <w:rFonts w:ascii="Century Gothic" w:hAnsi="Century Gothic"/>
        </w:rPr>
        <w:tab/>
      </w:r>
      <w:r w:rsidRPr="000B4A6F">
        <w:rPr>
          <w:rFonts w:ascii="Century Gothic" w:hAnsi="Century Gothic"/>
        </w:rPr>
        <w:tab/>
      </w:r>
    </w:p>
    <w:p w:rsidR="00122D20" w:rsidRPr="000B4A6F" w:rsidRDefault="00122D20" w:rsidP="000B4A6F">
      <w:pPr>
        <w:spacing w:line="360" w:lineRule="auto"/>
        <w:rPr>
          <w:rFonts w:ascii="Century Gothic" w:hAnsi="Century Gothic"/>
        </w:rPr>
      </w:pPr>
    </w:p>
    <w:p w:rsidR="00122D20" w:rsidRPr="000B4A6F" w:rsidRDefault="00122D20" w:rsidP="000B4A6F">
      <w:pPr>
        <w:rPr>
          <w:rFonts w:ascii="Century Gothic" w:hAnsi="Century Gothic" w:cs="Calibri"/>
          <w:b/>
        </w:rPr>
      </w:pPr>
    </w:p>
    <w:p w:rsidR="00122D20" w:rsidRDefault="00122D20" w:rsidP="000B4A6F">
      <w:pPr>
        <w:rPr>
          <w:rFonts w:ascii="Century Gothic" w:hAnsi="Century Gothic" w:cs="Calibri"/>
          <w:b/>
        </w:rPr>
      </w:pPr>
      <w:r>
        <w:rPr>
          <w:noProof/>
          <w:lang w:eastAsia="tr-TR"/>
        </w:rPr>
        <w:pict>
          <v:group id="_x0000_s1058" style="position:absolute;margin-left:297.75pt;margin-top:16.25pt;width:91.8pt;height:30.75pt;z-index:251624448" coordorigin="957,10230" coordsize="1836,61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9" type="#_x0000_t32" style="position:absolute;left:957;top:10560;width:573;height:1" o:connectortype="straight">
              <v:stroke endarrow="block"/>
            </v:shape>
            <v:oval id="_x0000_s1060" style="position:absolute;left:1638;top:10230;width:1155;height:615"/>
          </v:group>
        </w:pict>
      </w:r>
      <w:r>
        <w:rPr>
          <w:noProof/>
          <w:lang w:eastAsia="tr-TR"/>
        </w:rPr>
        <w:pict>
          <v:group id="_x0000_s1061" style="position:absolute;margin-left:160.35pt;margin-top:16.25pt;width:91.8pt;height:30.75pt;z-index:251623424" coordorigin="957,10230" coordsize="1836,615">
            <v:shape id="_x0000_s1062" type="#_x0000_t32" style="position:absolute;left:957;top:10560;width:573;height:1" o:connectortype="straight">
              <v:stroke endarrow="block"/>
            </v:shape>
            <v:oval id="_x0000_s1063" style="position:absolute;left:1638;top:10230;width:1155;height:615"/>
          </v:group>
        </w:pict>
      </w:r>
      <w:r>
        <w:rPr>
          <w:noProof/>
          <w:lang w:eastAsia="tr-TR"/>
        </w:rPr>
        <w:pict>
          <v:group id="_x0000_s1064" style="position:absolute;margin-left:429.75pt;margin-top:14.05pt;width:91.8pt;height:30.75pt;z-index:251625472" coordorigin="957,10230" coordsize="1836,615">
            <v:shape id="_x0000_s1065" type="#_x0000_t32" style="position:absolute;left:957;top:10560;width:573;height:1" o:connectortype="straight">
              <v:stroke endarrow="block"/>
            </v:shape>
            <v:oval id="_x0000_s1066" style="position:absolute;left:1638;top:10230;width:1155;height:615"/>
          </v:group>
        </w:pict>
      </w:r>
      <w:r>
        <w:rPr>
          <w:noProof/>
          <w:lang w:eastAsia="tr-TR"/>
        </w:rPr>
        <w:pict>
          <v:group id="_x0000_s1067" style="position:absolute;margin-left:19.5pt;margin-top:16.25pt;width:91.8pt;height:30.75pt;z-index:251622400" coordorigin="957,10230" coordsize="1836,615">
            <v:shape id="_x0000_s1068" type="#_x0000_t32" style="position:absolute;left:957;top:10560;width:573;height:1" o:connectortype="straight">
              <v:stroke endarrow="block"/>
            </v:shape>
            <v:oval id="_x0000_s1069" style="position:absolute;left:1638;top:10230;width:1155;height:615"/>
          </v:group>
        </w:pict>
      </w:r>
      <w:r w:rsidRPr="000B4A6F">
        <w:rPr>
          <w:rFonts w:ascii="Century Gothic" w:hAnsi="Century Gothic" w:cs="Calibri"/>
          <w:b/>
        </w:rPr>
        <w:t>4. Aşağıda verilen sayıları en yakın onluğa yuvarla.</w:t>
      </w:r>
    </w:p>
    <w:p w:rsidR="00122D20" w:rsidRPr="000B4A6F" w:rsidRDefault="00122D20" w:rsidP="000B4A6F">
      <w:pPr>
        <w:tabs>
          <w:tab w:val="left" w:pos="2955"/>
          <w:tab w:val="center" w:pos="5386"/>
          <w:tab w:val="left" w:pos="7725"/>
        </w:tabs>
        <w:rPr>
          <w:rFonts w:ascii="Century Gothic" w:hAnsi="Century Gothic" w:cs="Calibri"/>
        </w:rPr>
      </w:pPr>
      <w:r w:rsidRPr="000B4A6F">
        <w:rPr>
          <w:rFonts w:ascii="Century Gothic" w:hAnsi="Century Gothic" w:cs="Calibri"/>
        </w:rPr>
        <w:t>891</w:t>
      </w:r>
      <w:r>
        <w:rPr>
          <w:rFonts w:ascii="Century Gothic" w:hAnsi="Century Gothic" w:cs="Calibri"/>
        </w:rPr>
        <w:t xml:space="preserve">                                       453</w:t>
      </w:r>
      <w:r>
        <w:rPr>
          <w:rFonts w:ascii="Century Gothic" w:hAnsi="Century Gothic" w:cs="Calibri"/>
        </w:rPr>
        <w:tab/>
        <w:t xml:space="preserve">            269</w:t>
      </w:r>
      <w:r>
        <w:rPr>
          <w:rFonts w:ascii="Century Gothic" w:hAnsi="Century Gothic" w:cs="Calibri"/>
        </w:rPr>
        <w:tab/>
        <w:t xml:space="preserve">       487</w:t>
      </w:r>
    </w:p>
    <w:p w:rsidR="00122D20" w:rsidRPr="000B4A6F" w:rsidRDefault="00122D20" w:rsidP="000B4A6F">
      <w:pPr>
        <w:rPr>
          <w:rFonts w:ascii="Century Gothic" w:hAnsi="Century Gothic"/>
          <w:b/>
        </w:rPr>
      </w:pPr>
      <w:r>
        <w:rPr>
          <w:noProof/>
          <w:lang w:eastAsia="tr-TR"/>
        </w:rPr>
        <w:pict>
          <v:group id="_x0000_s1070" style="position:absolute;margin-left:160.35pt;margin-top:17.75pt;width:91.8pt;height:30.75pt;z-index:251627520" coordorigin="957,10230" coordsize="1836,615">
            <v:shape id="_x0000_s1071" type="#_x0000_t32" style="position:absolute;left:957;top:10560;width:573;height:1" o:connectortype="straight">
              <v:stroke endarrow="block"/>
            </v:shape>
            <v:oval id="_x0000_s1072" style="position:absolute;left:1638;top:10230;width:1155;height:615"/>
          </v:group>
        </w:pict>
      </w:r>
      <w:r>
        <w:rPr>
          <w:noProof/>
          <w:lang w:eastAsia="tr-TR"/>
        </w:rPr>
        <w:pict>
          <v:group id="_x0000_s1073" style="position:absolute;margin-left:429.75pt;margin-top:15.5pt;width:91.8pt;height:30.75pt;z-index:251629568" coordorigin="957,10230" coordsize="1836,615">
            <v:shape id="_x0000_s1074" type="#_x0000_t32" style="position:absolute;left:957;top:10560;width:573;height:1" o:connectortype="straight">
              <v:stroke endarrow="block"/>
            </v:shape>
            <v:oval id="_x0000_s1075" style="position:absolute;left:1638;top:10230;width:1155;height:615"/>
          </v:group>
        </w:pict>
      </w:r>
      <w:r>
        <w:rPr>
          <w:noProof/>
          <w:lang w:eastAsia="tr-TR"/>
        </w:rPr>
        <w:pict>
          <v:group id="_x0000_s1076" style="position:absolute;margin-left:304.35pt;margin-top:17.75pt;width:91.8pt;height:30.75pt;z-index:251630592" coordorigin="957,10230" coordsize="1836,615">
            <v:shape id="_x0000_s1077" type="#_x0000_t32" style="position:absolute;left:957;top:10560;width:573;height:1" o:connectortype="straight">
              <v:stroke endarrow="block"/>
            </v:shape>
            <v:oval id="_x0000_s1078" style="position:absolute;left:1638;top:10230;width:1155;height:615"/>
          </v:group>
        </w:pict>
      </w:r>
      <w:r>
        <w:rPr>
          <w:noProof/>
          <w:lang w:eastAsia="tr-TR"/>
        </w:rPr>
        <w:pict>
          <v:group id="_x0000_s1079" style="position:absolute;margin-left:27pt;margin-top:15.5pt;width:91.8pt;height:30.75pt;z-index:251626496" coordorigin="957,10230" coordsize="1836,615">
            <v:shape id="_x0000_s1080" type="#_x0000_t32" style="position:absolute;left:957;top:10560;width:573;height:1" o:connectortype="straight">
              <v:stroke endarrow="block"/>
            </v:shape>
            <v:oval id="_x0000_s1081" style="position:absolute;left:1638;top:10230;width:1155;height:615"/>
          </v:group>
        </w:pict>
      </w:r>
    </w:p>
    <w:p w:rsidR="00122D20" w:rsidRDefault="00122D20" w:rsidP="000B4A6F">
      <w:pPr>
        <w:tabs>
          <w:tab w:val="left" w:pos="2865"/>
          <w:tab w:val="center" w:pos="5386"/>
          <w:tab w:val="left" w:pos="7770"/>
        </w:tabs>
        <w:rPr>
          <w:rFonts w:ascii="Century Gothic" w:hAnsi="Century Gothic"/>
        </w:rPr>
      </w:pPr>
      <w:r>
        <w:rPr>
          <w:rFonts w:ascii="Century Gothic" w:hAnsi="Century Gothic"/>
        </w:rPr>
        <w:t>542                                        897</w:t>
      </w:r>
      <w:r>
        <w:rPr>
          <w:rFonts w:ascii="Century Gothic" w:hAnsi="Century Gothic"/>
        </w:rPr>
        <w:tab/>
        <w:t xml:space="preserve">             675</w:t>
      </w:r>
      <w:r>
        <w:rPr>
          <w:rFonts w:ascii="Century Gothic" w:hAnsi="Century Gothic"/>
        </w:rPr>
        <w:tab/>
        <w:t xml:space="preserve">      198</w:t>
      </w:r>
    </w:p>
    <w:p w:rsidR="00122D20" w:rsidRDefault="00122D20" w:rsidP="00DE5BE6">
      <w:pPr>
        <w:rPr>
          <w:rFonts w:ascii="Century Gothic" w:hAnsi="Century Gothic"/>
        </w:rPr>
      </w:pPr>
      <w:r>
        <w:rPr>
          <w:noProof/>
          <w:lang w:eastAsia="tr-TR"/>
        </w:rPr>
        <w:pict>
          <v:group id="_x0000_s1082" style="position:absolute;margin-left:160.35pt;margin-top:16.2pt;width:91.8pt;height:30.75pt;z-index:251631616" coordorigin="957,10230" coordsize="1836,615">
            <v:shape id="_x0000_s1083" type="#_x0000_t32" style="position:absolute;left:957;top:10560;width:573;height:1" o:connectortype="straight">
              <v:stroke endarrow="block"/>
            </v:shape>
            <v:oval id="_x0000_s1084" style="position:absolute;left:1638;top:10230;width:1155;height:615"/>
          </v:group>
        </w:pict>
      </w:r>
      <w:r>
        <w:rPr>
          <w:noProof/>
          <w:lang w:eastAsia="tr-TR"/>
        </w:rPr>
        <w:pict>
          <v:group id="_x0000_s1085" style="position:absolute;margin-left:19.5pt;margin-top:16.2pt;width:91.8pt;height:30.75pt;z-index:251632640" coordorigin="957,10230" coordsize="1836,615">
            <v:shape id="_x0000_s1086" type="#_x0000_t32" style="position:absolute;left:957;top:10560;width:573;height:1" o:connectortype="straight">
              <v:stroke endarrow="block"/>
            </v:shape>
            <v:oval id="_x0000_s1087" style="position:absolute;left:1638;top:10230;width:1155;height:615"/>
          </v:group>
        </w:pict>
      </w:r>
      <w:r>
        <w:rPr>
          <w:noProof/>
          <w:lang w:eastAsia="tr-TR"/>
        </w:rPr>
        <w:pict>
          <v:group id="_x0000_s1088" style="position:absolute;margin-left:304.35pt;margin-top:16.2pt;width:91.8pt;height:30.75pt;z-index:251633664" coordorigin="957,10230" coordsize="1836,615">
            <v:shape id="_x0000_s1089" type="#_x0000_t32" style="position:absolute;left:957;top:10560;width:573;height:1" o:connectortype="straight">
              <v:stroke endarrow="block"/>
            </v:shape>
            <v:oval id="_x0000_s1090" style="position:absolute;left:1638;top:10230;width:1155;height:615"/>
          </v:group>
        </w:pict>
      </w:r>
      <w:r>
        <w:rPr>
          <w:noProof/>
          <w:lang w:eastAsia="tr-TR"/>
        </w:rPr>
        <w:pict>
          <v:group id="_x0000_s1091" style="position:absolute;margin-left:429.75pt;margin-top:16.2pt;width:91.8pt;height:30.75pt;z-index:251628544" coordorigin="957,10230" coordsize="1836,615">
            <v:shape id="_x0000_s1092" type="#_x0000_t32" style="position:absolute;left:957;top:10560;width:573;height:1" o:connectortype="straight">
              <v:stroke endarrow="block"/>
            </v:shape>
            <v:oval id="_x0000_s1093" style="position:absolute;left:1638;top:10230;width:1155;height:615"/>
          </v:group>
        </w:pict>
      </w:r>
    </w:p>
    <w:p w:rsidR="00122D20" w:rsidRDefault="00122D20" w:rsidP="00DE5BE6">
      <w:pPr>
        <w:tabs>
          <w:tab w:val="left" w:pos="2610"/>
          <w:tab w:val="center" w:pos="5386"/>
          <w:tab w:val="left" w:pos="8280"/>
        </w:tabs>
        <w:rPr>
          <w:rFonts w:ascii="Century Gothic" w:hAnsi="Century Gothic"/>
        </w:rPr>
      </w:pPr>
      <w:r>
        <w:rPr>
          <w:rFonts w:ascii="Century Gothic" w:hAnsi="Century Gothic"/>
        </w:rPr>
        <w:t>609</w:t>
      </w:r>
      <w:r>
        <w:rPr>
          <w:rFonts w:ascii="Century Gothic" w:hAnsi="Century Gothic"/>
        </w:rPr>
        <w:tab/>
        <w:t xml:space="preserve">   702</w:t>
      </w:r>
      <w:r>
        <w:rPr>
          <w:rFonts w:ascii="Century Gothic" w:hAnsi="Century Gothic"/>
        </w:rPr>
        <w:tab/>
        <w:t xml:space="preserve">                                        318                                    405</w:t>
      </w:r>
    </w:p>
    <w:p w:rsidR="00122D20" w:rsidRDefault="00122D20" w:rsidP="00DE5BE6">
      <w:pPr>
        <w:rPr>
          <w:rFonts w:ascii="Century Gothic" w:hAnsi="Century Gothic"/>
          <w:b/>
        </w:rPr>
      </w:pPr>
      <w:r w:rsidRPr="00DE5BE6">
        <w:rPr>
          <w:rFonts w:ascii="Century Gothic" w:hAnsi="Century Gothic"/>
          <w:b/>
        </w:rPr>
        <w:t>5. A</w:t>
      </w:r>
      <w:r>
        <w:rPr>
          <w:noProof/>
          <w:lang w:eastAsia="tr-TR"/>
        </w:rPr>
        <w:pict>
          <v:group id="_x0000_s1094" style="position:absolute;margin-left:455.25pt;margin-top:265.1pt;width:117pt;height:27pt;z-index:251634688;mso-position-horizontal-relative:text;mso-position-vertical-relative:text" coordorigin="8977,3937" coordsize="2340,540">
            <v:shapetype id="_x0000_t10" coordsize="21600,21600" o:spt="10" adj="6326" path="m@0,l0@0,0@2@0,21600@1,21600,21600@2,21600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2700,2700,18900,18900;5400,5400,16200,16200"/>
              <v:handles>
                <v:h position="#0,topLeft" switch="" xrange="0,10800"/>
              </v:handles>
            </v:shapetype>
            <v:shape id="_x0000_s1095" type="#_x0000_t10" style="position:absolute;left:10417;top:3937;width:900;height:540">
              <v:textbox style="mso-next-textbox:#_x0000_s1095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587</w:t>
                    </w:r>
                  </w:p>
                </w:txbxContent>
              </v:textbox>
            </v:shape>
            <v:oval id="_x0000_s1096" style="position:absolute;left:9877;top:3937;width:540;height:490"/>
            <v:shape id="_x0000_s1097" type="#_x0000_t10" style="position:absolute;left:8977;top:3937;width:900;height:540">
              <v:textbox style="mso-next-textbox:#_x0000_s1097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589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098" style="position:absolute;margin-left:442.5pt;margin-top:383.6pt;width:117pt;height:27pt;z-index:251636736;mso-position-horizontal-relative:text;mso-position-vertical-relative:text" coordorigin="8977,3937" coordsize="2340,540">
            <v:shape id="_x0000_s1099" type="#_x0000_t10" style="position:absolute;left:10417;top:3937;width:900;height:540">
              <v:textbox style="mso-next-textbox:#_x0000_s1099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102</w:t>
                    </w:r>
                  </w:p>
                </w:txbxContent>
              </v:textbox>
            </v:shape>
            <v:oval id="_x0000_s1100" style="position:absolute;left:9877;top:3937;width:540;height:490"/>
            <v:shape id="_x0000_s1101" type="#_x0000_t10" style="position:absolute;left:8977;top:3937;width:900;height:540">
              <v:textbox style="mso-next-textbox:#_x0000_s1101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222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02" style="position:absolute;margin-left:307.5pt;margin-top:455.6pt;width:117pt;height:27pt;z-index:251638784;mso-position-horizontal-relative:text;mso-position-vertical-relative:text" coordorigin="8977,3937" coordsize="2340,540">
            <v:shape id="_x0000_s1103" type="#_x0000_t10" style="position:absolute;left:10417;top:3937;width:900;height:540">
              <v:textbox style="mso-next-textbox:#_x0000_s1103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378</w:t>
                    </w:r>
                  </w:p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96</w:t>
                    </w:r>
                  </w:p>
                </w:txbxContent>
              </v:textbox>
            </v:shape>
            <v:oval id="_x0000_s1104" style="position:absolute;left:9877;top:3937;width:540;height:490"/>
            <v:shape id="_x0000_s1105" type="#_x0000_t10" style="position:absolute;left:8977;top:3937;width:900;height:540">
              <v:textbox style="mso-next-textbox:#_x0000_s1105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378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06" style="position:absolute;margin-left:19.5pt;margin-top:518.6pt;width:117pt;height:27pt;z-index:251640832;mso-position-horizontal-relative:text;mso-position-vertical-relative:text" coordorigin="8977,3937" coordsize="2340,540">
            <v:shape id="_x0000_s1107" type="#_x0000_t10" style="position:absolute;left:10417;top:3937;width:900;height:540">
              <v:textbox style="mso-next-textbox:#_x0000_s1107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564</w:t>
                    </w:r>
                  </w:p>
                </w:txbxContent>
              </v:textbox>
            </v:shape>
            <v:oval id="_x0000_s1108" style="position:absolute;left:9877;top:3937;width:540;height:490"/>
            <v:shape id="_x0000_s1109" type="#_x0000_t10" style="position:absolute;left:8977;top:3937;width:900;height:540">
              <v:textbox style="mso-next-textbox:#_x0000_s1109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564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10" style="position:absolute;margin-left:307.5pt;margin-top:518.6pt;width:117pt;height:27pt;z-index:251641856;mso-position-horizontal-relative:text;mso-position-vertical-relative:text" coordorigin="8977,3937" coordsize="2340,540">
            <v:shape id="_x0000_s1111" type="#_x0000_t10" style="position:absolute;left:10417;top:3937;width:900;height:540">
              <v:textbox style="mso-next-textbox:#_x0000_s1111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845</w:t>
                    </w:r>
                  </w:p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96</w:t>
                    </w:r>
                  </w:p>
                </w:txbxContent>
              </v:textbox>
            </v:shape>
            <v:oval id="_x0000_s1112" style="position:absolute;left:9877;top:3937;width:540;height:490"/>
            <v:shape id="_x0000_s1113" type="#_x0000_t10" style="position:absolute;left:8977;top:3937;width:900;height:540">
              <v:textbox style="mso-next-textbox:#_x0000_s1113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783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14" style="position:absolute;margin-left:442.5pt;margin-top:518.6pt;width:117pt;height:27pt;z-index:251639808;mso-position-horizontal-relative:text;mso-position-vertical-relative:text" coordorigin="8977,3937" coordsize="2340,540">
            <v:shape id="_x0000_s1115" type="#_x0000_t10" style="position:absolute;left:10417;top:3937;width:900;height:540">
              <v:textbox style="mso-next-textbox:#_x0000_s1115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753</w:t>
                    </w:r>
                  </w:p>
                </w:txbxContent>
              </v:textbox>
            </v:shape>
            <v:oval id="_x0000_s1116" style="position:absolute;left:9877;top:3937;width:540;height:490"/>
            <v:shape id="_x0000_s1117" type="#_x0000_t10" style="position:absolute;left:8977;top:3937;width:900;height:540">
              <v:textbox style="mso-next-textbox:#_x0000_s1117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960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18" style="position:absolute;margin-left:442.5pt;margin-top:455.6pt;width:117pt;height:27pt;z-index:251637760;mso-position-horizontal-relative:text;mso-position-vertical-relative:text" coordorigin="8977,3937" coordsize="2340,540">
            <v:shape id="_x0000_s1119" type="#_x0000_t10" style="position:absolute;left:10417;top:3937;width:900;height:540">
              <v:textbox style="mso-next-textbox:#_x0000_s1119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680</w:t>
                    </w:r>
                  </w:p>
                </w:txbxContent>
              </v:textbox>
            </v:shape>
            <v:oval id="_x0000_s1120" style="position:absolute;left:9877;top:3937;width:540;height:490"/>
            <v:shape id="_x0000_s1121" type="#_x0000_t10" style="position:absolute;left:8977;top:3937;width:900;height:540">
              <v:textbox style="mso-next-textbox:#_x0000_s1121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690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22" style="position:absolute;margin-left:455.25pt;margin-top:333.75pt;width:117pt;height:27pt;z-index:251635712;mso-position-horizontal-relative:text;mso-position-vertical-relative:text" coordorigin="8977,3937" coordsize="2340,540">
            <v:shape id="_x0000_s1123" type="#_x0000_t10" style="position:absolute;left:10417;top:3937;width:900;height:540">
              <v:textbox style="mso-next-textbox:#_x0000_s1123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800</w:t>
                    </w:r>
                  </w:p>
                </w:txbxContent>
              </v:textbox>
            </v:shape>
            <v:oval id="_x0000_s1124" style="position:absolute;left:9877;top:3937;width:540;height:490"/>
            <v:shape id="_x0000_s1125" type="#_x0000_t10" style="position:absolute;left:8977;top:3937;width:900;height:540">
              <v:textbox style="mso-next-textbox:#_x0000_s1125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789</w:t>
                    </w:r>
                  </w:p>
                </w:txbxContent>
              </v:textbox>
            </v:shape>
          </v:group>
        </w:pict>
      </w:r>
      <w:r w:rsidRPr="00DE5BE6">
        <w:rPr>
          <w:rFonts w:ascii="Century Gothic" w:hAnsi="Century Gothic"/>
          <w:b/>
        </w:rPr>
        <w:t>şağıdaki sayıların arasına uygun işaretleri koy.</w:t>
      </w:r>
      <w:r>
        <w:rPr>
          <w:rFonts w:ascii="Century Gothic" w:hAnsi="Century Gothic"/>
          <w:b/>
        </w:rPr>
        <w:t xml:space="preserve"> (  </w:t>
      </w:r>
      <w:r w:rsidRPr="00DE5BE6">
        <w:rPr>
          <w:rFonts w:ascii="Century Gothic" w:hAnsi="Century Gothic"/>
          <w:b/>
          <w:sz w:val="36"/>
          <w:szCs w:val="36"/>
        </w:rPr>
        <w:t xml:space="preserve">&gt; </w:t>
      </w:r>
      <w:r>
        <w:rPr>
          <w:rFonts w:ascii="Century Gothic" w:hAnsi="Century Gothic"/>
          <w:b/>
        </w:rPr>
        <w:t>büy</w:t>
      </w:r>
      <w:r>
        <w:rPr>
          <w:noProof/>
          <w:lang w:eastAsia="tr-TR"/>
        </w:rPr>
        <w:pict>
          <v:group id="_x0000_s1126" style="position:absolute;margin-left:455.25pt;margin-top:265.1pt;width:117pt;height:27pt;z-index:251642880;mso-position-horizontal-relative:text;mso-position-vertical-relative:text" coordorigin="8977,3937" coordsize="2340,540">
            <v:shape id="_x0000_s1127" type="#_x0000_t10" style="position:absolute;left:10417;top:3937;width:900;height:540">
              <v:textbox style="mso-next-textbox:#_x0000_s1127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587</w:t>
                    </w:r>
                  </w:p>
                </w:txbxContent>
              </v:textbox>
            </v:shape>
            <v:oval id="_x0000_s1128" style="position:absolute;left:9877;top:3937;width:540;height:490"/>
            <v:shape id="_x0000_s1129" type="#_x0000_t10" style="position:absolute;left:8977;top:3937;width:900;height:540">
              <v:textbox style="mso-next-textbox:#_x0000_s1129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589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30" style="position:absolute;margin-left:442.5pt;margin-top:383.6pt;width:117pt;height:27pt;z-index:251644928;mso-position-horizontal-relative:text;mso-position-vertical-relative:text" coordorigin="8977,3937" coordsize="2340,540">
            <v:shape id="_x0000_s1131" type="#_x0000_t10" style="position:absolute;left:10417;top:3937;width:900;height:540">
              <v:textbox style="mso-next-textbox:#_x0000_s1131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102</w:t>
                    </w:r>
                  </w:p>
                </w:txbxContent>
              </v:textbox>
            </v:shape>
            <v:oval id="_x0000_s1132" style="position:absolute;left:9877;top:3937;width:540;height:490"/>
            <v:shape id="_x0000_s1133" type="#_x0000_t10" style="position:absolute;left:8977;top:3937;width:900;height:540">
              <v:textbox style="mso-next-textbox:#_x0000_s1133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222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34" style="position:absolute;margin-left:307.5pt;margin-top:455.6pt;width:117pt;height:27pt;z-index:251646976;mso-position-horizontal-relative:text;mso-position-vertical-relative:text" coordorigin="8977,3937" coordsize="2340,540">
            <v:shape id="_x0000_s1135" type="#_x0000_t10" style="position:absolute;left:10417;top:3937;width:900;height:540">
              <v:textbox style="mso-next-textbox:#_x0000_s1135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378</w:t>
                    </w:r>
                  </w:p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96</w:t>
                    </w:r>
                  </w:p>
                </w:txbxContent>
              </v:textbox>
            </v:shape>
            <v:oval id="_x0000_s1136" style="position:absolute;left:9877;top:3937;width:540;height:490"/>
            <v:shape id="_x0000_s1137" type="#_x0000_t10" style="position:absolute;left:8977;top:3937;width:900;height:540">
              <v:textbox style="mso-next-textbox:#_x0000_s1137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378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38" style="position:absolute;margin-left:19.5pt;margin-top:518.6pt;width:117pt;height:27pt;z-index:251649024;mso-position-horizontal-relative:text;mso-position-vertical-relative:text" coordorigin="8977,3937" coordsize="2340,540">
            <v:shape id="_x0000_s1139" type="#_x0000_t10" style="position:absolute;left:10417;top:3937;width:900;height:540">
              <v:textbox style="mso-next-textbox:#_x0000_s1139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564</w:t>
                    </w:r>
                  </w:p>
                </w:txbxContent>
              </v:textbox>
            </v:shape>
            <v:oval id="_x0000_s1140" style="position:absolute;left:9877;top:3937;width:540;height:490"/>
            <v:shape id="_x0000_s1141" type="#_x0000_t10" style="position:absolute;left:8977;top:3937;width:900;height:540">
              <v:textbox style="mso-next-textbox:#_x0000_s1141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564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42" style="position:absolute;margin-left:307.5pt;margin-top:518.6pt;width:117pt;height:27pt;z-index:251650048;mso-position-horizontal-relative:text;mso-position-vertical-relative:text" coordorigin="8977,3937" coordsize="2340,540">
            <v:shape id="_x0000_s1143" type="#_x0000_t10" style="position:absolute;left:10417;top:3937;width:900;height:540">
              <v:textbox style="mso-next-textbox:#_x0000_s1143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845</w:t>
                    </w:r>
                  </w:p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96</w:t>
                    </w:r>
                  </w:p>
                </w:txbxContent>
              </v:textbox>
            </v:shape>
            <v:oval id="_x0000_s1144" style="position:absolute;left:9877;top:3937;width:540;height:490"/>
            <v:shape id="_x0000_s1145" type="#_x0000_t10" style="position:absolute;left:8977;top:3937;width:900;height:540">
              <v:textbox style="mso-next-textbox:#_x0000_s1145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783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46" style="position:absolute;margin-left:442.5pt;margin-top:518.6pt;width:117pt;height:27pt;z-index:251648000;mso-position-horizontal-relative:text;mso-position-vertical-relative:text" coordorigin="8977,3937" coordsize="2340,540">
            <v:shape id="_x0000_s1147" type="#_x0000_t10" style="position:absolute;left:10417;top:3937;width:900;height:540">
              <v:textbox style="mso-next-textbox:#_x0000_s1147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753</w:t>
                    </w:r>
                  </w:p>
                </w:txbxContent>
              </v:textbox>
            </v:shape>
            <v:oval id="_x0000_s1148" style="position:absolute;left:9877;top:3937;width:540;height:490"/>
            <v:shape id="_x0000_s1149" type="#_x0000_t10" style="position:absolute;left:8977;top:3937;width:900;height:540">
              <v:textbox style="mso-next-textbox:#_x0000_s1149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960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50" style="position:absolute;margin-left:442.5pt;margin-top:455.6pt;width:117pt;height:27pt;z-index:251645952;mso-position-horizontal-relative:text;mso-position-vertical-relative:text" coordorigin="8977,3937" coordsize="2340,540">
            <v:shape id="_x0000_s1151" type="#_x0000_t10" style="position:absolute;left:10417;top:3937;width:900;height:540">
              <v:textbox style="mso-next-textbox:#_x0000_s1151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680</w:t>
                    </w:r>
                  </w:p>
                </w:txbxContent>
              </v:textbox>
            </v:shape>
            <v:oval id="_x0000_s1152" style="position:absolute;left:9877;top:3937;width:540;height:490"/>
            <v:shape id="_x0000_s1153" type="#_x0000_t10" style="position:absolute;left:8977;top:3937;width:900;height:540">
              <v:textbox style="mso-next-textbox:#_x0000_s1153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690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54" style="position:absolute;margin-left:455.25pt;margin-top:333.75pt;width:117pt;height:27pt;z-index:251643904;mso-position-horizontal-relative:text;mso-position-vertical-relative:text" coordorigin="8977,3937" coordsize="2340,540">
            <v:shape id="_x0000_s1155" type="#_x0000_t10" style="position:absolute;left:10417;top:3937;width:900;height:540">
              <v:textbox style="mso-next-textbox:#_x0000_s1155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800</w:t>
                    </w:r>
                  </w:p>
                </w:txbxContent>
              </v:textbox>
            </v:shape>
            <v:oval id="_x0000_s1156" style="position:absolute;left:9877;top:3937;width:540;height:490"/>
            <v:shape id="_x0000_s1157" type="#_x0000_t10" style="position:absolute;left:8977;top:3937;width:900;height:540">
              <v:textbox style="mso-next-textbox:#_x0000_s1157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789</w:t>
                    </w:r>
                  </w:p>
                </w:txbxContent>
              </v:textbox>
            </v:shape>
          </v:group>
        </w:pict>
      </w:r>
      <w:r>
        <w:rPr>
          <w:rFonts w:ascii="Century Gothic" w:hAnsi="Century Gothic"/>
          <w:b/>
        </w:rPr>
        <w:t xml:space="preserve">üktür  </w:t>
      </w:r>
      <w:r w:rsidRPr="00DE5BE6">
        <w:rPr>
          <w:rFonts w:ascii="Century Gothic" w:hAnsi="Century Gothic"/>
          <w:b/>
        </w:rPr>
        <w:t>)   (</w:t>
      </w:r>
      <w:r>
        <w:rPr>
          <w:rFonts w:ascii="Century Gothic" w:hAnsi="Century Gothic"/>
          <w:b/>
        </w:rPr>
        <w:t xml:space="preserve">  </w:t>
      </w:r>
      <w:r w:rsidRPr="00DE5BE6">
        <w:rPr>
          <w:rFonts w:ascii="Century Gothic" w:hAnsi="Century Gothic"/>
          <w:b/>
          <w:sz w:val="36"/>
          <w:szCs w:val="36"/>
        </w:rPr>
        <w:t xml:space="preserve">&lt; </w:t>
      </w:r>
      <w:r w:rsidRPr="00DE5BE6">
        <w:rPr>
          <w:rFonts w:ascii="Century Gothic" w:hAnsi="Century Gothic"/>
          <w:b/>
        </w:rPr>
        <w:t>küçüktür</w:t>
      </w:r>
      <w:r>
        <w:rPr>
          <w:rFonts w:ascii="Century Gothic" w:hAnsi="Century Gothic"/>
          <w:b/>
        </w:rPr>
        <w:t xml:space="preserve">   )</w:t>
      </w:r>
      <w:r w:rsidRPr="00DE5BE6">
        <w:rPr>
          <w:rFonts w:ascii="Century Gothic" w:hAnsi="Century Gothic"/>
          <w:b/>
        </w:rPr>
        <w:t xml:space="preserve">  (  </w:t>
      </w:r>
      <w:r>
        <w:rPr>
          <w:rFonts w:ascii="Century Gothic" w:hAnsi="Century Gothic"/>
          <w:b/>
          <w:sz w:val="36"/>
          <w:szCs w:val="36"/>
        </w:rPr>
        <w:t xml:space="preserve"> </w:t>
      </w:r>
      <w:r w:rsidRPr="00DE5BE6">
        <w:rPr>
          <w:rFonts w:ascii="Century Gothic" w:hAnsi="Century Gothic"/>
          <w:b/>
          <w:sz w:val="36"/>
          <w:szCs w:val="36"/>
        </w:rPr>
        <w:t>=</w:t>
      </w:r>
      <w:r>
        <w:rPr>
          <w:rFonts w:ascii="Century Gothic" w:hAnsi="Century Gothic"/>
          <w:b/>
          <w:sz w:val="36"/>
          <w:szCs w:val="36"/>
        </w:rPr>
        <w:t xml:space="preserve"> </w:t>
      </w:r>
      <w:r w:rsidRPr="00DE5BE6">
        <w:rPr>
          <w:rFonts w:ascii="Century Gothic" w:hAnsi="Century Gothic"/>
          <w:b/>
        </w:rPr>
        <w:t>eşittir</w:t>
      </w:r>
      <w:r>
        <w:rPr>
          <w:rFonts w:ascii="Century Gothic" w:hAnsi="Century Gothic"/>
          <w:b/>
        </w:rPr>
        <w:t xml:space="preserve">   )</w:t>
      </w:r>
    </w:p>
    <w:p w:rsidR="00122D20" w:rsidRDefault="00122D20" w:rsidP="00DE5BE6">
      <w:pPr>
        <w:rPr>
          <w:rFonts w:ascii="Century Gothic" w:hAnsi="Century Gothic"/>
        </w:rPr>
      </w:pPr>
      <w:r>
        <w:rPr>
          <w:noProof/>
          <w:lang w:eastAsia="tr-TR"/>
        </w:rPr>
        <w:pict>
          <v:group id="_x0000_s1158" style="position:absolute;margin-left:383.25pt;margin-top:2.55pt;width:117pt;height:27pt;z-index:251658240" coordorigin="8977,3937" coordsize="2340,540">
            <v:shape id="_x0000_s1159" type="#_x0000_t10" style="position:absolute;left:10417;top:3937;width:900;height:540">
              <v:textbox style="mso-next-textbox:#_x0000_s1159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845</w:t>
                    </w:r>
                  </w:p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96</w:t>
                    </w:r>
                  </w:p>
                </w:txbxContent>
              </v:textbox>
            </v:shape>
            <v:oval id="_x0000_s1160" style="position:absolute;left:9877;top:3937;width:540;height:490"/>
            <v:shape id="_x0000_s1161" type="#_x0000_t10" style="position:absolute;left:8977;top:3937;width:900;height:540">
              <v:textbox style="mso-next-textbox:#_x0000_s1161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783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62" style="position:absolute;margin-left:199.5pt;margin-top:2.55pt;width:117pt;height:27pt;z-index:251652096" coordorigin="8977,3937" coordsize="2340,540">
            <v:shape id="_x0000_s1163" type="#_x0000_t10" style="position:absolute;left:10417;top:3937;width:900;height:540">
              <v:textbox style="mso-next-textbox:#_x0000_s1163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800</w:t>
                    </w:r>
                  </w:p>
                </w:txbxContent>
              </v:textbox>
            </v:shape>
            <v:oval id="_x0000_s1164" style="position:absolute;left:9877;top:3937;width:540;height:490"/>
            <v:shape id="_x0000_s1165" type="#_x0000_t10" style="position:absolute;left:8977;top:3937;width:900;height:540">
              <v:textbox style="mso-next-textbox:#_x0000_s1165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789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66" style="position:absolute;margin-left:9pt;margin-top:2.55pt;width:117pt;height:27pt;z-index:251651072" coordorigin="8977,3937" coordsize="2340,540">
            <v:shape id="_x0000_s1167" type="#_x0000_t10" style="position:absolute;left:10417;top:3937;width:900;height:540">
              <v:textbox style="mso-next-textbox:#_x0000_s1167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587</w:t>
                    </w:r>
                  </w:p>
                </w:txbxContent>
              </v:textbox>
            </v:shape>
            <v:oval id="_x0000_s1168" style="position:absolute;left:9877;top:3937;width:540;height:490"/>
            <v:shape id="_x0000_s1169" type="#_x0000_t10" style="position:absolute;left:8977;top:3937;width:900;height:540">
              <v:textbox style="mso-next-textbox:#_x0000_s1169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589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</w:p>
                </w:txbxContent>
              </v:textbox>
            </v:shape>
          </v:group>
        </w:pict>
      </w:r>
    </w:p>
    <w:p w:rsidR="00122D20" w:rsidRDefault="00122D20" w:rsidP="00DE5BE6">
      <w:pPr>
        <w:tabs>
          <w:tab w:val="left" w:pos="3645"/>
        </w:tabs>
        <w:rPr>
          <w:rFonts w:ascii="Century Gothic" w:hAnsi="Century Gothic"/>
        </w:rPr>
      </w:pPr>
      <w:r>
        <w:rPr>
          <w:noProof/>
          <w:lang w:eastAsia="tr-TR"/>
        </w:rPr>
        <w:pict>
          <v:group id="_x0000_s1170" style="position:absolute;margin-left:9pt;margin-top:17.55pt;width:117pt;height:27pt;z-index:251657216" coordorigin="8977,3937" coordsize="2340,540">
            <v:shape id="_x0000_s1171" type="#_x0000_t10" style="position:absolute;left:10417;top:3937;width:900;height:540">
              <v:textbox style="mso-next-textbox:#_x0000_s1171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564</w:t>
                    </w:r>
                  </w:p>
                </w:txbxContent>
              </v:textbox>
            </v:shape>
            <v:oval id="_x0000_s1172" style="position:absolute;left:9877;top:3937;width:540;height:490"/>
            <v:shape id="_x0000_s1173" type="#_x0000_t10" style="position:absolute;left:8977;top:3937;width:900;height:540">
              <v:textbox style="mso-next-textbox:#_x0000_s1173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564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74" style="position:absolute;margin-left:199.5pt;margin-top:15.8pt;width:117pt;height:27pt;z-index:251656192" coordorigin="8977,3937" coordsize="2340,540">
            <v:shape id="_x0000_s1175" type="#_x0000_t10" style="position:absolute;left:10417;top:3937;width:900;height:540">
              <v:textbox style="mso-next-textbox:#_x0000_s1175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753</w:t>
                    </w:r>
                  </w:p>
                </w:txbxContent>
              </v:textbox>
            </v:shape>
            <v:oval id="_x0000_s1176" style="position:absolute;left:9877;top:3937;width:540;height:490"/>
            <v:shape id="_x0000_s1177" type="#_x0000_t10" style="position:absolute;left:8977;top:3937;width:900;height:540">
              <v:textbox style="mso-next-textbox:#_x0000_s1177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960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78" style="position:absolute;margin-left:383.25pt;margin-top:19.05pt;width:117pt;height:27pt;z-index:251655168" coordorigin="8977,3937" coordsize="2340,540">
            <v:shape id="_x0000_s1179" type="#_x0000_t10" style="position:absolute;left:10417;top:3937;width:900;height:540">
              <v:textbox style="mso-next-textbox:#_x0000_s1179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378</w:t>
                    </w:r>
                  </w:p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96</w:t>
                    </w:r>
                  </w:p>
                </w:txbxContent>
              </v:textbox>
            </v:shape>
            <v:oval id="_x0000_s1180" style="position:absolute;left:9877;top:3937;width:540;height:490"/>
            <v:shape id="_x0000_s1181" type="#_x0000_t10" style="position:absolute;left:8977;top:3937;width:900;height:540">
              <v:textbox style="mso-next-textbox:#_x0000_s1181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378</w:t>
                    </w:r>
                  </w:p>
                </w:txbxContent>
              </v:textbox>
            </v:shape>
          </v:group>
        </w:pict>
      </w:r>
      <w:r>
        <w:rPr>
          <w:rFonts w:ascii="Century Gothic" w:hAnsi="Century Gothic"/>
        </w:rPr>
        <w:tab/>
      </w:r>
    </w:p>
    <w:p w:rsidR="00122D20" w:rsidRDefault="00122D20" w:rsidP="00DE5BE6">
      <w:pPr>
        <w:tabs>
          <w:tab w:val="left" w:pos="3645"/>
        </w:tabs>
        <w:rPr>
          <w:rFonts w:ascii="Century Gothic" w:hAnsi="Century Gothic"/>
        </w:rPr>
      </w:pPr>
    </w:p>
    <w:p w:rsidR="00122D20" w:rsidRDefault="00122D20" w:rsidP="00DE5BE6">
      <w:pPr>
        <w:tabs>
          <w:tab w:val="left" w:pos="3645"/>
        </w:tabs>
        <w:rPr>
          <w:rFonts w:ascii="Century Gothic" w:hAnsi="Century Gothic"/>
        </w:rPr>
      </w:pPr>
      <w:r>
        <w:rPr>
          <w:noProof/>
          <w:lang w:eastAsia="tr-TR"/>
        </w:rPr>
        <w:pict>
          <v:group id="_x0000_s1182" style="position:absolute;margin-left:199.5pt;margin-top:4.8pt;width:117pt;height:27pt;z-index:251653120" coordorigin="8977,3937" coordsize="2340,540">
            <v:shape id="_x0000_s1183" type="#_x0000_t10" style="position:absolute;left:10417;top:3937;width:900;height:540">
              <v:textbox style="mso-next-textbox:#_x0000_s1183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102</w:t>
                    </w:r>
                  </w:p>
                </w:txbxContent>
              </v:textbox>
            </v:shape>
            <v:oval id="_x0000_s1184" style="position:absolute;left:9877;top:3937;width:540;height:490"/>
            <v:shape id="_x0000_s1185" type="#_x0000_t10" style="position:absolute;left:8977;top:3937;width:900;height:540">
              <v:textbox style="mso-next-textbox:#_x0000_s1185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222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86" style="position:absolute;margin-left:383.25pt;margin-top:7.3pt;width:117pt;height:27pt;z-index:251660288" coordorigin="8977,3937" coordsize="2340,540">
            <v:shape id="_x0000_s1187" type="#_x0000_t10" style="position:absolute;left:10417;top:3937;width:900;height:540">
              <v:textbox style="mso-next-textbox:#_x0000_s1187">
                <w:txbxContent>
                  <w:p w:rsidR="00122D20" w:rsidRDefault="00122D20" w:rsidP="002859BA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254</w:t>
                    </w:r>
                  </w:p>
                </w:txbxContent>
              </v:textbox>
            </v:shape>
            <v:oval id="_x0000_s1188" style="position:absolute;left:9877;top:3937;width:540;height:490"/>
            <v:shape id="_x0000_s1189" type="#_x0000_t10" style="position:absolute;left:8977;top:3937;width:900;height:540">
              <v:textbox style="mso-next-textbox:#_x0000_s1189">
                <w:txbxContent>
                  <w:p w:rsidR="00122D20" w:rsidRDefault="00122D20" w:rsidP="002859BA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153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90" style="position:absolute;margin-left:19.5pt;margin-top:644.6pt;width:540pt;height:27pt;z-index:251659264" coordorigin="517,6457" coordsize="10800,540">
            <v:group id="_x0000_s1191" style="position:absolute;left:8977;top:6457;width:2340;height:540" coordorigin="8977,3937" coordsize="2340,540">
              <v:shape id="_x0000_s1192" type="#_x0000_t10" style="position:absolute;left:10417;top:3937;width:900;height:540">
                <v:textbox style="mso-next-textbox:#_x0000_s1192">
                  <w:txbxContent>
                    <w:p w:rsidR="00122D20" w:rsidRDefault="00122D20" w:rsidP="002859BA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121</w:t>
                      </w:r>
                    </w:p>
                  </w:txbxContent>
                </v:textbox>
              </v:shape>
              <v:oval id="_x0000_s1193" style="position:absolute;left:9877;top:3937;width:540;height:490"/>
              <v:shape id="_x0000_s1194" type="#_x0000_t10" style="position:absolute;left:8977;top:3937;width:900;height:540">
                <v:textbox style="mso-next-textbox:#_x0000_s1194">
                  <w:txbxContent>
                    <w:p w:rsidR="00122D20" w:rsidRDefault="00122D20" w:rsidP="002859BA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295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</w:txbxContent>
                </v:textbox>
              </v:shape>
            </v:group>
            <v:group id="_x0000_s1195" style="position:absolute;left:517;top:6457;width:2340;height:540" coordorigin="8977,3937" coordsize="2340,540">
              <v:shape id="_x0000_s1196" type="#_x0000_t10" style="position:absolute;left:10417;top:3937;width:900;height:540">
                <v:textbox style="mso-next-textbox:#_x0000_s1196">
                  <w:txbxContent>
                    <w:p w:rsidR="00122D20" w:rsidRDefault="00122D20" w:rsidP="002859BA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254</w:t>
                      </w:r>
                    </w:p>
                  </w:txbxContent>
                </v:textbox>
              </v:shape>
              <v:oval id="_x0000_s1197" style="position:absolute;left:9877;top:3937;width:540;height:490"/>
              <v:shape id="_x0000_s1198" type="#_x0000_t10" style="position:absolute;left:8977;top:3937;width:900;height:540">
                <v:textbox style="mso-next-textbox:#_x0000_s1198">
                  <w:txbxContent>
                    <w:p w:rsidR="00122D20" w:rsidRDefault="00122D20" w:rsidP="002859BA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153</w:t>
                      </w:r>
                    </w:p>
                  </w:txbxContent>
                </v:textbox>
              </v:shape>
            </v:group>
            <v:group id="_x0000_s1199" style="position:absolute;left:3217;top:6457;width:2340;height:540" coordorigin="8977,3937" coordsize="2340,540">
              <v:shape id="_x0000_s1200" type="#_x0000_t10" style="position:absolute;left:10417;top:3937;width:900;height:540">
                <v:textbox style="mso-next-textbox:#_x0000_s1200">
                  <w:txbxContent>
                    <w:p w:rsidR="00122D20" w:rsidRDefault="00122D20" w:rsidP="002859BA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686</w:t>
                      </w:r>
                    </w:p>
                  </w:txbxContent>
                </v:textbox>
              </v:shape>
              <v:oval id="_x0000_s1201" style="position:absolute;left:9877;top:3937;width:540;height:490"/>
              <v:shape id="_x0000_s1202" type="#_x0000_t10" style="position:absolute;left:8977;top:3937;width:900;height:540">
                <v:textbox style="mso-next-textbox:#_x0000_s1202">
                  <w:txbxContent>
                    <w:p w:rsidR="00122D20" w:rsidRDefault="00122D20" w:rsidP="002859BA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516</w:t>
                      </w:r>
                    </w:p>
                  </w:txbxContent>
                </v:textbox>
              </v:shape>
            </v:group>
            <v:group id="_x0000_s1203" style="position:absolute;left:6277;top:6457;width:2340;height:540" coordorigin="8977,3937" coordsize="2340,540">
              <v:shape id="_x0000_s1204" type="#_x0000_t10" style="position:absolute;left:10417;top:3937;width:900;height:540">
                <v:textbox style="mso-next-textbox:#_x0000_s1204">
                  <w:txbxContent>
                    <w:p w:rsidR="00122D20" w:rsidRDefault="00122D20" w:rsidP="002859BA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17</w:t>
                      </w:r>
                    </w:p>
                    <w:p w:rsidR="00122D20" w:rsidRDefault="00122D20" w:rsidP="002859BA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96</w:t>
                      </w:r>
                    </w:p>
                  </w:txbxContent>
                </v:textbox>
              </v:shape>
              <v:oval id="_x0000_s1205" style="position:absolute;left:9877;top:3937;width:540;height:490"/>
              <v:shape id="_x0000_s1206" type="#_x0000_t10" style="position:absolute;left:8977;top:3937;width:900;height:540">
                <v:textbox style="mso-next-textbox:#_x0000_s1206">
                  <w:txbxContent>
                    <w:p w:rsidR="00122D20" w:rsidRDefault="00122D20" w:rsidP="002859BA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27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eastAsia="tr-TR"/>
        </w:rPr>
        <w:pict>
          <v:group id="_x0000_s1207" style="position:absolute;margin-left:9pt;margin-top:7.3pt;width:117pt;height:27pt;z-index:251654144" coordorigin="8977,3937" coordsize="2340,540">
            <v:shape id="_x0000_s1208" type="#_x0000_t10" style="position:absolute;left:10417;top:3937;width:900;height:540">
              <v:textbox style="mso-next-textbox:#_x0000_s1208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680</w:t>
                    </w:r>
                  </w:p>
                </w:txbxContent>
              </v:textbox>
            </v:shape>
            <v:oval id="_x0000_s1209" style="position:absolute;left:9877;top:3937;width:540;height:490"/>
            <v:shape id="_x0000_s1210" type="#_x0000_t10" style="position:absolute;left:8977;top:3937;width:900;height:540">
              <v:textbox style="mso-next-textbox:#_x0000_s1210">
                <w:txbxContent>
                  <w:p w:rsidR="00122D20" w:rsidRDefault="00122D20" w:rsidP="00DE5BE6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690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</w:p>
                </w:txbxContent>
              </v:textbox>
            </v:shape>
          </v:group>
        </w:pict>
      </w:r>
    </w:p>
    <w:p w:rsidR="00122D20" w:rsidRDefault="00122D20" w:rsidP="00DE5BE6">
      <w:pPr>
        <w:tabs>
          <w:tab w:val="left" w:pos="3645"/>
        </w:tabs>
        <w:rPr>
          <w:rFonts w:ascii="Century Gothic" w:hAnsi="Century Gothic"/>
        </w:rPr>
      </w:pPr>
    </w:p>
    <w:p w:rsidR="00122D20" w:rsidRPr="000421DD" w:rsidRDefault="00122D20" w:rsidP="000421DD">
      <w:pPr>
        <w:spacing w:after="0"/>
        <w:rPr>
          <w:rFonts w:ascii="Century Gothic" w:hAnsi="Century Gothic"/>
          <w:b/>
        </w:rPr>
      </w:pPr>
      <w:r w:rsidRPr="000421DD">
        <w:rPr>
          <w:rFonts w:ascii="Century Gothic" w:hAnsi="Century Gothic"/>
          <w:b/>
        </w:rPr>
        <w:t>6.Aşağıda verilen say</w:t>
      </w:r>
      <w:r>
        <w:rPr>
          <w:rFonts w:ascii="Century Gothic" w:hAnsi="Century Gothic"/>
          <w:b/>
        </w:rPr>
        <w:t xml:space="preserve">ıları </w:t>
      </w:r>
      <w:r w:rsidRPr="000421DD">
        <w:rPr>
          <w:rFonts w:ascii="Century Gothic" w:hAnsi="Century Gothic"/>
          <w:b/>
          <w:u w:val="single"/>
        </w:rPr>
        <w:t>büyükten küçüğe</w:t>
      </w:r>
      <w:r>
        <w:rPr>
          <w:rFonts w:ascii="Century Gothic" w:hAnsi="Century Gothic"/>
          <w:b/>
        </w:rPr>
        <w:t xml:space="preserve"> doğru sırala.</w:t>
      </w:r>
    </w:p>
    <w:p w:rsidR="00122D20" w:rsidRPr="000421DD" w:rsidRDefault="00122D20" w:rsidP="000421DD">
      <w:pPr>
        <w:spacing w:after="0"/>
        <w:rPr>
          <w:rFonts w:ascii="Century Gothic" w:hAnsi="Century Gothic"/>
        </w:rPr>
      </w:pPr>
    </w:p>
    <w:p w:rsidR="00122D20" w:rsidRPr="000421DD" w:rsidRDefault="00122D20" w:rsidP="000421DD">
      <w:pPr>
        <w:numPr>
          <w:ilvl w:val="0"/>
          <w:numId w:val="4"/>
        </w:numPr>
        <w:spacing w:after="0" w:line="240" w:lineRule="auto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706,  765,  720,  797</w:t>
      </w:r>
      <w:r w:rsidRPr="000421DD">
        <w:rPr>
          <w:rFonts w:ascii="Century Gothic" w:hAnsi="Century Gothic"/>
          <w:b/>
          <w:i/>
        </w:rPr>
        <w:t>, 700</w:t>
      </w:r>
    </w:p>
    <w:p w:rsidR="00122D20" w:rsidRPr="000421DD" w:rsidRDefault="00122D20" w:rsidP="000421DD">
      <w:pPr>
        <w:spacing w:after="0"/>
        <w:ind w:left="1068"/>
        <w:rPr>
          <w:rFonts w:ascii="Century Gothic" w:hAnsi="Century Gothic"/>
        </w:rPr>
      </w:pPr>
    </w:p>
    <w:p w:rsidR="00122D20" w:rsidRPr="000421DD" w:rsidRDefault="00122D20" w:rsidP="000421DD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</w:t>
      </w:r>
      <w:r w:rsidRPr="000421DD">
        <w:rPr>
          <w:rFonts w:ascii="Century Gothic" w:hAnsi="Century Gothic"/>
        </w:rPr>
        <w:t>………………………………………………….…………………………………</w:t>
      </w:r>
    </w:p>
    <w:p w:rsidR="00122D20" w:rsidRPr="000421DD" w:rsidRDefault="00122D20" w:rsidP="000421DD">
      <w:pPr>
        <w:spacing w:after="0"/>
        <w:ind w:firstLine="708"/>
        <w:rPr>
          <w:rFonts w:ascii="Century Gothic" w:hAnsi="Century Gothic"/>
        </w:rPr>
      </w:pPr>
    </w:p>
    <w:p w:rsidR="00122D20" w:rsidRPr="000421DD" w:rsidRDefault="00122D20" w:rsidP="000421DD">
      <w:pPr>
        <w:numPr>
          <w:ilvl w:val="0"/>
          <w:numId w:val="4"/>
        </w:numPr>
        <w:spacing w:after="0" w:line="240" w:lineRule="auto"/>
        <w:rPr>
          <w:rFonts w:ascii="Century Gothic" w:hAnsi="Century Gothic"/>
          <w:b/>
          <w:i/>
        </w:rPr>
      </w:pPr>
      <w:r w:rsidRPr="000421DD">
        <w:rPr>
          <w:rFonts w:ascii="Century Gothic" w:hAnsi="Century Gothic"/>
          <w:b/>
          <w:i/>
        </w:rPr>
        <w:t xml:space="preserve">468, 819, </w:t>
      </w:r>
      <w:r>
        <w:rPr>
          <w:rFonts w:ascii="Century Gothic" w:hAnsi="Century Gothic"/>
          <w:b/>
          <w:i/>
        </w:rPr>
        <w:t>1</w:t>
      </w:r>
      <w:r w:rsidRPr="000421DD">
        <w:rPr>
          <w:rFonts w:ascii="Century Gothic" w:hAnsi="Century Gothic"/>
          <w:b/>
          <w:i/>
        </w:rPr>
        <w:t>99, 673, 500</w:t>
      </w:r>
    </w:p>
    <w:p w:rsidR="00122D20" w:rsidRPr="000421DD" w:rsidRDefault="00122D20" w:rsidP="000421DD">
      <w:pPr>
        <w:spacing w:after="0"/>
        <w:ind w:left="1068"/>
        <w:rPr>
          <w:rFonts w:ascii="Century Gothic" w:hAnsi="Century Gothic"/>
          <w:b/>
          <w:i/>
        </w:rPr>
      </w:pPr>
    </w:p>
    <w:p w:rsidR="00122D20" w:rsidRPr="000421DD" w:rsidRDefault="00122D20" w:rsidP="000421DD">
      <w:pPr>
        <w:spacing w:after="0"/>
        <w:ind w:firstLine="708"/>
        <w:rPr>
          <w:rFonts w:ascii="Century Gothic" w:hAnsi="Century Gothic"/>
        </w:rPr>
      </w:pPr>
      <w:r w:rsidRPr="000421DD">
        <w:rPr>
          <w:rFonts w:ascii="Century Gothic" w:hAnsi="Century Gothic"/>
        </w:rPr>
        <w:t>………………………………………………….…………………………………</w:t>
      </w:r>
      <w:r>
        <w:rPr>
          <w:rFonts w:ascii="Century Gothic" w:hAnsi="Century Gothic"/>
        </w:rPr>
        <w:t>..</w:t>
      </w:r>
    </w:p>
    <w:p w:rsidR="00122D20" w:rsidRPr="000421DD" w:rsidRDefault="00122D20" w:rsidP="000421DD">
      <w:pPr>
        <w:spacing w:after="0"/>
        <w:ind w:firstLine="708"/>
        <w:rPr>
          <w:rFonts w:ascii="Century Gothic" w:hAnsi="Century Gothic"/>
        </w:rPr>
      </w:pPr>
    </w:p>
    <w:p w:rsidR="00122D20" w:rsidRPr="000421DD" w:rsidRDefault="00122D20" w:rsidP="000421DD">
      <w:pPr>
        <w:spacing w:after="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7.</w:t>
      </w:r>
      <w:r w:rsidRPr="000421DD">
        <w:rPr>
          <w:rFonts w:ascii="Century Gothic" w:hAnsi="Century Gothic"/>
          <w:b/>
        </w:rPr>
        <w:t xml:space="preserve">Aşağıda verilen sayıları </w:t>
      </w:r>
      <w:r w:rsidRPr="000421DD">
        <w:rPr>
          <w:rFonts w:ascii="Century Gothic" w:hAnsi="Century Gothic"/>
          <w:b/>
          <w:u w:val="single"/>
        </w:rPr>
        <w:t>küçükten büyüğe</w:t>
      </w:r>
      <w:r w:rsidRPr="000421DD">
        <w:rPr>
          <w:rFonts w:ascii="Century Gothic" w:hAnsi="Century Gothic"/>
          <w:b/>
        </w:rPr>
        <w:t xml:space="preserve"> doğru </w:t>
      </w:r>
      <w:r>
        <w:rPr>
          <w:rFonts w:ascii="Century Gothic" w:hAnsi="Century Gothic"/>
          <w:b/>
        </w:rPr>
        <w:t>sırala.</w:t>
      </w:r>
    </w:p>
    <w:p w:rsidR="00122D20" w:rsidRPr="000421DD" w:rsidRDefault="00122D20" w:rsidP="000421DD">
      <w:pPr>
        <w:spacing w:after="0"/>
        <w:rPr>
          <w:rFonts w:ascii="Century Gothic" w:hAnsi="Century Gothic"/>
          <w:b/>
        </w:rPr>
      </w:pPr>
    </w:p>
    <w:p w:rsidR="00122D20" w:rsidRPr="000421DD" w:rsidRDefault="00122D20" w:rsidP="000421DD">
      <w:pPr>
        <w:spacing w:after="0"/>
        <w:ind w:firstLine="708"/>
        <w:rPr>
          <w:rFonts w:ascii="Century Gothic" w:hAnsi="Century Gothic"/>
          <w:b/>
        </w:rPr>
      </w:pPr>
      <w:r w:rsidRPr="000421DD">
        <w:rPr>
          <w:rFonts w:ascii="Century Gothic" w:hAnsi="Century Gothic"/>
        </w:rPr>
        <w:t>a)</w:t>
      </w:r>
      <w:r>
        <w:rPr>
          <w:rFonts w:ascii="Century Gothic" w:hAnsi="Century Gothic"/>
          <w:b/>
        </w:rPr>
        <w:t xml:space="preserve"> 429, 509,  6</w:t>
      </w:r>
      <w:r w:rsidRPr="000421DD">
        <w:rPr>
          <w:rFonts w:ascii="Century Gothic" w:hAnsi="Century Gothic"/>
          <w:b/>
        </w:rPr>
        <w:t xml:space="preserve">99, </w:t>
      </w:r>
      <w:r>
        <w:rPr>
          <w:rFonts w:ascii="Century Gothic" w:hAnsi="Century Gothic"/>
          <w:b/>
        </w:rPr>
        <w:t>185,  2</w:t>
      </w:r>
      <w:r w:rsidRPr="000421DD">
        <w:rPr>
          <w:rFonts w:ascii="Century Gothic" w:hAnsi="Century Gothic"/>
          <w:b/>
        </w:rPr>
        <w:t>30</w:t>
      </w:r>
    </w:p>
    <w:p w:rsidR="00122D20" w:rsidRPr="000421DD" w:rsidRDefault="00122D20" w:rsidP="000421DD">
      <w:pPr>
        <w:spacing w:after="0"/>
        <w:ind w:firstLine="708"/>
        <w:rPr>
          <w:rFonts w:ascii="Century Gothic" w:hAnsi="Century Gothic"/>
          <w:b/>
        </w:rPr>
      </w:pPr>
    </w:p>
    <w:p w:rsidR="00122D20" w:rsidRDefault="00122D20" w:rsidP="000421DD">
      <w:pPr>
        <w:spacing w:after="0"/>
        <w:ind w:firstLine="708"/>
        <w:rPr>
          <w:rFonts w:ascii="Century Gothic" w:hAnsi="Century Gothic"/>
          <w:b/>
        </w:rPr>
      </w:pPr>
      <w:r w:rsidRPr="000421DD">
        <w:rPr>
          <w:rFonts w:ascii="Century Gothic" w:hAnsi="Century Gothic"/>
          <w:b/>
        </w:rPr>
        <w:t>………………………………………………….…………………………………</w:t>
      </w:r>
      <w:r>
        <w:rPr>
          <w:rFonts w:ascii="Century Gothic" w:hAnsi="Century Gothic"/>
          <w:b/>
        </w:rPr>
        <w:t>.</w:t>
      </w:r>
    </w:p>
    <w:p w:rsidR="00122D20" w:rsidRPr="000421DD" w:rsidRDefault="00122D20" w:rsidP="000421DD">
      <w:pPr>
        <w:spacing w:after="0"/>
        <w:ind w:firstLine="708"/>
        <w:rPr>
          <w:rFonts w:ascii="Century Gothic" w:hAnsi="Century Gothic"/>
          <w:b/>
        </w:rPr>
      </w:pPr>
    </w:p>
    <w:p w:rsidR="00122D20" w:rsidRPr="000421DD" w:rsidRDefault="00122D20" w:rsidP="000421DD">
      <w:pPr>
        <w:numPr>
          <w:ilvl w:val="0"/>
          <w:numId w:val="4"/>
        </w:numPr>
        <w:spacing w:after="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965, 908, 999, 921</w:t>
      </w:r>
      <w:r w:rsidRPr="000421DD">
        <w:rPr>
          <w:rFonts w:ascii="Century Gothic" w:hAnsi="Century Gothic"/>
          <w:b/>
        </w:rPr>
        <w:t>, 900</w:t>
      </w:r>
    </w:p>
    <w:p w:rsidR="00122D20" w:rsidRPr="000421DD" w:rsidRDefault="00122D20" w:rsidP="000421DD">
      <w:pPr>
        <w:spacing w:after="0"/>
        <w:ind w:left="1068"/>
        <w:rPr>
          <w:rFonts w:ascii="Century Gothic" w:hAnsi="Century Gothic"/>
          <w:b/>
          <w:i/>
        </w:rPr>
      </w:pPr>
    </w:p>
    <w:p w:rsidR="00122D20" w:rsidRPr="000421DD" w:rsidRDefault="00122D20" w:rsidP="000421DD">
      <w:pPr>
        <w:spacing w:after="0"/>
        <w:ind w:firstLine="708"/>
        <w:rPr>
          <w:rFonts w:ascii="Century Gothic" w:hAnsi="Century Gothic"/>
        </w:rPr>
      </w:pPr>
      <w:r w:rsidRPr="000421DD">
        <w:rPr>
          <w:rFonts w:ascii="Century Gothic" w:hAnsi="Century Gothic"/>
        </w:rPr>
        <w:t>………………………………………………….…………………………………</w:t>
      </w:r>
      <w:r>
        <w:rPr>
          <w:rFonts w:ascii="Century Gothic" w:hAnsi="Century Gothic"/>
        </w:rPr>
        <w:t>.</w:t>
      </w:r>
    </w:p>
    <w:p w:rsidR="00122D20" w:rsidRPr="000421DD" w:rsidRDefault="00122D20" w:rsidP="000421DD">
      <w:pPr>
        <w:spacing w:after="0"/>
        <w:rPr>
          <w:rFonts w:ascii="Century Gothic" w:hAnsi="Century Gothic"/>
          <w:b/>
        </w:rPr>
      </w:pPr>
    </w:p>
    <w:p w:rsidR="00122D20" w:rsidRDefault="00122D20" w:rsidP="000421DD">
      <w:pPr>
        <w:tabs>
          <w:tab w:val="left" w:pos="285"/>
          <w:tab w:val="left" w:pos="4440"/>
        </w:tabs>
        <w:spacing w:after="0"/>
        <w:rPr>
          <w:rFonts w:ascii="Century Gothic" w:hAnsi="Century Gothic"/>
          <w:b/>
        </w:rPr>
      </w:pPr>
      <w:r w:rsidRPr="000421DD">
        <w:rPr>
          <w:rFonts w:ascii="Century Gothic" w:hAnsi="Century Gothic"/>
          <w:b/>
        </w:rPr>
        <w:t>8. Aşağıdaki örüntülerde önce sayılar arasındaki ilişkiyi bul, daha sonra boşlukları tamamla.</w:t>
      </w:r>
    </w:p>
    <w:p w:rsidR="00122D20" w:rsidRPr="000421DD" w:rsidRDefault="00122D20" w:rsidP="000421DD">
      <w:pPr>
        <w:tabs>
          <w:tab w:val="left" w:pos="285"/>
          <w:tab w:val="left" w:pos="4440"/>
        </w:tabs>
        <w:spacing w:after="0"/>
        <w:rPr>
          <w:rFonts w:ascii="Century Gothic" w:hAnsi="Century Gothic"/>
          <w:b/>
        </w:rPr>
      </w:pPr>
    </w:p>
    <w:p w:rsidR="00122D20" w:rsidRPr="000421DD" w:rsidRDefault="00122D20" w:rsidP="000421DD">
      <w:pPr>
        <w:tabs>
          <w:tab w:val="left" w:pos="3645"/>
        </w:tabs>
        <w:spacing w:after="0"/>
        <w:rPr>
          <w:rFonts w:ascii="Century Gothic" w:hAnsi="Century Gothic"/>
        </w:rPr>
      </w:pPr>
      <w:r>
        <w:rPr>
          <w:noProof/>
          <w:lang w:eastAsia="tr-TR"/>
        </w:rPr>
        <w:pict>
          <v:shape id="_x0000_s1211" style="position:absolute;margin-left:246pt;margin-top:3.3pt;width:47.9pt;height:42.7pt;z-index:251661312" coordsize="1916,1707" path="m1066,297r-13,-21l1039,258r-25,-32l990,196,965,168,942,144,892,99,867,79,843,63,817,48,792,34,766,23,741,16,714,8,689,3,663,,638,1,611,2,584,5r-27,5l531,18r-27,9l477,38,449,52,423,69r-56,36l339,127r-27,24l283,177r-27,28l226,235r-27,33l180,288r-18,23l144,335r-16,26l99,414,86,443,74,473,62,502,51,533r-9,32l35,600,20,670r-5,36l12,745,6,793,2,840,,886r1,46l2,975r5,43l11,1059r7,41l25,1138r11,38l46,1212r14,36l73,1281r17,32l108,1345r20,31l148,1404r23,27l195,1457r27,25l248,1505r31,22l309,1548r33,21l375,1586r37,18l448,1620r40,15l528,1648r42,12l613,1672r47,10l702,1689r42,7l786,1700r42,4l867,1706r20,l908,1707r19,-1l946,1706r40,-1l1023,1701r37,-4l1097,1690r37,-6l1168,1676r36,-10l1221,1660r8,-3l1238,1655r17,-6l1263,1646r10,-2l1305,1629r16,-8l1337,1613r31,-16l1376,1591r8,-4l1401,1579r14,-10l1423,1563r8,-4l1446,1549r7,-5l1461,1539r29,-21l1521,1495r27,-25l1554,1462r7,-6l1576,1444r27,-28l1630,1388r25,-30l1681,1327r12,-17l1705,1295r25,-34l1762,1209r31,-50l1819,1109r24,-49l1862,1010r17,-48l1893,914r11,-46l1910,820r5,-48l1916,725r-1,-46l1908,633r-8,-46l1888,543r-13,-44l1856,455r-20,-41l1825,395r-11,-18l1802,359r-11,-15l1764,311r-28,-28l1706,257r-31,-22l1657,224r-17,-10l1622,205r-18,-7l1565,184r-19,-6l1527,174r-22,-5l1484,166r-43,-6l1417,158r-22,l1348,159r-58,3l1239,168r-45,6l1175,178r-18,5l1125,193r-14,6l1100,206r-20,14l1068,237r14,53l1100,346r-34,-49xm893,369r-35,23l825,411r-33,16l763,439r-30,8l706,451r-27,l655,449r-25,-9l608,429,587,413,568,395,549,372,533,345,517,313,504,280r20,-11l545,259r22,-7l590,249r23,-3l636,247r24,2l685,254r24,5l734,269r25,10l786,293r25,15l838,326r27,20l893,369xe" fillcolor="red" stroked="f">
            <v:path arrowok="t"/>
            <o:lock v:ext="edit" verticies="t"/>
          </v:shape>
        </w:pict>
      </w:r>
      <w:r>
        <w:rPr>
          <w:noProof/>
          <w:lang w:eastAsia="tr-TR"/>
        </w:rPr>
        <w:pict>
          <v:rect id="_x0000_s1212" style="position:absolute;margin-left:189.85pt;margin-top:2.9pt;width:43.1pt;height:43.1pt;z-index:251664384" fillcolor="#09f" stroked="f"/>
        </w:pict>
      </w:r>
      <w:r>
        <w:rPr>
          <w:noProof/>
          <w:lang w:eastAsia="tr-TR"/>
        </w:rPr>
        <w:pict>
          <v:rect id="_x0000_s1213" style="position:absolute;margin-left:136.45pt;margin-top:2.45pt;width:43.1pt;height:43.1pt;z-index:251663360" fillcolor="#09f" stroked="f"/>
        </w:pict>
      </w:r>
      <w:r>
        <w:rPr>
          <w:noProof/>
          <w:lang w:eastAsia="tr-TR"/>
        </w:rPr>
        <w:pict>
          <v:shape id="_x0000_s1214" style="position:absolute;margin-left:75.65pt;margin-top:2.9pt;width:47.85pt;height:42.65pt;z-index:251662336" coordsize="1915,1707" path="m1066,297r-14,-21l1039,259r-25,-33l990,196,965,168,942,144,892,99,867,79,843,64,817,48,792,35,766,23,741,16,713,9,688,3,662,,637,1,610,2,583,5r-27,6l530,18r-27,9l476,39,449,52,422,68r-57,36l337,126r-27,24l281,176r-27,28l225,235r-27,32l160,312r-32,50l99,415,85,443,74,473,61,502,51,534,41,566r-7,34l20,670r-6,36l11,745,5,793,2,841,,887r1,45l2,975r4,43l10,1060r7,40l25,1139r10,37l46,1213r13,35l73,1281r16,33l107,1345r21,31l148,1404r23,27l195,1457r27,25l248,1505r30,22l308,1548r33,21l375,1587r36,17l448,1620r39,16l527,1648r43,13l612,1672r47,10l701,1690r43,6l784,1700r42,4l866,1706r19,l906,1707r19,-1l945,1706r39,-1l1021,1701r37,-4l1095,1691r37,-7l1167,1676r35,-9l1219,1661r8,-4l1237,1655r35,-11l1304,1629r16,-8l1337,1614r31,-17l1375,1592r9,-4l1400,1579r15,-10l1422,1564r8,-4l1445,1549r7,-5l1461,1540r29,-22l1520,1495r27,-25l1553,1463r8,-7l1575,1444r27,-27l1629,1389r25,-31l1681,1327r11,-16l1704,1295r25,-33l1762,1210r30,-50l1818,1110r24,-49l1862,1011r16,-48l1892,915r11,-47l1910,820r4,-48l1915,725r-1,-46l1908,634r-9,-46l1888,543r-14,-44l1856,455r-20,-40l1824,395r-10,-18l1790,343r-26,-32l1736,282r-30,-26l1674,235r-17,-12l1640,214r-19,-10l1603,197r-38,-13l1545,177r-19,-4l1504,168r-20,-3l1441,160r-24,-3l1394,157r-47,2l1290,162r-51,5l1194,174r-20,4l1156,184r-32,9l1111,199r-12,7l1079,220r-11,18l1081,291r18,55l1066,297xm893,368r-36,23l824,411r-32,15l762,439r-30,8l705,451r-27,l654,449r-25,-8l607,429,586,414,568,395,549,372,532,345,517,314,503,280r21,-11l545,260r22,-8l589,249r23,-3l635,247r24,2l684,254r24,6l733,269r25,10l785,293r25,16l837,326r28,20l893,368xe" fillcolor="red" stroked="f">
            <v:path arrowok="t"/>
            <o:lock v:ext="edit" verticies="t"/>
          </v:shape>
        </w:pict>
      </w:r>
      <w:r>
        <w:rPr>
          <w:noProof/>
          <w:lang w:eastAsia="tr-TR"/>
        </w:rPr>
        <w:pict>
          <v:shape id="_x0000_s1215" style="position:absolute;margin-left:20.5pt;margin-top:2.85pt;width:47.9pt;height:42.7pt;z-index:251665408" coordsize="1917,1707" path="m1100,347r-33,-50l1039,258r-25,-32l990,196,965,168,942,144,892,99,867,79,843,63,817,48,792,34,766,23,741,15,714,8,689,3,663,,638,1,611,2,584,5r-27,5l531,18r-27,9l477,38,449,52,423,69r-56,36l339,127r-27,24l283,177r-27,28l226,235r-27,33l180,288r-18,23l130,361r-16,26l100,415,87,444,75,474,63,503,52,534r-9,32l36,601,21,671r-9,75l6,794,2,841,,887r1,46l2,976r5,43l11,1060r7,41l25,1139r11,38l47,1213r14,36l74,1282r17,32l109,1346r21,30l149,1404r23,27l196,1457r27,25l249,1505r31,22l310,1548r33,21l376,1586r37,18l449,1620r40,15l529,1648r42,12l614,1672r47,10l703,1689r42,7l786,1700r42,4l867,1706r20,l908,1707r19,-1l946,1706r40,-1l1023,1701r37,-4l1097,1690r37,-6l1168,1676r36,-10l1221,1660r8,-3l1238,1655r17,-6l1263,1646r10,-2l1305,1629r16,-8l1337,1613r31,-16l1376,1591r8,-4l1401,1579r14,-10l1423,1563r8,-4l1446,1549r7,-5l1461,1539r29,-22l1521,1495r27,-25l1554,1462r7,-6l1576,1444r27,-28l1630,1388r25,-30l1681,1327r12,-17l1705,1295r25,-34l1762,1209r31,-50l1819,1109r24,-49l1862,1010r18,-48l1894,914r11,-46l1911,820r5,-48l1917,725r-1,-46l1909,633r-8,-46l1890,543r-14,-44l1857,455r-20,-41l1826,395r-10,-18l1803,359r-11,-15l1766,311r-29,-28l1707,257r-31,-22l1658,224r-16,-10l1623,205r-18,-7l1566,184r-19,-6l1528,174r-22,-5l1485,165r-44,-5l1417,158r-22,l1348,159r-58,3l1239,168r-45,7l1175,179r-18,5l1125,194r-14,6l1100,207r-20,14l1068,238r14,52l1100,347xm505,280r20,-11l546,259r22,-7l591,249r23,-3l637,247r24,2l686,254r24,5l735,269r25,11l787,294r25,15l839,327r27,20l894,369r-35,22l826,411r-33,16l764,439r-30,8l707,451r-27,l656,449r-25,-9l609,429,588,413,569,395,551,372,534,345,518,313,505,280xe" fillcolor="red" stroked="f">
            <v:path arrowok="t"/>
            <o:lock v:ext="edit" verticies="t"/>
          </v:shape>
        </w:pict>
      </w:r>
    </w:p>
    <w:p w:rsidR="00122D20" w:rsidRPr="000421DD" w:rsidRDefault="00122D20" w:rsidP="000421DD">
      <w:pPr>
        <w:tabs>
          <w:tab w:val="left" w:pos="6180"/>
        </w:tabs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122D20" w:rsidRPr="000421DD" w:rsidRDefault="00122D20" w:rsidP="000421DD">
      <w:pPr>
        <w:tabs>
          <w:tab w:val="left" w:pos="6180"/>
          <w:tab w:val="left" w:pos="7875"/>
        </w:tabs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ab/>
        <w:t>………….</w:t>
      </w:r>
      <w:r>
        <w:rPr>
          <w:rFonts w:ascii="Century Gothic" w:hAnsi="Century Gothic"/>
        </w:rPr>
        <w:tab/>
        <w:t>…………</w:t>
      </w:r>
    </w:p>
    <w:p w:rsidR="00122D20" w:rsidRPr="000421DD" w:rsidRDefault="00122D20" w:rsidP="000421DD">
      <w:pPr>
        <w:tabs>
          <w:tab w:val="left" w:pos="3645"/>
        </w:tabs>
        <w:spacing w:after="0"/>
        <w:rPr>
          <w:rFonts w:ascii="Century Gothic" w:hAnsi="Century Gothic"/>
        </w:rPr>
      </w:pPr>
      <w:r>
        <w:rPr>
          <w:noProof/>
          <w:lang w:eastAsia="tr-TR"/>
        </w:rPr>
        <w:pict>
          <v:group id="_x0000_s1216" style="position:absolute;margin-left:66.75pt;margin-top:14.25pt;width:30.95pt;height:79.45pt;z-index:251669504" coordorigin="6028,7913" coordsize="619,1589">
            <v:shape id="_x0000_s1217" style="position:absolute;left:6028;top:7913;width:619;height:619" coordsize="1238,1239" path="m629,1239r29,-2l673,1235r3,-1l680,1234r8,l718,1230r14,-4l748,1224r13,-4l776,1217r14,-4l804,1210r27,-10l859,1190r25,-13l897,1170r13,-6l935,1149r13,-8l954,1137r3,-2l961,1134r23,-18l1008,1097r23,-20l1055,1057r21,-24l1097,1010r19,-25l1134,961r1,-4l1138,953r4,-6l1150,935r16,-25l1179,883r13,-26l1202,827r4,-14l1208,806r4,-7l1219,770r3,-14l1226,742r4,-31l1234,681r3,-32l1237,634r1,-15l1237,587r-3,-31l1226,494r-7,-30l1212,436r-10,-28l1192,381r-13,-27l1166,327r-32,-51l1097,227r-42,-44l1031,160r-24,-21l982,119,958,102,932,85,907,70,880,57,854,45,825,34,797,24,768,16,740,11,709,6,679,2,648,,618,,554,2,523,6r-29,5l463,16r-28,8l380,45,352,57,326,70r-51,32l226,139r-24,21l180,183r-44,44l100,276,68,327,44,381,24,436r-9,28l10,494,2,556,1,619,,649r2,32l5,711r5,31l15,770r9,29l33,827r11,30l55,883r13,27l83,935r17,26l116,985r20,25l157,1033r23,24l202,1077r24,21l250,1117r25,18l326,1166r26,14l380,1192r27,10l435,1212r28,7l494,1226r29,5l554,1235r64,4l629,1239e" filled="f" strokeweight=".05pt">
              <v:path arrowok="t"/>
            </v:shape>
            <v:line id="_x0000_s1218" style="position:absolute;flip:y" from="6102,8532" to="6343,8888" strokeweight=".05pt"/>
            <v:line id="_x0000_s1219" style="position:absolute;flip:x" from="6086,9246" to="6343,9502" strokeweight=".05pt"/>
            <v:shape id="_x0000_s1220" style="position:absolute;left:6446;top:8191;width:92;height:91" coordsize="184,183" path="m,91r1,18l7,126r7,15l26,156r14,11l56,176r16,5l92,183r8,-1l105,181r5,l118,179r4,-1l128,178r1,-2l131,175r4,-3l143,168r6,-6l157,156r11,-15l172,133r5,-7l182,109r,-5l183,100r1,-9l182,71,177,55,168,38,157,25,142,13,126,6,110,1,92,,72,1,56,6,40,13,26,25,14,39,6,56,1,73,,91e" filled="f" strokeweight=".05pt">
              <v:path arrowok="t"/>
            </v:shape>
            <v:line id="_x0000_s1221" style="position:absolute;flip:y" from="6343,8532" to="6344,9246" strokeweight=".05pt"/>
            <v:line id="_x0000_s1222" style="position:absolute;flip:x y" from="6343,8532" to="6565,8938" strokeweight=".05pt"/>
            <v:shape id="_x0000_s1223" style="position:absolute;left:6127;top:8188;width:92;height:92" coordsize="183,185" path="m167,41r-6,-9l156,26,141,14,126,7,109,1,91,,72,1,55,7,39,14,26,26,13,40,6,57,1,73,,93r1,18l6,127r7,16l18,149r8,8l37,166r14,9l65,181r16,4l91,185r9,-1l104,183r5,l126,177r1,-2l129,174r4,-2l141,168r15,-11l158,152r1,-2l161,149r6,-6l172,135r4,-8l181,111r,-5l182,101r1,-8l182,77,179,64,174,51,167,41e" filled="f" strokeweight=".05pt">
              <v:path arrowok="t"/>
            </v:shape>
            <v:line id="_x0000_s1224" style="position:absolute;flip:x y" from="6343,9246" to="6616,9468" strokeweight=".05pt"/>
          </v:group>
        </w:pict>
      </w:r>
      <w:r>
        <w:rPr>
          <w:noProof/>
          <w:lang w:eastAsia="tr-TR"/>
        </w:rPr>
        <w:pict>
          <v:group id="_x0000_s1225" style="position:absolute;margin-left:27.9pt;margin-top:14.25pt;width:30.95pt;height:79.45pt;z-index:251666432" coordorigin="6028,7913" coordsize="619,1589">
            <v:shape id="_x0000_s1226" style="position:absolute;left:6028;top:7913;width:619;height:619" coordsize="1238,1239" path="m629,1239r29,-2l673,1235r3,-1l680,1234r8,l718,1230r14,-4l748,1224r13,-4l776,1217r14,-4l804,1210r27,-10l859,1190r25,-13l897,1170r13,-6l935,1149r13,-8l954,1137r3,-2l961,1134r23,-18l1008,1097r23,-20l1055,1057r21,-24l1097,1010r19,-25l1134,961r1,-4l1138,953r4,-6l1150,935r16,-25l1179,883r13,-26l1202,827r4,-14l1208,806r4,-7l1219,770r3,-14l1226,742r4,-31l1234,681r3,-32l1237,634r1,-15l1237,587r-3,-31l1226,494r-7,-30l1212,436r-10,-28l1192,381r-13,-27l1166,327r-32,-51l1097,227r-42,-44l1031,160r-24,-21l982,119,958,102,932,85,907,70,880,57,854,45,825,34,797,24,768,16,740,11,709,6,679,2,648,,618,,554,2,523,6r-29,5l463,16r-28,8l380,45,352,57,326,70r-51,32l226,139r-24,21l180,183r-44,44l100,276,68,327,44,381,24,436r-9,28l10,494,2,556,1,619,,649r2,32l5,711r5,31l15,770r9,29l33,827r11,30l55,883r13,27l83,935r17,26l116,985r20,25l157,1033r23,24l202,1077r24,21l250,1117r25,18l326,1166r26,14l380,1192r27,10l435,1212r28,7l494,1226r29,5l554,1235r64,4l629,1239e" filled="f" strokeweight=".05pt">
              <v:path arrowok="t"/>
            </v:shape>
            <v:line id="_x0000_s1227" style="position:absolute;flip:y" from="6102,8532" to="6343,8888" strokeweight=".05pt"/>
            <v:line id="_x0000_s1228" style="position:absolute;flip:x" from="6086,9246" to="6343,9502" strokeweight=".05pt"/>
            <v:shape id="_x0000_s1229" style="position:absolute;left:6446;top:8191;width:92;height:91" coordsize="184,183" path="m,91r1,18l7,126r7,15l26,156r14,11l56,176r16,5l92,183r8,-1l105,181r5,l118,179r4,-1l128,178r1,-2l131,175r4,-3l143,168r6,-6l157,156r11,-15l172,133r5,-7l182,109r,-5l183,100r1,-9l182,71,177,55,168,38,157,25,142,13,126,6,110,1,92,,72,1,56,6,40,13,26,25,14,39,6,56,1,73,,91e" filled="f" strokeweight=".05pt">
              <v:path arrowok="t"/>
            </v:shape>
            <v:line id="_x0000_s1230" style="position:absolute;flip:y" from="6343,8532" to="6344,9246" strokeweight=".05pt"/>
            <v:line id="_x0000_s1231" style="position:absolute;flip:x y" from="6343,8532" to="6565,8938" strokeweight=".05pt"/>
            <v:shape id="_x0000_s1232" style="position:absolute;left:6127;top:8188;width:92;height:92" coordsize="183,185" path="m167,41r-6,-9l156,26,141,14,126,7,109,1,91,,72,1,55,7,39,14,26,26,13,40,6,57,1,73,,93r1,18l6,127r7,16l18,149r8,8l37,166r14,9l65,181r16,4l91,185r9,-1l104,183r5,l126,177r1,-2l129,174r4,-2l141,168r15,-11l158,152r1,-2l161,149r6,-6l172,135r4,-8l181,111r,-5l182,101r1,-8l182,77,179,64,174,51,167,41e" filled="f" strokeweight=".05pt">
              <v:path arrowok="t"/>
            </v:shape>
            <v:line id="_x0000_s1233" style="position:absolute;flip:x y" from="6343,9246" to="6616,9468" strokeweight=".05pt"/>
          </v:group>
        </w:pict>
      </w:r>
    </w:p>
    <w:p w:rsidR="00122D20" w:rsidRPr="000421DD" w:rsidRDefault="00122D20" w:rsidP="000421DD">
      <w:pPr>
        <w:tabs>
          <w:tab w:val="left" w:pos="3645"/>
        </w:tabs>
        <w:spacing w:after="0"/>
        <w:ind w:firstLine="708"/>
        <w:rPr>
          <w:rFonts w:ascii="Century Gothic" w:hAnsi="Century Gothic"/>
        </w:rPr>
      </w:pPr>
    </w:p>
    <w:p w:rsidR="00122D20" w:rsidRDefault="00122D20" w:rsidP="00DE5BE6">
      <w:pPr>
        <w:tabs>
          <w:tab w:val="left" w:pos="3645"/>
        </w:tabs>
        <w:rPr>
          <w:rFonts w:ascii="Century Gothic" w:hAnsi="Century Gothic"/>
        </w:rPr>
      </w:pPr>
      <w:r>
        <w:rPr>
          <w:noProof/>
          <w:lang w:eastAsia="tr-TR"/>
        </w:rPr>
        <w:pict>
          <v:shape id="_x0000_s1234" style="position:absolute;margin-left:175.3pt;margin-top:3.4pt;width:57.65pt;height:57.6pt;z-index:251668480" coordsize="2305,2305" path="m1967,1966r39,-44l2045,1878r18,-22l2071,1844r9,-10l2114,1788r29,-48l2171,1692r13,-25l2196,1643r12,-25l2220,1594r19,-52l2257,1490r13,-54l2283,1382r8,-57l2298,1269r4,-58l2305,1152r-3,-60l2298,1034r-7,-58l2283,921r-13,-55l2257,813r-18,-53l2220,709r-24,-51l2171,609r-28,-49l2114,514r-34,-47l2045,422r-39,-43l1967,337r-44,-42l1879,257r-23,-19l1835,221r-46,-32l1741,158r-48,-27l1668,117r-24,-11l1594,84,1542,64,1490,47,1435,33,1381,21r-56,-9l1269,6,1210,2,1152,r-60,2l1034,6r-57,6l922,21,866,33,813,47,760,64,709,84r-51,22l609,131r-49,27l513,189r-47,32l422,257r-44,38l336,337r-42,42l256,422r-36,45l188,514r-31,46l130,609r-25,49l83,709,63,760,46,813,32,866,20,921r-9,55l5,1034r-4,58l,1152r1,59l5,1269r6,56l20,1382r12,54l46,1490r17,52l83,1594r22,49l116,1667r14,25l157,1740r31,48l220,1834r17,22l256,1878r38,44l336,1966r42,40l422,2044r44,36l513,2113r47,29l609,2170r49,25l709,2219r51,19l813,2256r53,14l922,2283r55,8l1034,2298r58,4l1152,2305r58,-3l1269,2298r56,-7l1381,2283r54,-13l1490,2256r52,-18l1594,2219r50,-24l1668,2183r25,-13l1741,2142r48,-29l1835,2080r10,-10l1856,2062r23,-18l1923,2006r44,-40xe" fillcolor="#9f0" stroked="f">
            <v:path arrowok="t"/>
          </v:shape>
        </w:pict>
      </w:r>
      <w:r>
        <w:rPr>
          <w:noProof/>
          <w:lang w:eastAsia="tr-TR"/>
        </w:rPr>
        <w:pict>
          <v:shape id="_x0000_s1235" style="position:absolute;margin-left:109.7pt;margin-top:3.4pt;width:57.65pt;height:57.6pt;z-index:251667456" coordsize="2305,2305" path="m1967,1966r39,-44l2045,1878r18,-22l2071,1844r9,-10l2114,1788r29,-48l2171,1692r13,-25l2196,1643r12,-25l2220,1594r19,-52l2257,1490r13,-54l2283,1382r8,-57l2298,1269r4,-58l2305,1152r-3,-60l2298,1034r-7,-58l2283,921r-13,-55l2257,813r-18,-53l2220,709r-24,-51l2171,609r-28,-49l2114,514r-34,-47l2045,422r-39,-43l1967,337r-44,-42l1879,257r-23,-19l1835,221r-46,-32l1741,158r-48,-27l1668,117r-24,-11l1594,84,1542,64,1490,47,1435,33,1381,21r-56,-9l1269,6,1210,2,1152,r-60,2l1034,6r-57,6l922,21,866,33,813,47,760,64,709,84r-51,22l609,131r-49,27l513,189r-47,32l422,257r-44,38l336,337r-42,42l256,422r-36,45l188,514r-31,46l130,609r-25,49l83,709,63,760,46,813,32,866,20,921r-9,55l5,1034r-4,58l,1152r1,59l5,1269r6,56l20,1382r12,54l46,1490r17,52l83,1594r22,49l116,1667r14,25l157,1740r31,48l220,1834r17,22l256,1878r38,44l336,1966r42,40l422,2044r44,36l513,2113r47,29l609,2170r49,25l709,2219r51,19l813,2256r53,14l922,2283r55,8l1034,2298r58,4l1152,2305r58,-3l1269,2298r56,-7l1381,2283r54,-13l1490,2256r52,-18l1594,2219r50,-24l1668,2183r25,-13l1741,2142r48,-29l1835,2080r10,-10l1856,2062r23,-18l1923,2006r44,-40xe" fillcolor="#9f0" stroked="f">
            <v:path arrowok="t"/>
          </v:shape>
        </w:pict>
      </w:r>
    </w:p>
    <w:p w:rsidR="00122D20" w:rsidRDefault="00122D20" w:rsidP="00DE5BE6">
      <w:pPr>
        <w:tabs>
          <w:tab w:val="left" w:pos="3645"/>
        </w:tabs>
        <w:rPr>
          <w:rFonts w:ascii="Century Gothic" w:hAnsi="Century Gothic"/>
        </w:rPr>
      </w:pPr>
    </w:p>
    <w:p w:rsidR="00122D20" w:rsidRDefault="00122D20" w:rsidP="00E60D62">
      <w:pPr>
        <w:tabs>
          <w:tab w:val="left" w:pos="4860"/>
          <w:tab w:val="left" w:pos="6555"/>
          <w:tab w:val="left" w:pos="816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  <w:t>…………</w:t>
      </w:r>
      <w:r>
        <w:rPr>
          <w:rFonts w:ascii="Century Gothic" w:hAnsi="Century Gothic"/>
        </w:rPr>
        <w:tab/>
        <w:t xml:space="preserve">………….. </w:t>
      </w:r>
      <w:r>
        <w:rPr>
          <w:rFonts w:ascii="Century Gothic" w:hAnsi="Century Gothic"/>
        </w:rPr>
        <w:tab/>
        <w:t>…………</w:t>
      </w:r>
    </w:p>
    <w:p w:rsidR="00122D20" w:rsidRPr="00B4677A" w:rsidRDefault="00122D20" w:rsidP="00B4677A">
      <w:pPr>
        <w:pStyle w:val="ListParagraph"/>
        <w:numPr>
          <w:ilvl w:val="0"/>
          <w:numId w:val="6"/>
        </w:numPr>
        <w:tabs>
          <w:tab w:val="left" w:pos="3645"/>
        </w:tabs>
        <w:rPr>
          <w:rFonts w:ascii="Century Gothic" w:hAnsi="Century Gothic"/>
        </w:rPr>
      </w:pPr>
      <w:r w:rsidRPr="00B4677A">
        <w:rPr>
          <w:rFonts w:ascii="Hand writing Mutlu" w:hAnsi="Hand writing Mutlu"/>
        </w:rPr>
        <w:t xml:space="preserve">27 - 24 - 21 -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>.</w:t>
      </w:r>
    </w:p>
    <w:p w:rsidR="00122D20" w:rsidRPr="00B4677A" w:rsidRDefault="00122D20" w:rsidP="00B4677A">
      <w:pPr>
        <w:pStyle w:val="ListParagraph"/>
        <w:numPr>
          <w:ilvl w:val="0"/>
          <w:numId w:val="6"/>
        </w:numPr>
        <w:tabs>
          <w:tab w:val="left" w:pos="3645"/>
        </w:tabs>
        <w:rPr>
          <w:rFonts w:ascii="Century Gothic" w:hAnsi="Century Gothic"/>
        </w:rPr>
      </w:pPr>
      <w:r w:rsidRPr="00B4677A">
        <w:rPr>
          <w:rFonts w:ascii="Hand writing Mutlu" w:hAnsi="Hand writing Mutlu"/>
        </w:rPr>
        <w:t xml:space="preserve">37 - 44 - 51 -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>.</w:t>
      </w:r>
    </w:p>
    <w:p w:rsidR="00122D20" w:rsidRPr="00B4677A" w:rsidRDefault="00122D20" w:rsidP="00B4677A">
      <w:pPr>
        <w:pStyle w:val="ListParagraph"/>
        <w:numPr>
          <w:ilvl w:val="0"/>
          <w:numId w:val="6"/>
        </w:numPr>
        <w:tabs>
          <w:tab w:val="left" w:pos="3645"/>
        </w:tabs>
        <w:rPr>
          <w:rFonts w:ascii="Century Gothic" w:hAnsi="Century Gothic"/>
        </w:rPr>
      </w:pPr>
      <w:r w:rsidRPr="00B4677A">
        <w:rPr>
          <w:rFonts w:ascii="Hand writing Mutlu" w:hAnsi="Hand writing Mutlu"/>
        </w:rPr>
        <w:t xml:space="preserve">17 - 18 - 19 -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>.</w:t>
      </w:r>
    </w:p>
    <w:p w:rsidR="00122D20" w:rsidRPr="00B4677A" w:rsidRDefault="00122D20" w:rsidP="00B4677A">
      <w:pPr>
        <w:pStyle w:val="ListParagraph"/>
        <w:numPr>
          <w:ilvl w:val="0"/>
          <w:numId w:val="6"/>
        </w:numPr>
        <w:tabs>
          <w:tab w:val="left" w:pos="3645"/>
        </w:tabs>
        <w:rPr>
          <w:rFonts w:ascii="Century Gothic" w:hAnsi="Century Gothic"/>
        </w:rPr>
      </w:pPr>
      <w:r w:rsidRPr="00B4677A">
        <w:rPr>
          <w:rFonts w:ascii="Hand writing Mutlu" w:hAnsi="Hand writing Mutlu"/>
        </w:rPr>
        <w:t xml:space="preserve">49 - 58 - 67 -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>.</w:t>
      </w:r>
    </w:p>
    <w:p w:rsidR="00122D20" w:rsidRPr="00B4677A" w:rsidRDefault="00122D20" w:rsidP="00B4677A">
      <w:pPr>
        <w:pStyle w:val="ListParagraph"/>
        <w:numPr>
          <w:ilvl w:val="0"/>
          <w:numId w:val="6"/>
        </w:numPr>
        <w:tabs>
          <w:tab w:val="left" w:pos="3645"/>
        </w:tabs>
        <w:rPr>
          <w:rFonts w:ascii="Century Gothic" w:hAnsi="Century Gothic"/>
        </w:rPr>
      </w:pPr>
      <w:r w:rsidRPr="00B4677A">
        <w:rPr>
          <w:rFonts w:ascii="Hand writing Mutlu" w:hAnsi="Hand writing Mutlu"/>
        </w:rPr>
        <w:t xml:space="preserve">68 - 60 - 52 -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 xml:space="preserve">. - </w:t>
      </w:r>
      <w:r w:rsidRPr="00B4677A">
        <w:rPr>
          <w:rFonts w:ascii="Tahoma" w:hAnsi="Tahoma" w:cs="Tahoma"/>
        </w:rPr>
        <w:t>…</w:t>
      </w:r>
      <w:r w:rsidRPr="00B4677A">
        <w:rPr>
          <w:rFonts w:ascii="Hand writing Mutlu" w:hAnsi="Hand writing Mutlu"/>
        </w:rPr>
        <w:t>.</w:t>
      </w:r>
    </w:p>
    <w:p w:rsidR="00122D20" w:rsidRDefault="00122D20" w:rsidP="00E60D62">
      <w:pPr>
        <w:rPr>
          <w:rFonts w:ascii="Century Gothic" w:hAnsi="Century Gothic"/>
          <w:b/>
        </w:rPr>
      </w:pPr>
      <w:r w:rsidRPr="00B4677A">
        <w:rPr>
          <w:rFonts w:ascii="Century Gothic" w:hAnsi="Century Gothic"/>
          <w:b/>
        </w:rPr>
        <w:t>9.</w:t>
      </w:r>
      <w:r>
        <w:rPr>
          <w:rFonts w:ascii="Century Gothic" w:hAnsi="Century Gothic"/>
          <w:b/>
        </w:rPr>
        <w:t xml:space="preserve">      </w:t>
      </w:r>
    </w:p>
    <w:p w:rsidR="00122D20" w:rsidRDefault="00122D20" w:rsidP="00E60D62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***  42’ den başlayarak 8’er </w:t>
      </w:r>
      <w:r w:rsidRPr="00AE254F">
        <w:rPr>
          <w:rFonts w:ascii="Century Gothic" w:hAnsi="Century Gothic"/>
          <w:b/>
          <w:u w:val="single"/>
        </w:rPr>
        <w:t>ileri</w:t>
      </w:r>
      <w:r>
        <w:rPr>
          <w:rFonts w:ascii="Century Gothic" w:hAnsi="Century Gothic"/>
          <w:b/>
        </w:rPr>
        <w:t xml:space="preserve"> ritmik sayarken  </w:t>
      </w:r>
      <w:r w:rsidRPr="00B4677A">
        <w:rPr>
          <w:rFonts w:ascii="Century Gothic" w:hAnsi="Century Gothic"/>
          <w:b/>
          <w:u w:val="single"/>
        </w:rPr>
        <w:t>beşinci sırada</w:t>
      </w:r>
      <w:r>
        <w:rPr>
          <w:rFonts w:ascii="Century Gothic" w:hAnsi="Century Gothic"/>
          <w:b/>
        </w:rPr>
        <w:t xml:space="preserve"> söylediğimiz sayı kaçtır?</w:t>
      </w:r>
    </w:p>
    <w:p w:rsidR="00122D20" w:rsidRDefault="00122D20" w:rsidP="00E60D62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42-………………………………………………………..</w:t>
      </w:r>
    </w:p>
    <w:p w:rsidR="00122D20" w:rsidRDefault="00122D20" w:rsidP="00B4677A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*** 24’ ten başlayarak 7’şer </w:t>
      </w:r>
      <w:r w:rsidRPr="00AE254F">
        <w:rPr>
          <w:rFonts w:ascii="Century Gothic" w:hAnsi="Century Gothic"/>
          <w:b/>
          <w:u w:val="single"/>
        </w:rPr>
        <w:t xml:space="preserve">ileri </w:t>
      </w:r>
      <w:r>
        <w:rPr>
          <w:rFonts w:ascii="Century Gothic" w:hAnsi="Century Gothic"/>
          <w:b/>
        </w:rPr>
        <w:t xml:space="preserve">ritmik sayarken </w:t>
      </w:r>
      <w:r w:rsidRPr="00B4677A">
        <w:rPr>
          <w:rFonts w:ascii="Century Gothic" w:hAnsi="Century Gothic"/>
          <w:b/>
          <w:u w:val="single"/>
        </w:rPr>
        <w:t>dördüncü sırada</w:t>
      </w:r>
      <w:r>
        <w:rPr>
          <w:rFonts w:ascii="Century Gothic" w:hAnsi="Century Gothic"/>
          <w:b/>
        </w:rPr>
        <w:t xml:space="preserve"> söylediğimiz sayı kaçtır?</w:t>
      </w:r>
    </w:p>
    <w:p w:rsidR="00122D20" w:rsidRPr="00B4677A" w:rsidRDefault="00122D20" w:rsidP="00B4677A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24-………………………………………………………..</w:t>
      </w:r>
    </w:p>
    <w:p w:rsidR="00122D20" w:rsidRDefault="00122D20" w:rsidP="00AE254F">
      <w:pPr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       **** </w:t>
      </w:r>
      <w:r>
        <w:rPr>
          <w:rFonts w:ascii="Century Gothic" w:hAnsi="Century Gothic"/>
          <w:b/>
        </w:rPr>
        <w:t xml:space="preserve">58’ den başlayarak 6’şar </w:t>
      </w:r>
      <w:r w:rsidRPr="00AE254F">
        <w:rPr>
          <w:rFonts w:ascii="Century Gothic" w:hAnsi="Century Gothic"/>
          <w:b/>
          <w:u w:val="single"/>
        </w:rPr>
        <w:t>geri</w:t>
      </w:r>
      <w:r>
        <w:rPr>
          <w:rFonts w:ascii="Century Gothic" w:hAnsi="Century Gothic"/>
          <w:b/>
        </w:rPr>
        <w:t xml:space="preserve"> ritmik sayarken </w:t>
      </w:r>
      <w:r w:rsidRPr="00B4677A">
        <w:rPr>
          <w:rFonts w:ascii="Century Gothic" w:hAnsi="Century Gothic"/>
          <w:b/>
          <w:u w:val="single"/>
        </w:rPr>
        <w:t>dördüncü sırada</w:t>
      </w:r>
      <w:r>
        <w:rPr>
          <w:rFonts w:ascii="Century Gothic" w:hAnsi="Century Gothic"/>
          <w:b/>
        </w:rPr>
        <w:t xml:space="preserve"> söylediğimiz sayı kaçtır?</w:t>
      </w:r>
    </w:p>
    <w:p w:rsidR="00122D20" w:rsidRDefault="00122D20" w:rsidP="00AE254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58-………………………………………………………..</w:t>
      </w:r>
    </w:p>
    <w:p w:rsidR="00122D20" w:rsidRDefault="00122D20" w:rsidP="00AE254F">
      <w:pPr>
        <w:rPr>
          <w:rFonts w:ascii="Century Gothic" w:hAnsi="Century Gothic"/>
          <w:b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72" o:spid="_x0000_s1236" type="#_x0000_t75" style="position:absolute;margin-left:160.65pt;margin-top:19.65pt;width:90pt;height:81pt;z-index:-251644928;visibility:visible">
            <v:imagedata r:id="rId5" o:title=""/>
          </v:shape>
        </w:pict>
      </w:r>
      <w:r>
        <w:rPr>
          <w:noProof/>
          <w:lang w:eastAsia="tr-TR"/>
        </w:rPr>
        <w:pict>
          <v:shape id="Resim 271" o:spid="_x0000_s1237" type="#_x0000_t75" style="position:absolute;margin-left:18.9pt;margin-top:19.65pt;width:90pt;height:81pt;z-index:-251645952;visibility:visible">
            <v:imagedata r:id="rId6" o:title=""/>
          </v:shape>
        </w:pict>
      </w:r>
      <w:r w:rsidRPr="00F01D85">
        <w:rPr>
          <w:rFonts w:ascii="Century Gothic" w:hAnsi="Century Gothic"/>
          <w:b/>
        </w:rPr>
        <w:t xml:space="preserve">10. Abaküste </w:t>
      </w:r>
      <w:r>
        <w:rPr>
          <w:rFonts w:ascii="Century Gothic" w:hAnsi="Century Gothic"/>
          <w:b/>
        </w:rPr>
        <w:t>verilen sayıları rakamla altları</w:t>
      </w:r>
      <w:r w:rsidRPr="00F01D85">
        <w:rPr>
          <w:rFonts w:ascii="Century Gothic" w:hAnsi="Century Gothic"/>
          <w:b/>
        </w:rPr>
        <w:t>na yazın.</w:t>
      </w:r>
    </w:p>
    <w:p w:rsidR="00122D20" w:rsidRDefault="00122D20" w:rsidP="00F01D85">
      <w:pPr>
        <w:rPr>
          <w:rFonts w:ascii="Century Gothic" w:hAnsi="Century Gothic"/>
        </w:rPr>
      </w:pPr>
    </w:p>
    <w:p w:rsidR="00122D20" w:rsidRPr="00F01D85" w:rsidRDefault="00122D20" w:rsidP="00F01D85">
      <w:pPr>
        <w:rPr>
          <w:rFonts w:ascii="Century Gothic" w:hAnsi="Century Gothic"/>
        </w:rPr>
      </w:pPr>
    </w:p>
    <w:p w:rsidR="00122D20" w:rsidRDefault="00122D20" w:rsidP="00F01D85">
      <w:pPr>
        <w:rPr>
          <w:rFonts w:ascii="Century Gothic" w:hAnsi="Century Gothic"/>
        </w:rPr>
      </w:pPr>
    </w:p>
    <w:p w:rsidR="00122D20" w:rsidRDefault="00122D20" w:rsidP="00F01D85">
      <w:pPr>
        <w:tabs>
          <w:tab w:val="left" w:pos="3540"/>
        </w:tabs>
        <w:ind w:firstLine="708"/>
        <w:rPr>
          <w:rFonts w:ascii="Century Gothic" w:hAnsi="Century Gothic"/>
        </w:rPr>
      </w:pPr>
      <w:r>
        <w:rPr>
          <w:rFonts w:ascii="Century Gothic" w:hAnsi="Century Gothic"/>
        </w:rPr>
        <w:t>…………..</w:t>
      </w:r>
      <w:r>
        <w:rPr>
          <w:rFonts w:ascii="Century Gothic" w:hAnsi="Century Gothic"/>
        </w:rPr>
        <w:tab/>
        <w:t>…………</w:t>
      </w:r>
    </w:p>
    <w:p w:rsidR="00122D20" w:rsidRDefault="00122D20" w:rsidP="00F01D85">
      <w:pPr>
        <w:rPr>
          <w:rFonts w:ascii="Century Gothic" w:hAnsi="Century Gothic"/>
          <w:b/>
        </w:rPr>
      </w:pPr>
      <w:r w:rsidRPr="00F01D85">
        <w:rPr>
          <w:rFonts w:ascii="Century Gothic" w:hAnsi="Century Gothic"/>
          <w:b/>
        </w:rPr>
        <w:t>11.</w:t>
      </w:r>
      <w:r>
        <w:rPr>
          <w:rFonts w:ascii="Century Gothic" w:hAnsi="Century Gothic"/>
          <w:b/>
        </w:rPr>
        <w:t xml:space="preserve">      6, 0, 8 rakamlarıyla yazılabilecek</w:t>
      </w:r>
    </w:p>
    <w:p w:rsidR="00122D20" w:rsidRDefault="00122D20" w:rsidP="00F01D85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En büyük sayı:……….             En küçük sayı:………..</w:t>
      </w:r>
    </w:p>
    <w:p w:rsidR="00122D20" w:rsidRDefault="00122D20" w:rsidP="00F01D85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12. Aşağıdaki bilgileri yazar mısın?</w:t>
      </w:r>
    </w:p>
    <w:p w:rsidR="00122D20" w:rsidRDefault="00122D20" w:rsidP="00F01D85">
      <w:pPr>
        <w:rPr>
          <w:rFonts w:ascii="Century Gothic" w:hAnsi="Century Gothic"/>
        </w:rPr>
      </w:pPr>
      <w:r w:rsidRPr="00F01D85">
        <w:rPr>
          <w:rFonts w:ascii="Century Gothic" w:hAnsi="Century Gothic"/>
        </w:rPr>
        <w:t>Üç basamaklı en küçük sayı:   ……….                   Üç basamaklı en büyük sayı: …………..</w:t>
      </w:r>
    </w:p>
    <w:p w:rsidR="00122D20" w:rsidRDefault="00122D20" w:rsidP="00F01D85">
      <w:pPr>
        <w:rPr>
          <w:rFonts w:ascii="Century Gothic" w:hAnsi="Century Gothic"/>
          <w:b/>
        </w:rPr>
      </w:pP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238" type="#_x0000_t74" style="position:absolute;margin-left:225.15pt;margin-top:19.55pt;width:44.25pt;height:31.5pt;z-index:251676672"/>
        </w:pict>
      </w:r>
      <w:r>
        <w:rPr>
          <w:noProof/>
          <w:lang w:eastAsia="tr-TR"/>
        </w:rPr>
        <w:pict>
          <v:shape id="_x0000_s1239" type="#_x0000_t74" style="position:absolute;margin-left:324.15pt;margin-top:19.55pt;width:44.25pt;height:31.5pt;z-index:251675648"/>
        </w:pict>
      </w:r>
      <w:r>
        <w:rPr>
          <w:noProof/>
          <w:lang w:eastAsia="tr-TR"/>
        </w:rPr>
        <w:pict>
          <v:shape id="_x0000_s1240" type="#_x0000_t74" style="position:absolute;margin-left:423.15pt;margin-top:19.55pt;width:44.25pt;height:31.5pt;z-index:251674624"/>
        </w:pict>
      </w:r>
      <w:r>
        <w:rPr>
          <w:noProof/>
          <w:lang w:eastAsia="tr-TR"/>
        </w:rPr>
        <w:pict>
          <v:shape id="_x0000_s1241" type="#_x0000_t74" style="position:absolute;margin-left:126.15pt;margin-top:19.55pt;width:44.25pt;height:31.5pt;z-index:251673600"/>
        </w:pict>
      </w:r>
      <w:r>
        <w:rPr>
          <w:noProof/>
          <w:lang w:eastAsia="tr-TR"/>
        </w:rPr>
        <w:pict>
          <v:shape id="_x0000_s1242" type="#_x0000_t74" style="position:absolute;margin-left:21.15pt;margin-top:19.55pt;width:44.25pt;height:31.5pt;z-index:251672576"/>
        </w:pict>
      </w:r>
      <w:r w:rsidRPr="00F01D85">
        <w:rPr>
          <w:rFonts w:ascii="Century Gothic" w:hAnsi="Century Gothic"/>
          <w:b/>
        </w:rPr>
        <w:t xml:space="preserve">13.Aşağıdaki sayılar tek ise yanına </w:t>
      </w:r>
      <w:r>
        <w:rPr>
          <w:rFonts w:ascii="Century Gothic" w:hAnsi="Century Gothic"/>
          <w:b/>
        </w:rPr>
        <w:t xml:space="preserve"> </w:t>
      </w:r>
      <w:r w:rsidRPr="00F01D85">
        <w:rPr>
          <w:rFonts w:ascii="Century Gothic" w:hAnsi="Century Gothic"/>
          <w:b/>
        </w:rPr>
        <w:t xml:space="preserve">T, </w:t>
      </w:r>
      <w:r>
        <w:rPr>
          <w:rFonts w:ascii="Century Gothic" w:hAnsi="Century Gothic"/>
          <w:b/>
        </w:rPr>
        <w:t xml:space="preserve"> </w:t>
      </w:r>
      <w:r w:rsidRPr="00F01D85">
        <w:rPr>
          <w:rFonts w:ascii="Century Gothic" w:hAnsi="Century Gothic"/>
          <w:b/>
        </w:rPr>
        <w:t>çift ise yanına Ç yazar mısın?</w:t>
      </w:r>
    </w:p>
    <w:p w:rsidR="00122D20" w:rsidRDefault="00122D20" w:rsidP="00F01D85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698                             721                          890                          652                          439            </w:t>
      </w:r>
    </w:p>
    <w:p w:rsidR="00122D20" w:rsidRDefault="00122D20" w:rsidP="006D1B84">
      <w:pPr>
        <w:rPr>
          <w:rFonts w:ascii="Century Gothic" w:hAnsi="Century Gothic"/>
        </w:rPr>
      </w:pPr>
      <w:r>
        <w:rPr>
          <w:noProof/>
          <w:lang w:eastAsia="tr-TR"/>
        </w:rPr>
        <w:pict>
          <v:shape id="_x0000_s1243" type="#_x0000_t74" style="position:absolute;margin-left:229.65pt;margin-top:18.8pt;width:44.25pt;height:31.5pt;z-index:251680768"/>
        </w:pict>
      </w:r>
      <w:r>
        <w:rPr>
          <w:noProof/>
          <w:lang w:eastAsia="tr-TR"/>
        </w:rPr>
        <w:pict>
          <v:shape id="_x0000_s1244" type="#_x0000_t74" style="position:absolute;margin-left:423.15pt;margin-top:18.8pt;width:44.25pt;height:31.5pt;z-index:251678720"/>
        </w:pict>
      </w:r>
      <w:r>
        <w:rPr>
          <w:noProof/>
          <w:lang w:eastAsia="tr-TR"/>
        </w:rPr>
        <w:pict>
          <v:shape id="_x0000_s1245" type="#_x0000_t74" style="position:absolute;margin-left:329.4pt;margin-top:18.8pt;width:44.25pt;height:31.5pt;z-index:251679744"/>
        </w:pict>
      </w:r>
      <w:r>
        <w:rPr>
          <w:noProof/>
          <w:lang w:eastAsia="tr-TR"/>
        </w:rPr>
        <w:pict>
          <v:shape id="_x0000_s1246" type="#_x0000_t74" style="position:absolute;margin-left:129.9pt;margin-top:18.8pt;width:44.25pt;height:31.5pt;z-index:251681792"/>
        </w:pict>
      </w:r>
      <w:r>
        <w:rPr>
          <w:noProof/>
          <w:lang w:eastAsia="tr-TR"/>
        </w:rPr>
        <w:pict>
          <v:shape id="_x0000_s1247" type="#_x0000_t74" style="position:absolute;margin-left:21.15pt;margin-top:18.8pt;width:44.25pt;height:31.5pt;z-index:251677696"/>
        </w:pict>
      </w:r>
    </w:p>
    <w:p w:rsidR="00122D20" w:rsidRPr="00F01D85" w:rsidRDefault="00122D20" w:rsidP="006D1B8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773                             436                          964                          125                         247            </w:t>
      </w:r>
    </w:p>
    <w:p w:rsidR="00122D20" w:rsidRPr="00211FBB" w:rsidRDefault="00122D20" w:rsidP="00211FBB">
      <w:pPr>
        <w:spacing w:after="120"/>
        <w:ind w:left="-720" w:firstLine="720"/>
        <w:rPr>
          <w:rFonts w:ascii="Century Gothic" w:hAnsi="Century Gothic"/>
          <w:b/>
        </w:rPr>
      </w:pPr>
      <w:r w:rsidRPr="006D1B84">
        <w:rPr>
          <w:rFonts w:ascii="Century Gothic" w:hAnsi="Century Gothic"/>
          <w:b/>
        </w:rPr>
        <w:t>14</w:t>
      </w:r>
      <w:r w:rsidRPr="00211FBB">
        <w:rPr>
          <w:rFonts w:ascii="Century Gothic" w:hAnsi="Century Gothic"/>
          <w:b/>
          <w:sz w:val="24"/>
          <w:szCs w:val="24"/>
        </w:rPr>
        <w:t>.</w:t>
      </w:r>
      <w:r>
        <w:rPr>
          <w:rFonts w:ascii="Century Gothic" w:hAnsi="Century Gothic"/>
          <w:b/>
          <w:sz w:val="24"/>
          <w:szCs w:val="24"/>
        </w:rPr>
        <w:t xml:space="preserve">           2</w:t>
      </w:r>
      <w:r w:rsidRPr="00211FBB">
        <w:rPr>
          <w:rFonts w:ascii="Century Gothic" w:hAnsi="Century Gothic"/>
          <w:b/>
          <w:sz w:val="24"/>
          <w:szCs w:val="24"/>
        </w:rPr>
        <w:t xml:space="preserve"> ,5,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Pr="00211FBB">
        <w:rPr>
          <w:rFonts w:ascii="Century Gothic" w:hAnsi="Century Gothic"/>
          <w:b/>
          <w:sz w:val="24"/>
          <w:szCs w:val="24"/>
        </w:rPr>
        <w:t>6</w:t>
      </w:r>
      <w:r>
        <w:rPr>
          <w:rFonts w:ascii="Century Gothic" w:hAnsi="Century Gothic"/>
          <w:b/>
          <w:sz w:val="24"/>
          <w:szCs w:val="24"/>
        </w:rPr>
        <w:t xml:space="preserve">  </w:t>
      </w:r>
      <w:r w:rsidRPr="00211FBB">
        <w:rPr>
          <w:rFonts w:ascii="Century Gothic" w:hAnsi="Century Gothic"/>
          <w:b/>
        </w:rPr>
        <w:t xml:space="preserve"> rakamlarını bir defa kullanarak aşağıdaki soruları cevaplayınız.</w:t>
      </w:r>
    </w:p>
    <w:p w:rsidR="00122D20" w:rsidRPr="00211FBB" w:rsidRDefault="00122D20" w:rsidP="00211FBB">
      <w:pPr>
        <w:spacing w:after="120"/>
        <w:ind w:left="-720" w:firstLine="720"/>
        <w:rPr>
          <w:rFonts w:ascii="Century Gothic" w:hAnsi="Century Gothic"/>
        </w:rPr>
      </w:pPr>
      <w:r w:rsidRPr="00211FBB">
        <w:rPr>
          <w:rFonts w:ascii="Century Gothic" w:hAnsi="Century Gothic"/>
        </w:rPr>
        <w:t xml:space="preserve"> En büyük sayı: </w:t>
      </w:r>
      <w:r>
        <w:rPr>
          <w:rFonts w:ascii="Century Gothic" w:hAnsi="Century Gothic"/>
        </w:rPr>
        <w:t xml:space="preserve"> …………..                           </w:t>
      </w:r>
      <w:r w:rsidRPr="00211FBB">
        <w:rPr>
          <w:rFonts w:ascii="Century Gothic" w:hAnsi="Century Gothic"/>
        </w:rPr>
        <w:t>En küçük sayı:</w:t>
      </w:r>
      <w:r>
        <w:rPr>
          <w:rFonts w:ascii="Century Gothic" w:hAnsi="Century Gothic"/>
        </w:rPr>
        <w:t xml:space="preserve"> ……….</w:t>
      </w:r>
    </w:p>
    <w:p w:rsidR="00122D20" w:rsidRPr="00211FBB" w:rsidRDefault="00122D20" w:rsidP="00211FBB">
      <w:pPr>
        <w:spacing w:after="120"/>
        <w:rPr>
          <w:rFonts w:ascii="Century Gothic" w:hAnsi="Century Gothic"/>
        </w:rPr>
      </w:pPr>
      <w:r>
        <w:rPr>
          <w:rFonts w:ascii="Century Gothic" w:hAnsi="Century Gothic"/>
        </w:rPr>
        <w:t xml:space="preserve"> En büyük tek sayı: ………                            </w:t>
      </w:r>
      <w:r w:rsidRPr="00211FBB">
        <w:rPr>
          <w:rFonts w:ascii="Century Gothic" w:hAnsi="Century Gothic"/>
        </w:rPr>
        <w:t>En büyük çift sayı:</w:t>
      </w:r>
      <w:r>
        <w:rPr>
          <w:rFonts w:ascii="Century Gothic" w:hAnsi="Century Gothic"/>
        </w:rPr>
        <w:t xml:space="preserve"> ……….</w:t>
      </w:r>
    </w:p>
    <w:p w:rsidR="00122D20" w:rsidRPr="00211FBB" w:rsidRDefault="00122D20" w:rsidP="00211FBB">
      <w:pPr>
        <w:spacing w:after="120"/>
        <w:ind w:left="-720" w:firstLine="720"/>
        <w:rPr>
          <w:rFonts w:ascii="Century Gothic" w:hAnsi="Century Gothic"/>
        </w:rPr>
      </w:pPr>
      <w:r>
        <w:rPr>
          <w:rFonts w:ascii="Century Gothic" w:hAnsi="Century Gothic"/>
        </w:rPr>
        <w:t xml:space="preserve"> En küçük tek sayı: ……….                           En küçük çift sayı: ………</w:t>
      </w:r>
    </w:p>
    <w:p w:rsidR="00122D20" w:rsidRDefault="00122D20" w:rsidP="00BA5216">
      <w:pPr>
        <w:spacing w:after="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15. Aşağıdaki Romen rakamları ile gösterin sayıları yazın.</w:t>
      </w:r>
    </w:p>
    <w:p w:rsidR="00122D20" w:rsidRDefault="00122D20" w:rsidP="00BA5216">
      <w:pPr>
        <w:spacing w:after="0"/>
        <w:rPr>
          <w:rFonts w:ascii="Century Gothic" w:hAnsi="Century Gothic"/>
        </w:rPr>
      </w:pPr>
    </w:p>
    <w:p w:rsidR="00122D20" w:rsidRDefault="00122D20" w:rsidP="00BA5216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>I = ……….</w:t>
      </w:r>
      <w:r>
        <w:rPr>
          <w:rFonts w:ascii="Century Gothic" w:hAnsi="Century Gothic"/>
        </w:rPr>
        <w:tab/>
        <w:t xml:space="preserve">     VII= ……….</w:t>
      </w:r>
      <w:r>
        <w:rPr>
          <w:rFonts w:ascii="Century Gothic" w:hAnsi="Century Gothic"/>
        </w:rPr>
        <w:tab/>
        <w:t>III = ……….</w:t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  <w:t>XII= ……….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XIII= ……….</w:t>
      </w:r>
      <w:r>
        <w:rPr>
          <w:rFonts w:ascii="Century Gothic" w:hAnsi="Century Gothic"/>
        </w:rPr>
        <w:tab/>
        <w:t xml:space="preserve"> </w:t>
      </w:r>
    </w:p>
    <w:p w:rsidR="00122D20" w:rsidRDefault="00122D20" w:rsidP="00BA5216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>IV= ……….</w:t>
      </w:r>
      <w:r>
        <w:rPr>
          <w:rFonts w:ascii="Century Gothic" w:hAnsi="Century Gothic"/>
        </w:rPr>
        <w:tab/>
        <w:t xml:space="preserve">     VIII= ……….</w:t>
      </w:r>
      <w:r>
        <w:rPr>
          <w:rFonts w:ascii="Century Gothic" w:hAnsi="Century Gothic"/>
        </w:rPr>
        <w:tab/>
        <w:t>XIV= ……….</w:t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  <w:t>XV= ……….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XVII= ……….</w:t>
      </w:r>
      <w:r>
        <w:rPr>
          <w:rFonts w:ascii="Century Gothic" w:hAnsi="Century Gothic"/>
        </w:rPr>
        <w:tab/>
        <w:t xml:space="preserve"> </w:t>
      </w:r>
    </w:p>
    <w:p w:rsidR="00122D20" w:rsidRDefault="00122D20" w:rsidP="00BA5216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>V= ……….</w:t>
      </w:r>
      <w:r>
        <w:rPr>
          <w:rFonts w:ascii="Century Gothic" w:hAnsi="Century Gothic"/>
        </w:rPr>
        <w:tab/>
        <w:t xml:space="preserve">     IX= ……….</w:t>
      </w:r>
      <w:r>
        <w:rPr>
          <w:rFonts w:ascii="Century Gothic" w:hAnsi="Century Gothic"/>
        </w:rPr>
        <w:tab/>
        <w:t xml:space="preserve">            XI= ……….</w:t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  <w:t>XX= ……….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XVI= ……….</w:t>
      </w:r>
      <w:r>
        <w:rPr>
          <w:rFonts w:ascii="Century Gothic" w:hAnsi="Century Gothic"/>
        </w:rPr>
        <w:tab/>
        <w:t xml:space="preserve"> </w:t>
      </w:r>
    </w:p>
    <w:p w:rsidR="00122D20" w:rsidRDefault="00122D20" w:rsidP="00BA5216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>VI= ……….</w:t>
      </w:r>
      <w:r>
        <w:rPr>
          <w:rFonts w:ascii="Century Gothic" w:hAnsi="Century Gothic"/>
        </w:rPr>
        <w:tab/>
        <w:t xml:space="preserve">      X = ……….</w:t>
      </w:r>
      <w:r>
        <w:rPr>
          <w:rFonts w:ascii="Century Gothic" w:hAnsi="Century Gothic"/>
        </w:rPr>
        <w:tab/>
        <w:t>XVIII= ……….</w:t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  <w:t>II= ……….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XIX= ……….</w:t>
      </w:r>
    </w:p>
    <w:p w:rsidR="00122D20" w:rsidRDefault="00122D20" w:rsidP="00BA5216">
      <w:pPr>
        <w:spacing w:after="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Aşağıda verilen sayıları Romen rakamları ile yazın.</w:t>
      </w:r>
    </w:p>
    <w:p w:rsidR="00122D20" w:rsidRDefault="00122D20" w:rsidP="00BA5216">
      <w:pPr>
        <w:spacing w:after="0"/>
        <w:rPr>
          <w:rFonts w:ascii="Century Gothic" w:hAnsi="Century Gothic"/>
        </w:rPr>
      </w:pPr>
    </w:p>
    <w:p w:rsidR="00122D20" w:rsidRDefault="00122D20" w:rsidP="00BA5216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8:…………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2:…………     </w:t>
      </w:r>
      <w:r>
        <w:rPr>
          <w:rFonts w:ascii="Century Gothic" w:hAnsi="Century Gothic"/>
        </w:rPr>
        <w:tab/>
        <w:t xml:space="preserve">5:…………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3:…………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12:…………</w:t>
      </w:r>
    </w:p>
    <w:p w:rsidR="00122D20" w:rsidRDefault="00122D20" w:rsidP="00BA5216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1:…………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13:…………     </w:t>
      </w:r>
      <w:r>
        <w:rPr>
          <w:rFonts w:ascii="Century Gothic" w:hAnsi="Century Gothic"/>
        </w:rPr>
        <w:tab/>
        <w:t xml:space="preserve">20:…………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4:…………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19:…………</w:t>
      </w:r>
    </w:p>
    <w:p w:rsidR="00122D20" w:rsidRDefault="00122D20" w:rsidP="00BA5216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6:…………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14:…………     </w:t>
      </w:r>
      <w:r>
        <w:rPr>
          <w:rFonts w:ascii="Century Gothic" w:hAnsi="Century Gothic"/>
        </w:rPr>
        <w:tab/>
        <w:t xml:space="preserve">9:…………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11:…………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17:…………</w:t>
      </w:r>
    </w:p>
    <w:p w:rsidR="00122D20" w:rsidRDefault="00122D20" w:rsidP="00BA5216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15:…………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7:…………     </w:t>
      </w:r>
      <w:r>
        <w:rPr>
          <w:rFonts w:ascii="Century Gothic" w:hAnsi="Century Gothic"/>
        </w:rPr>
        <w:tab/>
        <w:t xml:space="preserve">16:…………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10:…………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18:…………</w:t>
      </w:r>
    </w:p>
    <w:p w:rsidR="00122D20" w:rsidRPr="006D1B84" w:rsidRDefault="00122D20" w:rsidP="00BA5216">
      <w:pPr>
        <w:spacing w:after="0"/>
        <w:rPr>
          <w:rFonts w:ascii="Century Gothic" w:hAnsi="Century Gothic"/>
          <w:b/>
        </w:rPr>
      </w:pPr>
    </w:p>
    <w:p w:rsidR="00122D20" w:rsidRPr="006D1B84" w:rsidRDefault="00122D20" w:rsidP="00C7413A">
      <w:pPr>
        <w:tabs>
          <w:tab w:val="left" w:pos="855"/>
        </w:tabs>
        <w:spacing w:after="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16. Aşağıdaki açıları renkli kalemle göster ve çeşidini altlarına yaz.</w:t>
      </w:r>
    </w:p>
    <w:p w:rsidR="00122D20" w:rsidRPr="006D1B84" w:rsidRDefault="00122D20" w:rsidP="00BA5216">
      <w:pPr>
        <w:spacing w:after="0"/>
        <w:rPr>
          <w:rFonts w:ascii="Century Gothic" w:hAnsi="Century Gothic"/>
          <w:b/>
        </w:rPr>
      </w:pPr>
      <w:r>
        <w:rPr>
          <w:noProof/>
          <w:lang w:eastAsia="tr-TR"/>
        </w:rPr>
        <w:pict>
          <v:group id="_x0000_s1248" style="position:absolute;margin-left:415.7pt;margin-top:4.7pt;width:47.45pt;height:36.95pt;z-index:251684864" coordorigin="1391,5925" coordsize="949,739" o:regroupid="2">
            <v:shape id="_x0000_s1249" type="#_x0000_t32" style="position:absolute;left:1391;top:5925;width:299;height:739;flip:x y" o:connectortype="straight">
              <v:stroke endarrow="block"/>
            </v:shape>
            <v:shape id="_x0000_s1250" type="#_x0000_t32" style="position:absolute;left:1690;top:6664;width:650;height:0" o:connectortype="straight">
              <v:stroke endarrow="block"/>
            </v:shape>
          </v:group>
        </w:pict>
      </w:r>
    </w:p>
    <w:p w:rsidR="00122D20" w:rsidRDefault="00122D20" w:rsidP="00BA5216">
      <w:pPr>
        <w:spacing w:after="0"/>
        <w:rPr>
          <w:rFonts w:ascii="Century Gothic" w:hAnsi="Century Gothic"/>
          <w:b/>
        </w:rPr>
      </w:pPr>
      <w:r>
        <w:rPr>
          <w:noProof/>
          <w:lang w:eastAsia="tr-TR"/>
        </w:rPr>
        <w:pict>
          <v:group id="_x0000_s1251" style="position:absolute;margin-left:160.65pt;margin-top:.25pt;width:32.5pt;height:36.95pt;z-index:251685888" coordorigin="1528,3699" coordsize="650,739" o:regroupid="2">
            <v:shape id="_x0000_s1252" type="#_x0000_t32" style="position:absolute;left:1528;top:3699;width:0;height:739;flip:y" o:connectortype="straight">
              <v:stroke endarrow="block"/>
            </v:shape>
            <v:shape id="_x0000_s1253" type="#_x0000_t32" style="position:absolute;left:1528;top:4438;width:650;height:0" o:connectortype="straight">
              <v:stroke endarrow="block"/>
            </v:shape>
          </v:group>
        </w:pict>
      </w:r>
      <w:r>
        <w:rPr>
          <w:noProof/>
          <w:lang w:eastAsia="tr-TR"/>
        </w:rPr>
        <w:pict>
          <v:group id="_x0000_s1254" style="position:absolute;margin-left:23.65pt;margin-top:5.85pt;width:32.5pt;height:31.35pt;z-index:251682816" coordorigin="1421,4733" coordsize="650,627" o:regroupid="2">
            <v:shape id="_x0000_s1255" type="#_x0000_t32" style="position:absolute;left:1421;top:4733;width:269;height:627;flip:y" o:connectortype="straight">
              <v:stroke endarrow="block"/>
            </v:shape>
            <v:shape id="_x0000_s1256" type="#_x0000_t32" style="position:absolute;left:1421;top:5360;width:650;height:0" o:connectortype="straight">
              <v:stroke endarrow="block"/>
            </v:shape>
          </v:group>
        </w:pict>
      </w:r>
    </w:p>
    <w:p w:rsidR="00122D20" w:rsidRPr="00C7413A" w:rsidRDefault="00122D20" w:rsidP="00C7413A">
      <w:pPr>
        <w:rPr>
          <w:rFonts w:ascii="Century Gothic" w:hAnsi="Century Gothic"/>
        </w:rPr>
      </w:pPr>
      <w:r>
        <w:rPr>
          <w:noProof/>
          <w:lang w:eastAsia="tr-TR"/>
        </w:rPr>
        <w:pict>
          <v:shape id="_x0000_s1257" type="#_x0000_t32" style="position:absolute;margin-left:293.95pt;margin-top:5.65pt;width:48.2pt;height:0;z-index:251683840" o:connectortype="straight" o:regroupid="2">
            <v:stroke startarrow="block" endarrow="block"/>
          </v:shape>
        </w:pict>
      </w:r>
    </w:p>
    <w:p w:rsidR="00122D20" w:rsidRDefault="00122D20" w:rsidP="00C7413A">
      <w:pPr>
        <w:rPr>
          <w:rFonts w:ascii="Century Gothic" w:hAnsi="Century Gothic"/>
        </w:rPr>
      </w:pPr>
    </w:p>
    <w:p w:rsidR="00122D20" w:rsidRDefault="00122D20" w:rsidP="00C7413A">
      <w:pPr>
        <w:tabs>
          <w:tab w:val="left" w:pos="2895"/>
          <w:tab w:val="center" w:pos="5386"/>
        </w:tabs>
        <w:rPr>
          <w:rFonts w:ascii="Century Gothic" w:hAnsi="Century Gothic"/>
        </w:rPr>
      </w:pPr>
      <w:r>
        <w:rPr>
          <w:rFonts w:ascii="Century Gothic" w:hAnsi="Century Gothic"/>
        </w:rPr>
        <w:t>………………</w:t>
      </w:r>
      <w:r>
        <w:rPr>
          <w:rFonts w:ascii="Century Gothic" w:hAnsi="Century Gothic"/>
        </w:rPr>
        <w:tab/>
        <w:t xml:space="preserve">………………….                </w:t>
      </w:r>
      <w:r>
        <w:rPr>
          <w:rFonts w:ascii="Century Gothic" w:hAnsi="Century Gothic"/>
        </w:rPr>
        <w:tab/>
        <w:t>…………………..            ……………………</w:t>
      </w:r>
    </w:p>
    <w:p w:rsidR="00122D20" w:rsidRDefault="00122D20" w:rsidP="00C7413A">
      <w:pPr>
        <w:tabs>
          <w:tab w:val="left" w:pos="2895"/>
          <w:tab w:val="center" w:pos="5386"/>
        </w:tabs>
        <w:rPr>
          <w:rFonts w:ascii="Century Gothic" w:hAnsi="Century Gothic"/>
        </w:rPr>
      </w:pPr>
    </w:p>
    <w:p w:rsidR="00122D20" w:rsidRDefault="00122D20" w:rsidP="00C7413A">
      <w:pPr>
        <w:tabs>
          <w:tab w:val="left" w:pos="2895"/>
          <w:tab w:val="center" w:pos="5386"/>
        </w:tabs>
        <w:rPr>
          <w:rFonts w:ascii="Century Gothic" w:hAnsi="Century Gothic"/>
        </w:rPr>
      </w:pPr>
    </w:p>
    <w:p w:rsidR="00122D20" w:rsidRPr="00C7413A" w:rsidRDefault="00122D20" w:rsidP="00C7413A">
      <w:pPr>
        <w:spacing w:after="0"/>
        <w:rPr>
          <w:rFonts w:ascii="Century Gothic" w:hAnsi="Century Gothic"/>
          <w:b/>
        </w:rPr>
      </w:pPr>
      <w:r w:rsidRPr="00C7413A">
        <w:rPr>
          <w:rFonts w:ascii="Century Gothic" w:hAnsi="Century Gothic"/>
          <w:b/>
        </w:rPr>
        <w:t>17.</w:t>
      </w:r>
      <w:r>
        <w:rPr>
          <w:rFonts w:ascii="Century Gothic" w:hAnsi="Century Gothic"/>
          <w:b/>
        </w:rPr>
        <w:t xml:space="preserve"> </w:t>
      </w:r>
      <w:r w:rsidRPr="00C7413A">
        <w:rPr>
          <w:rFonts w:ascii="Century Gothic" w:hAnsi="Century Gothic"/>
          <w:b/>
        </w:rPr>
        <w:t>Aşağıdaki saatlerde akrep ile yelkovanın oluşturduğu açı</w:t>
      </w:r>
      <w:r>
        <w:rPr>
          <w:rFonts w:ascii="Century Gothic" w:hAnsi="Century Gothic"/>
          <w:b/>
        </w:rPr>
        <w:t xml:space="preserve"> </w:t>
      </w:r>
      <w:r w:rsidRPr="00C7413A">
        <w:rPr>
          <w:rFonts w:ascii="Century Gothic" w:hAnsi="Century Gothic"/>
          <w:b/>
        </w:rPr>
        <w:t xml:space="preserve"> çeşidini  yazınız.</w:t>
      </w:r>
    </w:p>
    <w:p w:rsidR="00122D20" w:rsidRPr="00C7413A" w:rsidRDefault="00122D20" w:rsidP="00C7413A">
      <w:pPr>
        <w:spacing w:after="0"/>
        <w:rPr>
          <w:rFonts w:ascii="Century Gothic" w:hAnsi="Century Gothic"/>
          <w:sz w:val="96"/>
          <w:szCs w:val="96"/>
        </w:rPr>
      </w:pPr>
      <w:r w:rsidRPr="00C7413A">
        <w:rPr>
          <w:rFonts w:ascii="Century Gothic" w:hAnsi="Century Gothic"/>
          <w:sz w:val="96"/>
          <w:szCs w:val="96"/>
        </w:rPr>
        <w:t xml:space="preserve"> </w:t>
      </w:r>
      <w:r w:rsidRPr="00C7413A">
        <w:rPr>
          <w:rFonts w:ascii="Century Gothic" w:hAnsi="Century Gothic"/>
          <w:sz w:val="96"/>
          <w:szCs w:val="96"/>
        </w:rPr>
        <w:sym w:font="Wingdings" w:char="F0B9"/>
      </w:r>
      <w:r w:rsidRPr="00C7413A">
        <w:rPr>
          <w:rFonts w:ascii="Century Gothic" w:hAnsi="Century Gothic"/>
          <w:sz w:val="96"/>
          <w:szCs w:val="96"/>
        </w:rPr>
        <w:t xml:space="preserve">     </w:t>
      </w:r>
      <w:r>
        <w:rPr>
          <w:rFonts w:ascii="Century Gothic" w:hAnsi="Century Gothic"/>
          <w:sz w:val="96"/>
          <w:szCs w:val="96"/>
        </w:rPr>
        <w:t xml:space="preserve"> </w:t>
      </w:r>
      <w:r w:rsidRPr="00C7413A">
        <w:rPr>
          <w:rFonts w:ascii="Century Gothic" w:hAnsi="Century Gothic"/>
          <w:sz w:val="96"/>
          <w:szCs w:val="96"/>
        </w:rPr>
        <w:sym w:font="Wingdings" w:char="F0BB"/>
      </w:r>
      <w:r w:rsidRPr="00C7413A">
        <w:rPr>
          <w:rFonts w:ascii="Century Gothic" w:hAnsi="Century Gothic"/>
          <w:sz w:val="96"/>
          <w:szCs w:val="96"/>
        </w:rPr>
        <w:t xml:space="preserve">    </w:t>
      </w:r>
      <w:r>
        <w:rPr>
          <w:rFonts w:ascii="Century Gothic" w:hAnsi="Century Gothic"/>
          <w:sz w:val="96"/>
          <w:szCs w:val="96"/>
        </w:rPr>
        <w:t xml:space="preserve">    </w:t>
      </w:r>
      <w:r w:rsidRPr="00C7413A">
        <w:rPr>
          <w:rFonts w:ascii="Century Gothic" w:hAnsi="Century Gothic"/>
          <w:sz w:val="96"/>
          <w:szCs w:val="96"/>
        </w:rPr>
        <w:sym w:font="Wingdings" w:char="F0BC"/>
      </w:r>
      <w:r w:rsidRPr="00C7413A">
        <w:rPr>
          <w:rFonts w:ascii="Century Gothic" w:hAnsi="Century Gothic"/>
          <w:sz w:val="96"/>
          <w:szCs w:val="96"/>
        </w:rPr>
        <w:t xml:space="preserve">     </w:t>
      </w:r>
      <w:r w:rsidRPr="00C7413A">
        <w:rPr>
          <w:rFonts w:ascii="Century Gothic" w:hAnsi="Century Gothic"/>
          <w:sz w:val="96"/>
          <w:szCs w:val="96"/>
        </w:rPr>
        <w:sym w:font="Wingdings" w:char="F0B7"/>
      </w:r>
    </w:p>
    <w:p w:rsidR="00122D20" w:rsidRPr="00C7413A" w:rsidRDefault="00122D20" w:rsidP="00C7413A">
      <w:pPr>
        <w:spacing w:after="0"/>
        <w:rPr>
          <w:rFonts w:ascii="Century Gothic" w:hAnsi="Century Gothic"/>
        </w:rPr>
      </w:pPr>
      <w:r w:rsidRPr="00C7413A">
        <w:rPr>
          <w:rFonts w:ascii="Century Gothic" w:hAnsi="Century Gothic"/>
        </w:rPr>
        <w:t>…………………….            ……………………..             ……………………..         ……………………..</w:t>
      </w:r>
    </w:p>
    <w:p w:rsidR="00122D20" w:rsidRDefault="00122D20" w:rsidP="00C7413A">
      <w:pPr>
        <w:rPr>
          <w:rFonts w:ascii="Century Gothic" w:hAnsi="Century Gothic"/>
        </w:rPr>
      </w:pPr>
    </w:p>
    <w:p w:rsidR="00122D20" w:rsidRPr="00C7413A" w:rsidRDefault="00122D20" w:rsidP="00C7413A">
      <w:pPr>
        <w:rPr>
          <w:rFonts w:ascii="Century Gothic" w:hAnsi="Century Gothic"/>
          <w:b/>
        </w:rPr>
      </w:pPr>
      <w:r w:rsidRPr="00C7413A">
        <w:rPr>
          <w:rFonts w:ascii="Century Gothic" w:hAnsi="Century Gothic"/>
          <w:b/>
        </w:rPr>
        <w:t>18.</w:t>
      </w:r>
      <w:r>
        <w:rPr>
          <w:rFonts w:ascii="Century Gothic" w:hAnsi="Century Gothic"/>
          <w:b/>
        </w:rPr>
        <w:t xml:space="preserve"> Aşağıdaki şekillerin isimlerini altlarına yaz. Köşelerini kırmızı, kenarlarını yeşil, açılarını mavi renk ile göster. Ok işareti ile hangi açı çeşidi olduğunu da yanına yaz.</w:t>
      </w:r>
    </w:p>
    <w:p w:rsidR="00122D20" w:rsidRDefault="00122D20" w:rsidP="00C7413A">
      <w:pPr>
        <w:tabs>
          <w:tab w:val="left" w:pos="2895"/>
          <w:tab w:val="center" w:pos="5386"/>
        </w:tabs>
        <w:rPr>
          <w:rFonts w:ascii="Century Gothic" w:hAnsi="Century Gothic"/>
          <w:b/>
        </w:rPr>
      </w:pPr>
      <w:r>
        <w:rPr>
          <w:noProof/>
          <w:lang w:eastAsia="tr-TR"/>
        </w:rPr>
        <w:pict>
          <v:oval id="_x0000_s1258" style="position:absolute;margin-left:447.9pt;margin-top:7.6pt;width:56.25pt;height:60pt;z-index:251691008"/>
        </w:pict>
      </w:r>
      <w:r>
        <w:rPr>
          <w:noProof/>
          <w:lang w:eastAsia="tr-TR"/>
        </w:rPr>
        <w:pict>
          <v:rect id="_x0000_s1259" style="position:absolute;margin-left:352.65pt;margin-top:11.35pt;width:60pt;height:56.25pt;z-index:251689984"/>
        </w:pict>
      </w: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260" type="#_x0000_t6" style="position:absolute;margin-left:254.4pt;margin-top:2.35pt;width:63pt;height:65.25pt;z-index:251688960"/>
        </w:pict>
      </w:r>
      <w:r>
        <w:rPr>
          <w:noProof/>
          <w:lang w:eastAsia="tr-TR"/>
        </w:rPr>
        <w:pict>
          <v:rect id="_x0000_s1261" style="position:absolute;margin-left:103.65pt;margin-top:25.6pt;width:109.5pt;height:42pt;z-index:251687936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62" type="#_x0000_t5" style="position:absolute;margin-left:-.6pt;margin-top:2.35pt;width:64.5pt;height:65.25pt;z-index:251686912"/>
        </w:pict>
      </w:r>
    </w:p>
    <w:p w:rsidR="00122D20" w:rsidRPr="00911CB5" w:rsidRDefault="00122D20" w:rsidP="00911CB5">
      <w:pPr>
        <w:rPr>
          <w:rFonts w:ascii="Century Gothic" w:hAnsi="Century Gothic"/>
        </w:rPr>
      </w:pPr>
    </w:p>
    <w:p w:rsidR="00122D20" w:rsidRDefault="00122D20" w:rsidP="00911CB5">
      <w:pPr>
        <w:rPr>
          <w:rFonts w:ascii="Century Gothic" w:hAnsi="Century Gothic"/>
        </w:rPr>
      </w:pPr>
    </w:p>
    <w:p w:rsidR="00122D20" w:rsidRDefault="00122D20" w:rsidP="00911CB5">
      <w:pPr>
        <w:tabs>
          <w:tab w:val="left" w:pos="2265"/>
          <w:tab w:val="center" w:pos="5386"/>
          <w:tab w:val="left" w:pos="7110"/>
          <w:tab w:val="left" w:pos="9255"/>
        </w:tabs>
        <w:rPr>
          <w:rFonts w:ascii="Century Gothic" w:hAnsi="Century Gothic"/>
        </w:rPr>
      </w:pPr>
      <w:r>
        <w:rPr>
          <w:rFonts w:ascii="Century Gothic" w:hAnsi="Century Gothic"/>
        </w:rPr>
        <w:t>……………..</w:t>
      </w:r>
      <w:r>
        <w:rPr>
          <w:rFonts w:ascii="Century Gothic" w:hAnsi="Century Gothic"/>
        </w:rPr>
        <w:tab/>
        <w:t>………………………</w:t>
      </w:r>
      <w:r>
        <w:rPr>
          <w:rFonts w:ascii="Century Gothic" w:hAnsi="Century Gothic"/>
        </w:rPr>
        <w:tab/>
        <w:t xml:space="preserve">         …………….</w:t>
      </w:r>
      <w:r>
        <w:rPr>
          <w:rFonts w:ascii="Century Gothic" w:hAnsi="Century Gothic"/>
        </w:rPr>
        <w:tab/>
        <w:t>………………         …………….</w:t>
      </w:r>
    </w:p>
    <w:p w:rsidR="00122D20" w:rsidRDefault="00122D20" w:rsidP="004720F9">
      <w:pPr>
        <w:rPr>
          <w:rFonts w:ascii="Century Gothic" w:hAnsi="Century Gothic"/>
          <w:b/>
        </w:rPr>
      </w:pPr>
      <w:r w:rsidRPr="004720F9">
        <w:rPr>
          <w:rFonts w:ascii="Century Gothic" w:hAnsi="Century Gothic"/>
          <w:b/>
        </w:rPr>
        <w:t>19.</w:t>
      </w:r>
      <w:r>
        <w:rPr>
          <w:rFonts w:ascii="Century Gothic" w:hAnsi="Century Gothic"/>
          <w:b/>
        </w:rPr>
        <w:t xml:space="preserve"> Aşağıdaki ifadeleri </w:t>
      </w:r>
      <w:r w:rsidRPr="004720F9">
        <w:rPr>
          <w:rFonts w:ascii="Century Gothic" w:hAnsi="Century Gothic"/>
          <w:b/>
          <w:u w:val="single"/>
        </w:rPr>
        <w:t>kısaltarak</w:t>
      </w:r>
      <w:r>
        <w:rPr>
          <w:rFonts w:ascii="Century Gothic" w:hAnsi="Century Gothic"/>
          <w:b/>
        </w:rPr>
        <w:t xml:space="preserve"> yeniden yazar mısın?</w:t>
      </w:r>
    </w:p>
    <w:p w:rsidR="00122D20" w:rsidRPr="004720F9" w:rsidRDefault="00122D20" w:rsidP="004720F9">
      <w:pPr>
        <w:tabs>
          <w:tab w:val="left" w:pos="4560"/>
        </w:tabs>
        <w:spacing w:after="80"/>
        <w:rPr>
          <w:rFonts w:ascii="Century Gothic" w:hAnsi="Century Gothic"/>
        </w:rPr>
      </w:pPr>
      <w:r w:rsidRPr="004720F9">
        <w:rPr>
          <w:rFonts w:ascii="Century Gothic" w:hAnsi="Century Gothic"/>
        </w:rPr>
        <w:t>34 metre=……………………..                          200 santimetre=……………………..</w:t>
      </w:r>
    </w:p>
    <w:p w:rsidR="00122D20" w:rsidRPr="004720F9" w:rsidRDefault="00122D20" w:rsidP="004720F9">
      <w:pPr>
        <w:tabs>
          <w:tab w:val="left" w:pos="4560"/>
        </w:tabs>
        <w:spacing w:after="80"/>
        <w:rPr>
          <w:rFonts w:ascii="Century Gothic" w:hAnsi="Century Gothic"/>
        </w:rPr>
      </w:pPr>
      <w:r w:rsidRPr="004720F9">
        <w:rPr>
          <w:rFonts w:ascii="Century Gothic" w:hAnsi="Century Gothic"/>
        </w:rPr>
        <w:t>40 metre=……………………..</w:t>
      </w:r>
      <w:r w:rsidRPr="004720F9">
        <w:rPr>
          <w:rFonts w:ascii="Century Gothic" w:hAnsi="Century Gothic"/>
        </w:rPr>
        <w:tab/>
        <w:t>68 santimetre=………………………</w:t>
      </w:r>
    </w:p>
    <w:p w:rsidR="00122D20" w:rsidRPr="004720F9" w:rsidRDefault="00122D20" w:rsidP="004720F9">
      <w:pPr>
        <w:tabs>
          <w:tab w:val="left" w:pos="4560"/>
        </w:tabs>
        <w:spacing w:after="80"/>
        <w:rPr>
          <w:rFonts w:ascii="Century Gothic" w:hAnsi="Century Gothic"/>
        </w:rPr>
      </w:pPr>
      <w:r w:rsidRPr="004720F9">
        <w:rPr>
          <w:rFonts w:ascii="Century Gothic" w:hAnsi="Century Gothic"/>
        </w:rPr>
        <w:t>9 metre=……………………….</w:t>
      </w:r>
      <w:r w:rsidRPr="004720F9">
        <w:rPr>
          <w:rFonts w:ascii="Century Gothic" w:hAnsi="Century Gothic"/>
        </w:rPr>
        <w:tab/>
        <w:t>500 santimetre=……………………..</w:t>
      </w:r>
    </w:p>
    <w:p w:rsidR="00122D20" w:rsidRPr="004720F9" w:rsidRDefault="00122D20" w:rsidP="004720F9">
      <w:pPr>
        <w:tabs>
          <w:tab w:val="left" w:pos="4560"/>
        </w:tabs>
        <w:spacing w:after="80"/>
        <w:rPr>
          <w:rFonts w:ascii="Century Gothic" w:hAnsi="Century Gothic"/>
        </w:rPr>
      </w:pPr>
      <w:r w:rsidRPr="004720F9">
        <w:rPr>
          <w:rFonts w:ascii="Century Gothic" w:hAnsi="Century Gothic"/>
        </w:rPr>
        <w:t>36 metre=……………………..</w:t>
      </w:r>
      <w:r w:rsidRPr="004720F9">
        <w:rPr>
          <w:rFonts w:ascii="Century Gothic" w:hAnsi="Century Gothic"/>
        </w:rPr>
        <w:tab/>
        <w:t>47 santimetre=……………………….</w:t>
      </w:r>
    </w:p>
    <w:p w:rsidR="00122D20" w:rsidRDefault="00122D20" w:rsidP="004720F9">
      <w:pPr>
        <w:spacing w:after="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20.  Aşağıdaki </w:t>
      </w:r>
      <w:r w:rsidRPr="004720F9">
        <w:rPr>
          <w:rFonts w:ascii="Century Gothic" w:hAnsi="Century Gothic"/>
          <w:b/>
          <w:u w:val="single"/>
        </w:rPr>
        <w:t>dönüşümleri</w:t>
      </w:r>
      <w:r>
        <w:rPr>
          <w:rFonts w:ascii="Century Gothic" w:hAnsi="Century Gothic"/>
          <w:b/>
        </w:rPr>
        <w:t xml:space="preserve"> yapar mısın?</w:t>
      </w:r>
    </w:p>
    <w:p w:rsidR="00122D20" w:rsidRDefault="00122D20" w:rsidP="002F7FDD">
      <w:pPr>
        <w:tabs>
          <w:tab w:val="left" w:pos="4575"/>
          <w:tab w:val="left" w:pos="7875"/>
        </w:tabs>
        <w:spacing w:after="80"/>
        <w:rPr>
          <w:rFonts w:ascii="Century Gothic" w:hAnsi="Century Gothic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3" type="#_x0000_t202" style="position:absolute;margin-left:187.7pt;margin-top:.65pt;width:163.45pt;height:97.35pt;z-index:-251624448" strokeweight="2pt">
            <v:textbox>
              <w:txbxContent>
                <w:p w:rsidR="00122D20" w:rsidRDefault="00122D20"/>
              </w:txbxContent>
            </v:textbox>
          </v:shape>
        </w:pict>
      </w:r>
      <w:r>
        <w:rPr>
          <w:noProof/>
          <w:lang w:eastAsia="tr-TR"/>
        </w:rPr>
        <w:pict>
          <v:shape id="_x0000_s1264" type="#_x0000_t202" style="position:absolute;margin-left:-5.95pt;margin-top:-.1pt;width:163.45pt;height:98.1pt;z-index:-251623424" strokeweight="2pt">
            <v:textbox>
              <w:txbxContent>
                <w:p w:rsidR="00122D20" w:rsidRDefault="00122D20" w:rsidP="002F7FDD"/>
              </w:txbxContent>
            </v:textbox>
          </v:shape>
        </w:pict>
      </w:r>
      <w:r>
        <w:rPr>
          <w:rFonts w:ascii="Century Gothic" w:hAnsi="Century Gothic"/>
        </w:rPr>
        <w:t>500 cm=…………m</w:t>
      </w:r>
      <w:r>
        <w:rPr>
          <w:rFonts w:ascii="Century Gothic" w:hAnsi="Century Gothic"/>
        </w:rPr>
        <w:tab/>
        <w:t xml:space="preserve">1 m=…………..cm                </w:t>
      </w:r>
    </w:p>
    <w:p w:rsidR="00122D20" w:rsidRDefault="00122D20" w:rsidP="002F7FDD">
      <w:pPr>
        <w:tabs>
          <w:tab w:val="left" w:pos="4575"/>
          <w:tab w:val="left" w:pos="7440"/>
        </w:tabs>
        <w:spacing w:after="80"/>
        <w:rPr>
          <w:rFonts w:ascii="Century Gothic" w:hAnsi="Century Gothic"/>
        </w:rPr>
      </w:pPr>
      <w:r>
        <w:rPr>
          <w:rFonts w:ascii="Century Gothic" w:hAnsi="Century Gothic"/>
        </w:rPr>
        <w:t>700 cm=…………m</w:t>
      </w:r>
      <w:r>
        <w:rPr>
          <w:rFonts w:ascii="Century Gothic" w:hAnsi="Century Gothic"/>
        </w:rPr>
        <w:tab/>
        <w:t>8 m=…………..cm</w:t>
      </w:r>
      <w:r>
        <w:rPr>
          <w:rFonts w:ascii="Century Gothic" w:hAnsi="Century Gothic"/>
        </w:rPr>
        <w:tab/>
      </w:r>
    </w:p>
    <w:p w:rsidR="00122D20" w:rsidRDefault="00122D20" w:rsidP="002F7FDD">
      <w:pPr>
        <w:tabs>
          <w:tab w:val="left" w:pos="4575"/>
          <w:tab w:val="left" w:pos="7440"/>
        </w:tabs>
        <w:spacing w:after="80"/>
        <w:rPr>
          <w:rFonts w:ascii="Century Gothic" w:hAnsi="Century Gothic"/>
        </w:rPr>
      </w:pPr>
      <w:r>
        <w:rPr>
          <w:rFonts w:ascii="Century Gothic" w:hAnsi="Century Gothic"/>
        </w:rPr>
        <w:t>900 cm=…………m</w:t>
      </w:r>
      <w:r>
        <w:rPr>
          <w:rFonts w:ascii="Century Gothic" w:hAnsi="Century Gothic"/>
        </w:rPr>
        <w:tab/>
        <w:t>4 m=…………...cm</w:t>
      </w:r>
      <w:r>
        <w:rPr>
          <w:rFonts w:ascii="Century Gothic" w:hAnsi="Century Gothic"/>
        </w:rPr>
        <w:tab/>
      </w:r>
    </w:p>
    <w:p w:rsidR="00122D20" w:rsidRDefault="00122D20" w:rsidP="002F7FDD">
      <w:pPr>
        <w:tabs>
          <w:tab w:val="left" w:pos="4575"/>
          <w:tab w:val="left" w:pos="7440"/>
        </w:tabs>
        <w:spacing w:after="80"/>
        <w:rPr>
          <w:rFonts w:ascii="Century Gothic" w:hAnsi="Century Gothic"/>
        </w:rPr>
      </w:pPr>
      <w:r>
        <w:rPr>
          <w:rFonts w:ascii="Century Gothic" w:hAnsi="Century Gothic"/>
        </w:rPr>
        <w:t>100 cm=………….m</w:t>
      </w:r>
      <w:r>
        <w:rPr>
          <w:rFonts w:ascii="Century Gothic" w:hAnsi="Century Gothic"/>
        </w:rPr>
        <w:tab/>
        <w:t>9 m=……………cm</w:t>
      </w:r>
      <w:r>
        <w:rPr>
          <w:rFonts w:ascii="Century Gothic" w:hAnsi="Century Gothic"/>
        </w:rPr>
        <w:tab/>
      </w:r>
    </w:p>
    <w:p w:rsidR="00122D20" w:rsidRDefault="00122D20" w:rsidP="002F7FDD">
      <w:pPr>
        <w:tabs>
          <w:tab w:val="left" w:pos="3105"/>
          <w:tab w:val="left" w:pos="4575"/>
          <w:tab w:val="left" w:pos="7440"/>
        </w:tabs>
        <w:spacing w:after="80"/>
        <w:rPr>
          <w:rFonts w:ascii="Century Gothic" w:hAnsi="Century Gothic"/>
        </w:rPr>
      </w:pPr>
      <w:r>
        <w:rPr>
          <w:rFonts w:ascii="Century Gothic" w:hAnsi="Century Gothic"/>
        </w:rPr>
        <w:t>300 cm=………….m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2 m=……………cm</w:t>
      </w:r>
      <w:r>
        <w:rPr>
          <w:rFonts w:ascii="Century Gothic" w:hAnsi="Century Gothic"/>
        </w:rPr>
        <w:tab/>
      </w:r>
    </w:p>
    <w:p w:rsidR="00122D20" w:rsidRDefault="00122D20" w:rsidP="002F7FDD">
      <w:pPr>
        <w:rPr>
          <w:rFonts w:ascii="Century Gothic" w:hAnsi="Century Gothic"/>
        </w:rPr>
      </w:pPr>
      <w:r>
        <w:rPr>
          <w:noProof/>
          <w:lang w:eastAsia="tr-TR"/>
        </w:rPr>
        <w:pict>
          <v:shape id="_x0000_s1265" type="#_x0000_t202" style="position:absolute;margin-left:189.2pt;margin-top:23.85pt;width:163.45pt;height:97.35pt;z-index:-251622400" strokeweight="2pt">
            <v:textbox>
              <w:txbxContent>
                <w:p w:rsidR="00122D20" w:rsidRDefault="00122D20" w:rsidP="002F7FDD">
                  <w:r>
                    <w:rPr>
                      <w:rFonts w:ascii="Century Gothic" w:hAnsi="Century Gothic"/>
                    </w:rPr>
                    <w:t>512 cm=…….m……..cm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66" type="#_x0000_t202" style="position:absolute;margin-left:-5.95pt;margin-top:23.85pt;width:163.45pt;height:102.6pt;z-index:-251621376" strokeweight="2pt">
            <v:textbox>
              <w:txbxContent>
                <w:p w:rsidR="00122D20" w:rsidRDefault="00122D20" w:rsidP="002F7FDD"/>
              </w:txbxContent>
            </v:textbox>
          </v:shape>
        </w:pict>
      </w:r>
    </w:p>
    <w:p w:rsidR="00122D20" w:rsidRDefault="00122D20" w:rsidP="002F7FDD">
      <w:pPr>
        <w:spacing w:after="80"/>
        <w:rPr>
          <w:rFonts w:ascii="Century Gothic" w:hAnsi="Century Gothic"/>
        </w:rPr>
      </w:pPr>
      <w:r>
        <w:rPr>
          <w:rFonts w:ascii="Century Gothic" w:hAnsi="Century Gothic"/>
        </w:rPr>
        <w:t>2 m 30 cm=…………….cm</w:t>
      </w:r>
    </w:p>
    <w:p w:rsidR="00122D20" w:rsidRDefault="00122D20" w:rsidP="002F7FDD">
      <w:pPr>
        <w:tabs>
          <w:tab w:val="left" w:pos="3960"/>
        </w:tabs>
        <w:spacing w:after="80"/>
        <w:rPr>
          <w:rFonts w:ascii="Century Gothic" w:hAnsi="Century Gothic"/>
        </w:rPr>
      </w:pPr>
      <w:r>
        <w:rPr>
          <w:rFonts w:ascii="Century Gothic" w:hAnsi="Century Gothic"/>
        </w:rPr>
        <w:t>3 m 47 cm=…………….cm</w:t>
      </w:r>
      <w:r>
        <w:rPr>
          <w:rFonts w:ascii="Century Gothic" w:hAnsi="Century Gothic"/>
        </w:rPr>
        <w:tab/>
        <w:t>678 cm=…….m……..cm</w:t>
      </w:r>
    </w:p>
    <w:p w:rsidR="00122D20" w:rsidRDefault="00122D20" w:rsidP="002F7FDD">
      <w:pPr>
        <w:tabs>
          <w:tab w:val="left" w:pos="3960"/>
        </w:tabs>
        <w:spacing w:after="80"/>
        <w:rPr>
          <w:rFonts w:ascii="Century Gothic" w:hAnsi="Century Gothic"/>
        </w:rPr>
      </w:pPr>
      <w:r>
        <w:rPr>
          <w:rFonts w:ascii="Century Gothic" w:hAnsi="Century Gothic"/>
        </w:rPr>
        <w:t>1 m 32 cm=…………….cm</w:t>
      </w:r>
      <w:r>
        <w:rPr>
          <w:rFonts w:ascii="Century Gothic" w:hAnsi="Century Gothic"/>
        </w:rPr>
        <w:tab/>
        <w:t>709 cm=…….m……..cm</w:t>
      </w:r>
    </w:p>
    <w:p w:rsidR="00122D20" w:rsidRDefault="00122D20" w:rsidP="002F7FDD">
      <w:pPr>
        <w:tabs>
          <w:tab w:val="left" w:pos="3960"/>
        </w:tabs>
        <w:spacing w:after="80"/>
        <w:rPr>
          <w:rFonts w:ascii="Century Gothic" w:hAnsi="Century Gothic"/>
        </w:rPr>
      </w:pPr>
      <w:r>
        <w:rPr>
          <w:rFonts w:ascii="Century Gothic" w:hAnsi="Century Gothic"/>
        </w:rPr>
        <w:t>5 m 9 cm=………………cm</w:t>
      </w:r>
      <w:r>
        <w:rPr>
          <w:rFonts w:ascii="Century Gothic" w:hAnsi="Century Gothic"/>
        </w:rPr>
        <w:tab/>
        <w:t>345 cm=…….m……..cm</w:t>
      </w:r>
    </w:p>
    <w:p w:rsidR="00122D20" w:rsidRDefault="00122D20" w:rsidP="002F7FDD">
      <w:pPr>
        <w:tabs>
          <w:tab w:val="left" w:pos="3960"/>
        </w:tabs>
        <w:spacing w:after="80"/>
        <w:rPr>
          <w:rFonts w:ascii="Century Gothic" w:hAnsi="Century Gothic"/>
        </w:rPr>
      </w:pPr>
      <w:r>
        <w:rPr>
          <w:rFonts w:ascii="Century Gothic" w:hAnsi="Century Gothic"/>
        </w:rPr>
        <w:t>4 m 7 cm=………………cm</w:t>
      </w:r>
      <w:r>
        <w:rPr>
          <w:rFonts w:ascii="Century Gothic" w:hAnsi="Century Gothic"/>
        </w:rPr>
        <w:tab/>
        <w:t>119 cm=…….m……..cm</w:t>
      </w:r>
    </w:p>
    <w:p w:rsidR="00122D20" w:rsidRDefault="00122D20" w:rsidP="002F7FDD">
      <w:pPr>
        <w:rPr>
          <w:rFonts w:ascii="Century Gothic" w:hAnsi="Century Gothic"/>
        </w:rPr>
      </w:pPr>
    </w:p>
    <w:p w:rsidR="00122D20" w:rsidRDefault="00122D20" w:rsidP="00F66585">
      <w:pPr>
        <w:tabs>
          <w:tab w:val="left" w:pos="6750"/>
        </w:tabs>
        <w:rPr>
          <w:rFonts w:ascii="Century Gothic" w:hAnsi="Century Gothic"/>
          <w:b/>
        </w:rPr>
      </w:pPr>
      <w:r w:rsidRPr="006103E8">
        <w:rPr>
          <w:rFonts w:ascii="Century Gothic" w:hAnsi="Century Gothic"/>
          <w:b/>
        </w:rPr>
        <w:t>21.</w:t>
      </w:r>
      <w:r>
        <w:rPr>
          <w:rFonts w:ascii="Century Gothic" w:hAnsi="Century Gothic"/>
          <w:b/>
        </w:rPr>
        <w:t xml:space="preserve"> </w:t>
      </w:r>
      <w:r w:rsidRPr="00F66585">
        <w:rPr>
          <w:rFonts w:ascii="Century Gothic" w:hAnsi="Century Gothic"/>
          <w:b/>
          <w:u w:val="single"/>
        </w:rPr>
        <w:t>Standart olmayan uzunluk ölçü birimleri</w:t>
      </w:r>
      <w:r w:rsidRPr="00F66585">
        <w:rPr>
          <w:rFonts w:ascii="Century Gothic" w:hAnsi="Century Gothic"/>
          <w:b/>
        </w:rPr>
        <w:tab/>
      </w:r>
      <w:r w:rsidRPr="00F66585">
        <w:rPr>
          <w:rFonts w:ascii="Century Gothic" w:hAnsi="Century Gothic"/>
          <w:b/>
          <w:u w:val="single"/>
        </w:rPr>
        <w:t>Standart</w:t>
      </w:r>
      <w:r>
        <w:rPr>
          <w:rFonts w:ascii="Century Gothic" w:hAnsi="Century Gothic"/>
          <w:b/>
          <w:u w:val="single"/>
        </w:rPr>
        <w:t xml:space="preserve"> </w:t>
      </w:r>
      <w:r w:rsidRPr="00F66585">
        <w:rPr>
          <w:rFonts w:ascii="Century Gothic" w:hAnsi="Century Gothic"/>
          <w:b/>
          <w:u w:val="single"/>
        </w:rPr>
        <w:t xml:space="preserve"> uzunluk ölçü birim</w:t>
      </w:r>
      <w:r>
        <w:rPr>
          <w:rFonts w:ascii="Century Gothic" w:hAnsi="Century Gothic"/>
          <w:b/>
          <w:u w:val="single"/>
        </w:rPr>
        <w:t>i</w:t>
      </w:r>
    </w:p>
    <w:p w:rsidR="00122D20" w:rsidRDefault="00122D20" w:rsidP="00F66585">
      <w:pPr>
        <w:tabs>
          <w:tab w:val="left" w:pos="6750"/>
        </w:tabs>
        <w:spacing w:after="80"/>
        <w:rPr>
          <w:rFonts w:ascii="Century Gothic" w:hAnsi="Century Gothic"/>
        </w:rPr>
      </w:pPr>
      <w:r>
        <w:rPr>
          <w:rFonts w:ascii="Century Gothic" w:hAnsi="Century Gothic"/>
        </w:rPr>
        <w:t xml:space="preserve">  ( Herkes farklı sonuç bulur.)</w:t>
      </w:r>
      <w:r>
        <w:rPr>
          <w:rFonts w:ascii="Century Gothic" w:hAnsi="Century Gothic"/>
        </w:rPr>
        <w:tab/>
        <w:t>( Herkes aynı sonucu bulur.)</w:t>
      </w:r>
    </w:p>
    <w:p w:rsidR="00122D20" w:rsidRDefault="00122D20" w:rsidP="00F66585">
      <w:pPr>
        <w:tabs>
          <w:tab w:val="left" w:pos="6750"/>
        </w:tabs>
        <w:spacing w:after="80"/>
        <w:rPr>
          <w:rFonts w:ascii="Century Gothic" w:hAnsi="Century Gothic"/>
        </w:rPr>
      </w:pPr>
      <w:r>
        <w:rPr>
          <w:rFonts w:ascii="Century Gothic" w:hAnsi="Century Gothic"/>
        </w:rPr>
        <w:t xml:space="preserve">  1. ……………..</w:t>
      </w:r>
      <w:r>
        <w:rPr>
          <w:rFonts w:ascii="Century Gothic" w:hAnsi="Century Gothic"/>
        </w:rPr>
        <w:tab/>
        <w:t>1. ………………</w:t>
      </w:r>
    </w:p>
    <w:p w:rsidR="00122D20" w:rsidRDefault="00122D20" w:rsidP="006103E8">
      <w:pPr>
        <w:spacing w:after="80"/>
        <w:rPr>
          <w:rFonts w:ascii="Century Gothic" w:hAnsi="Century Gothic"/>
        </w:rPr>
      </w:pPr>
      <w:r>
        <w:rPr>
          <w:rFonts w:ascii="Century Gothic" w:hAnsi="Century Gothic"/>
        </w:rPr>
        <w:t xml:space="preserve">   2. ……………..</w:t>
      </w:r>
    </w:p>
    <w:p w:rsidR="00122D20" w:rsidRDefault="00122D20" w:rsidP="006103E8">
      <w:pPr>
        <w:spacing w:after="80"/>
        <w:rPr>
          <w:rFonts w:ascii="Century Gothic" w:hAnsi="Century Gothic"/>
        </w:rPr>
      </w:pPr>
      <w:r>
        <w:rPr>
          <w:rFonts w:ascii="Century Gothic" w:hAnsi="Century Gothic"/>
        </w:rPr>
        <w:t xml:space="preserve">   3. ……………..</w:t>
      </w:r>
    </w:p>
    <w:p w:rsidR="00122D20" w:rsidRPr="00D54125" w:rsidRDefault="00122D20" w:rsidP="00054BE1">
      <w:pPr>
        <w:pStyle w:val="ListParagraph"/>
        <w:ind w:left="-207" w:right="-567"/>
        <w:rPr>
          <w:rFonts w:ascii="Comic Sans MS" w:hAnsi="Comic Sans MS"/>
          <w:sz w:val="28"/>
        </w:rPr>
      </w:pPr>
      <w:r>
        <w:rPr>
          <w:rFonts w:ascii="Century Gothic" w:hAnsi="Century Gothic"/>
        </w:rPr>
        <w:t xml:space="preserve">   4. ……………..</w:t>
      </w:r>
      <w:hyperlink r:id="rId7" w:history="1">
        <w:r w:rsidRPr="00982FFD">
          <w:rPr>
            <w:rStyle w:val="Hyperlink"/>
            <w:rFonts w:ascii="Comic Sans MS" w:hAnsi="Comic Sans MS"/>
            <w:sz w:val="28"/>
          </w:rPr>
          <w:t>www.sorubak.com</w:t>
        </w:r>
      </w:hyperlink>
      <w:r>
        <w:rPr>
          <w:rFonts w:ascii="Comic Sans MS" w:hAnsi="Comic Sans MS"/>
          <w:sz w:val="28"/>
        </w:rPr>
        <w:t xml:space="preserve"> </w:t>
      </w:r>
    </w:p>
    <w:p w:rsidR="00122D20" w:rsidRDefault="00122D20" w:rsidP="006103E8">
      <w:pPr>
        <w:spacing w:after="80"/>
        <w:rPr>
          <w:rFonts w:ascii="Century Gothic" w:hAnsi="Century Gothic"/>
        </w:rPr>
      </w:pPr>
    </w:p>
    <w:p w:rsidR="00122D20" w:rsidRPr="006103E8" w:rsidRDefault="00122D20" w:rsidP="006103E8">
      <w:pPr>
        <w:spacing w:after="80"/>
        <w:rPr>
          <w:rFonts w:ascii="Century Gothic" w:hAnsi="Century Gothic"/>
        </w:rPr>
      </w:pPr>
      <w:r>
        <w:rPr>
          <w:rFonts w:ascii="Century Gothic" w:hAnsi="Century Gothic"/>
        </w:rPr>
        <w:t xml:space="preserve">   5. ……………..</w:t>
      </w:r>
    </w:p>
    <w:sectPr w:rsidR="00122D20" w:rsidRPr="006103E8" w:rsidSect="004949A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548FD"/>
    <w:multiLevelType w:val="hybridMultilevel"/>
    <w:tmpl w:val="43FC9D90"/>
    <w:lvl w:ilvl="0" w:tplc="DC822210">
      <w:start w:val="1"/>
      <w:numFmt w:val="lowerLetter"/>
      <w:lvlText w:val="%1)"/>
      <w:lvlJc w:val="left"/>
      <w:pPr>
        <w:ind w:left="1068" w:hanging="360"/>
      </w:pPr>
      <w:rPr>
        <w:rFonts w:cs="Times New Roman"/>
        <w:b w:val="0"/>
        <w:i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C11E25"/>
    <w:multiLevelType w:val="hybridMultilevel"/>
    <w:tmpl w:val="5458134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30395A"/>
    <w:multiLevelType w:val="hybridMultilevel"/>
    <w:tmpl w:val="97506A4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1962275"/>
    <w:multiLevelType w:val="hybridMultilevel"/>
    <w:tmpl w:val="47ECB5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A44B28"/>
    <w:multiLevelType w:val="hybridMultilevel"/>
    <w:tmpl w:val="1F30E2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49A4"/>
    <w:rsid w:val="000421DD"/>
    <w:rsid w:val="00054BE1"/>
    <w:rsid w:val="000B4A6F"/>
    <w:rsid w:val="000F616F"/>
    <w:rsid w:val="00122D20"/>
    <w:rsid w:val="00211FBB"/>
    <w:rsid w:val="002124DE"/>
    <w:rsid w:val="002739E6"/>
    <w:rsid w:val="002859BA"/>
    <w:rsid w:val="002F7FDD"/>
    <w:rsid w:val="00310B2D"/>
    <w:rsid w:val="0038200A"/>
    <w:rsid w:val="004720F9"/>
    <w:rsid w:val="004949A4"/>
    <w:rsid w:val="006103E8"/>
    <w:rsid w:val="006D1B84"/>
    <w:rsid w:val="007124AE"/>
    <w:rsid w:val="00822573"/>
    <w:rsid w:val="008666C0"/>
    <w:rsid w:val="008729E3"/>
    <w:rsid w:val="00911CB5"/>
    <w:rsid w:val="00982FFD"/>
    <w:rsid w:val="00A4510C"/>
    <w:rsid w:val="00AE254F"/>
    <w:rsid w:val="00B4677A"/>
    <w:rsid w:val="00BA5216"/>
    <w:rsid w:val="00C7413A"/>
    <w:rsid w:val="00D54125"/>
    <w:rsid w:val="00DE5BE6"/>
    <w:rsid w:val="00E60D62"/>
    <w:rsid w:val="00F01D85"/>
    <w:rsid w:val="00F66585"/>
    <w:rsid w:val="00F83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10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949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F7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7FD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54BE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01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792</Words>
  <Characters>4521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3</cp:revision>
  <dcterms:created xsi:type="dcterms:W3CDTF">2012-11-15T19:41:00Z</dcterms:created>
  <dcterms:modified xsi:type="dcterms:W3CDTF">2013-11-23T16:59:00Z</dcterms:modified>
</cp:coreProperties>
</file>