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ABF8F"/>
  <w:body>
    <w:p w:rsidR="0083569D" w:rsidRDefault="0083569D">
      <w:pPr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ADI – SOYADI  : ……………………………………………………</w:t>
      </w:r>
    </w:p>
    <w:p w:rsidR="0083569D" w:rsidRPr="00F47825" w:rsidRDefault="0083569D">
      <w:pPr>
        <w:rPr>
          <w:b/>
        </w:rPr>
      </w:pPr>
      <w:r w:rsidRPr="00F47825">
        <w:rPr>
          <w:b/>
        </w:rPr>
        <w:t>A ) Aşağıdaki ifadelerden  doğru olanların başına “D “ ,yanlış olanların başına “ Y “ yazınız.</w:t>
      </w:r>
      <w:r>
        <w:rPr>
          <w:b/>
        </w:rPr>
        <w:t xml:space="preserve"> (  20 P )</w:t>
      </w:r>
    </w:p>
    <w:p w:rsidR="0083569D" w:rsidRDefault="0083569D" w:rsidP="001110D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1.(    )  İnsanlar arasında benzer ve farklı  yönler vardır.        </w:t>
      </w:r>
    </w:p>
    <w:p w:rsidR="0083569D" w:rsidRDefault="0083569D" w:rsidP="001110DF">
      <w:pPr>
        <w:rPr>
          <w:b/>
          <w:sz w:val="24"/>
          <w:szCs w:val="24"/>
        </w:rPr>
      </w:pPr>
      <w:r>
        <w:rPr>
          <w:b/>
          <w:sz w:val="24"/>
          <w:szCs w:val="24"/>
        </w:rPr>
        <w:t>2.(    )  Her hafta dişlerimizi fırçalamalıyız.</w:t>
      </w:r>
    </w:p>
    <w:p w:rsidR="0083569D" w:rsidRDefault="0083569D" w:rsidP="001110DF">
      <w:pPr>
        <w:rPr>
          <w:b/>
          <w:sz w:val="24"/>
          <w:szCs w:val="24"/>
        </w:rPr>
      </w:pPr>
      <w:r>
        <w:rPr>
          <w:b/>
          <w:sz w:val="24"/>
          <w:szCs w:val="24"/>
        </w:rPr>
        <w:t>3.(    ) Her  türlü besinden yeteri kadar yemeliyiz.</w:t>
      </w:r>
    </w:p>
    <w:p w:rsidR="0083569D" w:rsidRDefault="0083569D" w:rsidP="001110DF">
      <w:pPr>
        <w:rPr>
          <w:b/>
          <w:sz w:val="24"/>
          <w:szCs w:val="24"/>
        </w:rPr>
      </w:pPr>
      <w:r>
        <w:rPr>
          <w:b/>
          <w:sz w:val="24"/>
          <w:szCs w:val="24"/>
        </w:rPr>
        <w:t>4.(    )  29 Ekim 1920 ‘ de Cumhuriyet ilan edildi.</w:t>
      </w:r>
    </w:p>
    <w:p w:rsidR="0083569D" w:rsidRDefault="0083569D" w:rsidP="001110DF">
      <w:pPr>
        <w:rPr>
          <w:b/>
          <w:sz w:val="24"/>
          <w:szCs w:val="24"/>
        </w:rPr>
      </w:pPr>
      <w:r>
        <w:rPr>
          <w:b/>
          <w:sz w:val="24"/>
          <w:szCs w:val="24"/>
        </w:rPr>
        <w:t>5. (     ) Kulüp çalışmalarıyla  paylaşmayı ve yardımlaşmayı öğreniriz.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83569D" w:rsidRPr="00305790" w:rsidTr="00305790">
        <w:tc>
          <w:tcPr>
            <w:tcW w:w="9212" w:type="dxa"/>
          </w:tcPr>
          <w:p w:rsidR="0083569D" w:rsidRPr="00305790" w:rsidRDefault="0083569D" w:rsidP="0030579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05790">
              <w:rPr>
                <w:b/>
                <w:sz w:val="24"/>
                <w:szCs w:val="24"/>
              </w:rPr>
              <w:t xml:space="preserve">        etik davranışlar  ---  kroki – saygıyla --- temiz  --- düzenli --- hayvansal</w:t>
            </w:r>
          </w:p>
          <w:p w:rsidR="0083569D" w:rsidRPr="00305790" w:rsidRDefault="0083569D" w:rsidP="0030579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83569D" w:rsidRPr="00305790" w:rsidRDefault="0083569D" w:rsidP="0030579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83569D" w:rsidRDefault="0083569D" w:rsidP="001110DF">
      <w:pPr>
        <w:rPr>
          <w:b/>
          <w:sz w:val="24"/>
          <w:szCs w:val="24"/>
        </w:rPr>
      </w:pPr>
      <w:r>
        <w:rPr>
          <w:b/>
          <w:sz w:val="24"/>
          <w:szCs w:val="24"/>
        </w:rPr>
        <w:t>B )  Aşağıdaki cümleleri yukarıdaki sözcüklerden uygun olanlarla tamamlayınız.(  30 P)</w:t>
      </w:r>
    </w:p>
    <w:p w:rsidR="0083569D" w:rsidRDefault="0083569D" w:rsidP="001110DF">
      <w:pPr>
        <w:rPr>
          <w:b/>
          <w:sz w:val="24"/>
          <w:szCs w:val="24"/>
        </w:rPr>
      </w:pPr>
      <w:r>
        <w:rPr>
          <w:b/>
          <w:sz w:val="24"/>
          <w:szCs w:val="24"/>
        </w:rPr>
        <w:t>1.(     ) Aramızdaki farklılık ve benzerlikleri …………………………………. karşılamalıyız.</w:t>
      </w:r>
    </w:p>
    <w:p w:rsidR="0083569D" w:rsidRDefault="0083569D" w:rsidP="001110DF">
      <w:pPr>
        <w:rPr>
          <w:b/>
          <w:sz w:val="24"/>
          <w:szCs w:val="24"/>
        </w:rPr>
      </w:pPr>
      <w:r>
        <w:rPr>
          <w:b/>
          <w:sz w:val="24"/>
          <w:szCs w:val="24"/>
        </w:rPr>
        <w:t>2.(    )  Et  …………………………………. bir besindir.</w:t>
      </w:r>
    </w:p>
    <w:p w:rsidR="0083569D" w:rsidRDefault="0083569D" w:rsidP="001110DF">
      <w:pPr>
        <w:rPr>
          <w:b/>
          <w:sz w:val="24"/>
          <w:szCs w:val="24"/>
        </w:rPr>
      </w:pPr>
      <w:r>
        <w:rPr>
          <w:b/>
          <w:sz w:val="24"/>
          <w:szCs w:val="24"/>
        </w:rPr>
        <w:t>3. (     )   Arkadaşlık ilişkilerimizde ……………………………………………………………….sergilemeliyiz.</w:t>
      </w:r>
    </w:p>
    <w:p w:rsidR="0083569D" w:rsidRDefault="0083569D" w:rsidP="001110DF">
      <w:pPr>
        <w:rPr>
          <w:b/>
          <w:sz w:val="24"/>
          <w:szCs w:val="24"/>
        </w:rPr>
      </w:pPr>
      <w:r>
        <w:rPr>
          <w:b/>
          <w:sz w:val="24"/>
          <w:szCs w:val="24"/>
        </w:rPr>
        <w:t>4. (    )  Sınıfımın okuldaki yerini ………………………………..çizerek gösterebilitrim.</w:t>
      </w:r>
    </w:p>
    <w:p w:rsidR="0083569D" w:rsidRDefault="0083569D" w:rsidP="001110DF">
      <w:pPr>
        <w:rPr>
          <w:b/>
          <w:sz w:val="24"/>
          <w:szCs w:val="24"/>
        </w:rPr>
      </w:pPr>
      <w:r>
        <w:rPr>
          <w:b/>
          <w:sz w:val="24"/>
          <w:szCs w:val="24"/>
        </w:rPr>
        <w:t>5. (    )  Ortaklaşa  kullandığımız  araç- gereçleri ………………….. ve ………………….. kullanmalıyız.</w:t>
      </w: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C ) Aşağıdaki soruların cevaplarını  yazınız. (  30 P)</w:t>
      </w: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1 )   Okulunuzun ve çevresini temiz tutmak için neler yapıyorsunuz ? Yazınız.</w:t>
      </w: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……………………………………………………………………………………………………………………………….</w:t>
      </w: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………………………………………………………………………………………………………………………………….</w:t>
      </w: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………………………………………………………………………………………………………………………………….</w:t>
      </w: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2 )  Okula gidip gelirken  güvenli geçiş yerleri nerelerdir ? Yazınız.</w:t>
      </w: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……………………………………………………………………………………………………………………………….</w:t>
      </w: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………………………………………………………………………………………………………………………………….</w:t>
      </w: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3 )  Bildiğiniz öğrenme teknikleri nelerdir ? Adlarını yazınız.</w:t>
      </w: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…………………………………………………………………………………………………………………………………….</w:t>
      </w: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……………………………………………………………………………………………………………………………………..</w:t>
      </w: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4 )  Mustafa Kemal Atatürk ‘ün öğrenim gördüğü okulların adlarını sırasıyla yazınız.</w:t>
      </w: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………………………………………………………………………………………………………………………………..</w:t>
      </w: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…………………………………………………………………………………………………………………………….</w:t>
      </w: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……………………………………………………………………………………………………………………………..</w:t>
      </w: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5 ) Okula niçin hazırlıklı gelmeliyiz ? Yazınız.</w:t>
      </w: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……………………………………………………………………………………………………………………………………….</w:t>
      </w: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………………………………………………………………………………………………………………………………………..</w:t>
      </w: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……………………………………………………………………………………………………………………………………….</w:t>
      </w: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D )  Aşağıdaki soruları okuyunuz , doğru seçeneği işaretleyiniz. (  20  P )</w:t>
      </w: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1 ) Başkalarının kabul edilemez bir önerisi karşısında nasıl  davranmalıyız ?</w:t>
      </w: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A ) Kesin bir dille hayır, demeliyiz.    B ) Öneriyi kabu etmeliyiz.</w:t>
      </w: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C ) Öneriyi düşünmeliyiz.</w:t>
      </w:r>
    </w:p>
    <w:p w:rsidR="0083569D" w:rsidRDefault="0083569D" w:rsidP="00E47399">
      <w:pPr>
        <w:rPr>
          <w:b/>
          <w:sz w:val="24"/>
          <w:szCs w:val="24"/>
        </w:rPr>
      </w:pP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2 ) Aşağıdakilerden hangisi tüketici olarak haklarımızı aramak için başvurabileceğimiz  kuruluşlardandır  ?</w:t>
      </w: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A )  İnsan Hakları Koruma Derneği       B ) Yardımsevenler Derneği</w:t>
      </w: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C ) Tüketici Hakları Koruma Derneği</w:t>
      </w:r>
    </w:p>
    <w:p w:rsidR="0083569D" w:rsidRDefault="0083569D" w:rsidP="00E47399">
      <w:pPr>
        <w:rPr>
          <w:b/>
          <w:sz w:val="24"/>
          <w:szCs w:val="24"/>
        </w:rPr>
      </w:pP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3 )  Hangisi  eskiden  kullanılan  bir iletişim  aracı </w:t>
      </w:r>
      <w:r w:rsidRPr="005521E5">
        <w:rPr>
          <w:b/>
          <w:sz w:val="24"/>
          <w:szCs w:val="24"/>
          <w:u w:val="single"/>
        </w:rPr>
        <w:t>değildir</w:t>
      </w:r>
      <w:r>
        <w:rPr>
          <w:b/>
          <w:sz w:val="24"/>
          <w:szCs w:val="24"/>
        </w:rPr>
        <w:t xml:space="preserve">  ?</w:t>
      </w: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A ) Posta güvercini      B )  Telefon         C  )  Duman Yöntemi</w:t>
      </w:r>
    </w:p>
    <w:p w:rsidR="0083569D" w:rsidRDefault="0083569D" w:rsidP="00E47399">
      <w:pPr>
        <w:rPr>
          <w:b/>
          <w:sz w:val="24"/>
          <w:szCs w:val="24"/>
        </w:rPr>
      </w:pP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4 )” Tüm besinlerden yeterince ve zamanında yemek …………………………………denir.” Cümlesindeki boşluğu hangi seçenekle doldurabiliriz.</w:t>
      </w: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A ) Sofra kurallarını      B )  Sağlıklı yaşamayı      C ) Dengeli ve Düzenli Beslenmek</w:t>
      </w:r>
    </w:p>
    <w:p w:rsidR="0083569D" w:rsidRDefault="0083569D" w:rsidP="00E47399">
      <w:pPr>
        <w:rPr>
          <w:b/>
          <w:sz w:val="24"/>
          <w:szCs w:val="24"/>
        </w:rPr>
      </w:pPr>
    </w:p>
    <w:p w:rsidR="0083569D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5 ) Sınıf başkanını kim  seçer ?</w:t>
      </w:r>
    </w:p>
    <w:p w:rsidR="0083569D" w:rsidRPr="00E47399" w:rsidRDefault="0083569D" w:rsidP="00E47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A  ) Öğretmen     B  )   Müdür     C  )  Sınıftaki  öğrenciler</w:t>
      </w:r>
    </w:p>
    <w:sectPr w:rsidR="0083569D" w:rsidRPr="00E47399" w:rsidSect="00A86819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69D" w:rsidRDefault="0083569D" w:rsidP="000579FE">
      <w:pPr>
        <w:spacing w:after="0" w:line="240" w:lineRule="auto"/>
      </w:pPr>
      <w:r>
        <w:separator/>
      </w:r>
    </w:p>
  </w:endnote>
  <w:endnote w:type="continuationSeparator" w:id="0">
    <w:p w:rsidR="0083569D" w:rsidRDefault="0083569D" w:rsidP="00057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69D" w:rsidRPr="00F47825" w:rsidRDefault="0083569D">
    <w:pPr>
      <w:pStyle w:val="Footer"/>
      <w:rPr>
        <w:b/>
      </w:rPr>
    </w:pPr>
    <w:r>
      <w:rPr>
        <w:b/>
      </w:rPr>
      <w:t>ZİYA   FIRINCIOĞULLARI / SINIF ÖĞRETMENİ                               BAŞARILAR  ……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69D" w:rsidRDefault="0083569D" w:rsidP="000579FE">
      <w:pPr>
        <w:spacing w:after="0" w:line="240" w:lineRule="auto"/>
      </w:pPr>
      <w:r>
        <w:separator/>
      </w:r>
    </w:p>
  </w:footnote>
  <w:footnote w:type="continuationSeparator" w:id="0">
    <w:p w:rsidR="0083569D" w:rsidRDefault="0083569D" w:rsidP="000579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69D" w:rsidRDefault="0083569D">
    <w:pPr>
      <w:pStyle w:val="Header"/>
    </w:pPr>
    <w:r>
      <w:rPr>
        <w:noProof/>
        <w:lang w:eastAsia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5108" o:spid="_x0000_s2049" type="#_x0000_t136" style="position:absolute;margin-left:0;margin-top:0;width:552.3pt;height:87.2pt;rotation:315;z-index:-251658240;mso-position-horizontal:center;mso-position-horizontal-relative:margin;mso-position-vertical:center;mso-position-vertical-relative:margin" o:allowincell="f" fillcolor="#00b0f0" stroked="f">
          <v:fill opacity=".5"/>
          <v:textpath style="font-family:&quot;Calibri&quot;;font-size:1pt" string="ZİYA FIRINCIOĞULLARI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69D" w:rsidRDefault="0083569D" w:rsidP="000579FE">
    <w:pPr>
      <w:rPr>
        <w:b/>
        <w:sz w:val="24"/>
        <w:szCs w:val="24"/>
      </w:rPr>
    </w:pPr>
    <w:r>
      <w:rPr>
        <w:b/>
        <w:sz w:val="24"/>
        <w:szCs w:val="24"/>
      </w:rPr>
      <w:t xml:space="preserve">2013- 2014 AKDENİZ  İLKOKULU  3. SINIF HAYAT BİLGİSİ  1. ÜNİTE DEĞERLENDİRMESİ </w:t>
    </w:r>
  </w:p>
  <w:p w:rsidR="0083569D" w:rsidRDefault="0083569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69D" w:rsidRDefault="0083569D">
    <w:pPr>
      <w:pStyle w:val="Header"/>
    </w:pPr>
    <w:r>
      <w:rPr>
        <w:noProof/>
        <w:lang w:eastAsia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5107" o:spid="_x0000_s2050" type="#_x0000_t136" style="position:absolute;margin-left:0;margin-top:0;width:552.3pt;height:87.2pt;rotation:315;z-index:-251659264;mso-position-horizontal:center;mso-position-horizontal-relative:margin;mso-position-vertical:center;mso-position-vertical-relative:margin" o:allowincell="f" fillcolor="#00b0f0" stroked="f">
          <v:fill opacity=".5"/>
          <v:textpath style="font-family:&quot;Calibri&quot;;font-size:1pt" string="ZİYA FIRINCIOĞULLARI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1665C"/>
    <w:multiLevelType w:val="hybridMultilevel"/>
    <w:tmpl w:val="B9CC620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EC1607E"/>
    <w:multiLevelType w:val="hybridMultilevel"/>
    <w:tmpl w:val="A7B43C86"/>
    <w:lvl w:ilvl="0" w:tplc="97228A9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EFF02CC"/>
    <w:multiLevelType w:val="hybridMultilevel"/>
    <w:tmpl w:val="F9AA777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CC16A4"/>
    <w:multiLevelType w:val="hybridMultilevel"/>
    <w:tmpl w:val="297E1E00"/>
    <w:lvl w:ilvl="0" w:tplc="CBA2A91C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10DF"/>
    <w:rsid w:val="000579FE"/>
    <w:rsid w:val="001110DF"/>
    <w:rsid w:val="001470A5"/>
    <w:rsid w:val="002A570D"/>
    <w:rsid w:val="00305790"/>
    <w:rsid w:val="004C45E6"/>
    <w:rsid w:val="005521E5"/>
    <w:rsid w:val="00594B06"/>
    <w:rsid w:val="005965F1"/>
    <w:rsid w:val="007D67FD"/>
    <w:rsid w:val="0083569D"/>
    <w:rsid w:val="00990F18"/>
    <w:rsid w:val="00A86819"/>
    <w:rsid w:val="00C4536D"/>
    <w:rsid w:val="00C8215E"/>
    <w:rsid w:val="00E47399"/>
    <w:rsid w:val="00ED7AE3"/>
    <w:rsid w:val="00F47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5F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110DF"/>
    <w:pPr>
      <w:ind w:left="720"/>
      <w:contextualSpacing/>
    </w:pPr>
  </w:style>
  <w:style w:type="table" w:styleId="TableGrid">
    <w:name w:val="Table Grid"/>
    <w:basedOn w:val="TableNormal"/>
    <w:uiPriority w:val="99"/>
    <w:rsid w:val="007D67F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579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579F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579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579F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</TotalTime>
  <Pages>2</Pages>
  <Words>441</Words>
  <Characters>2515</Characters>
  <Application>Microsoft Office Outlook</Application>
  <DocSecurity>0</DocSecurity>
  <Lines>0</Lines>
  <Paragraphs>0</Paragraphs>
  <ScaleCrop>false</ScaleCrop>
  <Manager>www.sorubak.com</Manager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DünYa</dc:creator>
  <cp:keywords>www.sorubak.com</cp:keywords>
  <dc:description>www.sorubak.com</dc:description>
  <cp:lastModifiedBy>edanur</cp:lastModifiedBy>
  <cp:revision>5</cp:revision>
  <dcterms:created xsi:type="dcterms:W3CDTF">2013-12-09T19:16:00Z</dcterms:created>
  <dcterms:modified xsi:type="dcterms:W3CDTF">2014-01-11T16:04:00Z</dcterms:modified>
  <cp:category>www.sorubak.com</cp:category>
</cp:coreProperties>
</file>