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0C" w:rsidRPr="00B9625B" w:rsidRDefault="00B80B0C">
      <w:r w:rsidRPr="00B9625B">
        <w:t>ADI         :………………………………………</w:t>
      </w:r>
    </w:p>
    <w:p w:rsidR="00B80B0C" w:rsidRPr="00B9625B" w:rsidRDefault="00B80B0C">
      <w:r w:rsidRPr="00B9625B">
        <w:t>SOYADI : ………………………………………</w:t>
      </w:r>
    </w:p>
    <w:p w:rsidR="00B80B0C" w:rsidRPr="00B9625B" w:rsidRDefault="00B80B0C">
      <w:r w:rsidRPr="00B9625B">
        <w:t xml:space="preserve">SINFI      :…………………NO:……………….                                            </w:t>
      </w:r>
    </w:p>
    <w:p w:rsidR="00B80B0C" w:rsidRDefault="00B80B0C">
      <w:r w:rsidRPr="00B9625B">
        <w:t>OKULU  :………………………………………</w:t>
      </w:r>
    </w:p>
    <w:p w:rsidR="00B80B0C" w:rsidRPr="002B0133" w:rsidRDefault="00B80B0C" w:rsidP="00481ED5">
      <w:pPr>
        <w:jc w:val="center"/>
        <w:rPr>
          <w:rFonts w:ascii="Broadway" w:hAnsi="Broadway" w:cs="Broadway"/>
          <w:b/>
          <w:bCs/>
        </w:rPr>
      </w:pPr>
      <w:r>
        <w:rPr>
          <w:rFonts w:ascii="Broadway" w:hAnsi="Broadway" w:cs="Broadway"/>
          <w:b/>
          <w:bCs/>
        </w:rPr>
        <w:t>HASBAHÇE İLK OKULU 2.</w:t>
      </w:r>
      <w:r w:rsidRPr="002B0133">
        <w:rPr>
          <w:rFonts w:ascii="Broadway" w:hAnsi="Broadway" w:cs="Broadway"/>
          <w:b/>
          <w:bCs/>
        </w:rPr>
        <w:t>SINIFLAR HAYAT B</w:t>
      </w:r>
      <w:r w:rsidRPr="002B0133">
        <w:rPr>
          <w:rFonts w:ascii="Broadway BT Tur" w:hAnsi="Broadway BT Tur" w:cs="Broadway BT Tur"/>
          <w:b/>
          <w:bCs/>
        </w:rPr>
        <w:t>İ</w:t>
      </w:r>
      <w:r w:rsidRPr="002B0133">
        <w:rPr>
          <w:rFonts w:ascii="Broadway" w:hAnsi="Broadway" w:cs="Broadway"/>
          <w:b/>
          <w:bCs/>
        </w:rPr>
        <w:t>LG</w:t>
      </w:r>
      <w:r w:rsidRPr="002B0133">
        <w:rPr>
          <w:rFonts w:ascii="Broadway BT Tur" w:hAnsi="Broadway BT Tur" w:cs="Broadway BT Tur"/>
          <w:b/>
          <w:bCs/>
        </w:rPr>
        <w:t>İ</w:t>
      </w:r>
      <w:r w:rsidRPr="002B0133">
        <w:rPr>
          <w:rFonts w:ascii="Broadway" w:hAnsi="Broadway" w:cs="Broadway"/>
          <w:b/>
          <w:bCs/>
        </w:rPr>
        <w:t>S</w:t>
      </w:r>
      <w:r w:rsidRPr="002B0133">
        <w:rPr>
          <w:rFonts w:ascii="Broadway BT Tur" w:hAnsi="Broadway BT Tur" w:cs="Broadway BT Tur"/>
          <w:b/>
          <w:bCs/>
        </w:rPr>
        <w:t>İ</w:t>
      </w:r>
      <w:r w:rsidRPr="002B0133">
        <w:rPr>
          <w:rFonts w:ascii="Broadway" w:hAnsi="Broadway" w:cs="Broadway"/>
          <w:b/>
          <w:bCs/>
        </w:rPr>
        <w:t xml:space="preserve"> SORULARI</w:t>
      </w:r>
    </w:p>
    <w:p w:rsidR="00B80B0C" w:rsidRPr="00162EBC" w:rsidRDefault="00B80B0C">
      <w:pPr>
        <w:rPr>
          <w:rFonts w:ascii="Comic Sans MS" w:hAnsi="Comic Sans MS" w:cs="Comic Sans MS"/>
          <w:b/>
          <w:bCs/>
        </w:rPr>
      </w:pPr>
      <w:r>
        <w:t xml:space="preserve">        </w:t>
      </w:r>
      <w:r w:rsidRPr="00162EBC">
        <w:rPr>
          <w:rFonts w:ascii="Comic Sans MS" w:hAnsi="Comic Sans MS" w:cs="Comic Sans MS"/>
          <w:b/>
          <w:bCs/>
        </w:rPr>
        <w:t>Aşağıdaki bilgilerden doğru  olanların başında bulunan  parantez içine (D), yanlış olduğunu düşündüğünüz bilgilerin başında bulunan parantez işareti içine (Y) yazınız.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1-  (..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 xml:space="preserve"> )  Tavukların yaşadığı yere kümes denir.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2-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 xml:space="preserve"> (..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 xml:space="preserve"> )   Vücudumuz baş, gövde, kol ve bacaklar olmak üzere üç ana bölümden oluşur.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3-  (..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 xml:space="preserve"> )   Deri koku alma duyu organımızdır.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 xml:space="preserve">4- 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(.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. )   Beyin bütün organlarımızın çalışmasını sağlar ve düzenler.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5-  (.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. )   Göğüs kafesinin içinde beynimiz vardır.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6-  (.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. )   Duyu organlarımız dört tanedir.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7-  (</w:t>
      </w:r>
      <w:r>
        <w:rPr>
          <w:rFonts w:ascii="Comic Sans MS" w:hAnsi="Comic Sans MS" w:cs="Comic Sans MS"/>
        </w:rPr>
        <w:t xml:space="preserve">  </w:t>
      </w:r>
      <w:r w:rsidRPr="00162EBC">
        <w:rPr>
          <w:rFonts w:ascii="Comic Sans MS" w:hAnsi="Comic Sans MS" w:cs="Comic Sans MS"/>
        </w:rPr>
        <w:t>. )   Vücudumuzda işe yaramayan  besinler kalın bağırsaktan dışarı atılır.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8-  (.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. )    Kirli tuvaletler insan sağlığını tehdit eder.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 xml:space="preserve">9- 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(.</w:t>
      </w:r>
      <w:r>
        <w:rPr>
          <w:rFonts w:ascii="Comic Sans MS" w:hAnsi="Comic Sans MS" w:cs="Comic Sans MS"/>
        </w:rPr>
        <w:t xml:space="preserve"> </w:t>
      </w:r>
      <w:r w:rsidRPr="00162EBC">
        <w:rPr>
          <w:rFonts w:ascii="Comic Sans MS" w:hAnsi="Comic Sans MS" w:cs="Comic Sans MS"/>
        </w:rPr>
        <w:t>. )   Oyun oynamamız sağlığımızı olumlu yönde etkiler.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10- (.</w:t>
      </w:r>
      <w:r>
        <w:rPr>
          <w:rFonts w:ascii="Comic Sans MS" w:hAnsi="Comic Sans MS" w:cs="Comic Sans MS"/>
        </w:rPr>
        <w:t xml:space="preserve"> . )   A</w:t>
      </w:r>
      <w:r w:rsidRPr="00162EBC">
        <w:rPr>
          <w:rFonts w:ascii="Comic Sans MS" w:hAnsi="Comic Sans MS" w:cs="Comic Sans MS"/>
        </w:rPr>
        <w:t>ile içinde karar alırken sadece babamızın fikri yeterlidir.</w:t>
      </w:r>
    </w:p>
    <w:p w:rsidR="00B80B0C" w:rsidRPr="00162EBC" w:rsidRDefault="00B80B0C">
      <w:pPr>
        <w:rPr>
          <w:rFonts w:ascii="Comic Sans MS" w:hAnsi="Comic Sans MS" w:cs="Comic Sans MS"/>
          <w:b/>
          <w:bCs/>
        </w:rPr>
      </w:pPr>
      <w:r>
        <w:t xml:space="preserve">             </w:t>
      </w:r>
      <w:r w:rsidRPr="00162EBC">
        <w:rPr>
          <w:rFonts w:ascii="Comic Sans MS" w:hAnsi="Comic Sans MS" w:cs="Comic Sans MS"/>
          <w:b/>
          <w:bCs/>
        </w:rPr>
        <w:t>Aşağıdaki cümlelerde  boş bırakılan noktalı  yerlere uygun sözcükleri yazarak cümleyi tamamlayınız.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1-   Anne, baba ve çocuklardan oluşan topluluğa ……………….denir.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2-    İşitme duyu organımıza ………………..denir.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3     Vücudumuzda kanın dolaşmasını sağlayan  organımıza …………..denir.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4-    İç organlarımızdan bazıları ………………  ,    …………… ,  ………………..ve karaciğerdir.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5-     Nefes aldığımızda temiz hava …………………………….dolar.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 xml:space="preserve">6-     Başımız ………………………..ile vücuda bağlanır.    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7-     Besinler ………………….eritilerek bağırsaklara gönderilir.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8-     Dişlerimizi diş etinden başlayarak ……………………doğru fırçalamalıyız.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9-     Bütün besin maddelerinden yeterince almaya ………………………………..denir.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10-   En iyi dinlenme şekli zamanında ve yeteri kadar …………………….. uyumaktır.</w:t>
      </w:r>
    </w:p>
    <w:p w:rsidR="00B80B0C" w:rsidRPr="00162EBC" w:rsidRDefault="00B80B0C">
      <w:pPr>
        <w:rPr>
          <w:rFonts w:ascii="Comic Sans MS" w:hAnsi="Comic Sans MS" w:cs="Comic Sans MS"/>
          <w:b/>
          <w:bCs/>
        </w:rPr>
      </w:pPr>
      <w:r>
        <w:t xml:space="preserve">            </w:t>
      </w:r>
      <w:r w:rsidRPr="00162EBC">
        <w:rPr>
          <w:rFonts w:ascii="Comic Sans MS" w:hAnsi="Comic Sans MS" w:cs="Comic Sans MS"/>
          <w:b/>
          <w:bCs/>
        </w:rPr>
        <w:t>Aşağıdaki soruların cevaplarını soruların altına yazınız.</w:t>
      </w: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1-        Vücudumuzun bölümlerini yazınız</w:t>
      </w:r>
    </w:p>
    <w:p w:rsidR="00B80B0C" w:rsidRPr="00162EBC" w:rsidRDefault="00B80B0C">
      <w:pPr>
        <w:rPr>
          <w:rFonts w:ascii="Comic Sans MS" w:hAnsi="Comic Sans MS" w:cs="Comic Sans MS"/>
        </w:rPr>
      </w:pPr>
    </w:p>
    <w:p w:rsidR="00B80B0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2-    Başımızda bulunan organlarımızın adlarını  yazınız .</w:t>
      </w:r>
    </w:p>
    <w:p w:rsidR="00B80B0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</w:p>
    <w:p w:rsidR="00B80B0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3-     Duyu organlarımızın adlarını yazınız</w:t>
      </w:r>
    </w:p>
    <w:p w:rsidR="00B80B0C" w:rsidRDefault="00B80B0C">
      <w:pPr>
        <w:rPr>
          <w:rFonts w:ascii="Comic Sans MS" w:hAnsi="Comic Sans MS" w:cs="Comic Sans MS"/>
        </w:rPr>
      </w:pPr>
    </w:p>
    <w:p w:rsidR="00B80B0C" w:rsidRDefault="00B80B0C">
      <w:pPr>
        <w:rPr>
          <w:rFonts w:ascii="Comic Sans MS" w:hAnsi="Comic Sans MS" w:cs="Comic Sans MS"/>
        </w:rPr>
      </w:pPr>
    </w:p>
    <w:p w:rsidR="00B80B0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 xml:space="preserve">4-     Dinlenmek için neler yapmalıyız yazınız. </w:t>
      </w:r>
    </w:p>
    <w:p w:rsidR="00B80B0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</w:p>
    <w:p w:rsidR="00B80B0C" w:rsidRPr="00162EBC" w:rsidRDefault="00B80B0C">
      <w:pPr>
        <w:rPr>
          <w:rFonts w:ascii="Comic Sans MS" w:hAnsi="Comic Sans MS" w:cs="Comic Sans MS"/>
        </w:rPr>
      </w:pPr>
      <w:r w:rsidRPr="00162EBC">
        <w:rPr>
          <w:rFonts w:ascii="Comic Sans MS" w:hAnsi="Comic Sans MS" w:cs="Comic Sans MS"/>
        </w:rPr>
        <w:t>5-    Evde başımıza gelebilecek kazalardan bazılarının ismini yazınız.</w:t>
      </w:r>
    </w:p>
    <w:p w:rsidR="00B80B0C" w:rsidRPr="00B9625B" w:rsidRDefault="00B80B0C" w:rsidP="00B9625B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              </w:t>
      </w:r>
      <w:r>
        <w:rPr>
          <w:rFonts w:ascii="Comic Sans MS" w:hAnsi="Comic Sans MS" w:cs="Comic Sans MS"/>
          <w:i/>
          <w:iCs/>
        </w:rPr>
        <w:t xml:space="preserve">   </w:t>
      </w:r>
      <w:r w:rsidRPr="00162EBC">
        <w:rPr>
          <w:rFonts w:ascii="Comic Sans MS" w:hAnsi="Comic Sans MS" w:cs="Comic Sans MS"/>
          <w:i/>
          <w:iCs/>
        </w:rPr>
        <w:t xml:space="preserve">  </w:t>
      </w:r>
      <w:r w:rsidRPr="00162EBC">
        <w:rPr>
          <w:rFonts w:ascii="Comic Sans MS" w:hAnsi="Comic Sans MS" w:cs="Comic Sans MS"/>
          <w:b/>
          <w:bCs/>
          <w:i/>
          <w:iCs/>
        </w:rPr>
        <w:t>Arka sayfaya geçiniz….</w:t>
      </w:r>
    </w:p>
    <w:p w:rsidR="00B80B0C" w:rsidRPr="00B9625B" w:rsidRDefault="00B80B0C" w:rsidP="00B9625B">
      <w:pPr>
        <w:rPr>
          <w:rFonts w:ascii="Comic Sans MS" w:hAnsi="Comic Sans MS" w:cs="Comic Sans MS"/>
        </w:rPr>
      </w:pPr>
    </w:p>
    <w:p w:rsidR="00B80B0C" w:rsidRPr="007A1FE9" w:rsidRDefault="00B80B0C" w:rsidP="00B9625B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    </w:t>
      </w:r>
      <w:r w:rsidRPr="007A1FE9">
        <w:rPr>
          <w:rFonts w:ascii="Comic Sans MS" w:hAnsi="Comic Sans MS" w:cs="Comic Sans MS"/>
          <w:b/>
          <w:bCs/>
        </w:rPr>
        <w:t>Aşağıdaki soruların doğru cevaplarını işaretleyiniz.</w:t>
      </w:r>
    </w:p>
    <w:p w:rsidR="00B80B0C" w:rsidRDefault="00B80B0C" w:rsidP="00C60135">
      <w:pPr>
        <w:numPr>
          <w:ilvl w:val="0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Aşağıdaki organ ve görevi eşleştirmelerinden yanlış olanı işaretleyiniz.</w:t>
      </w:r>
    </w:p>
    <w:p w:rsidR="00B80B0C" w:rsidRDefault="00B80B0C" w:rsidP="00AB527A">
      <w:pPr>
        <w:numPr>
          <w:ilvl w:val="1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Beyin</w:t>
      </w:r>
      <w:r w:rsidRPr="00C60135">
        <w:rPr>
          <w:rFonts w:ascii="Comic Sans MS" w:hAnsi="Comic Sans MS" w:cs="Comic Sans MS"/>
        </w:rPr>
        <w:sym w:font="Wingdings" w:char="F0E0"/>
      </w:r>
      <w:r>
        <w:rPr>
          <w:rFonts w:ascii="Comic Sans MS" w:hAnsi="Comic Sans MS" w:cs="Comic Sans MS"/>
        </w:rPr>
        <w:t>vücudun idare merkezidir</w:t>
      </w:r>
    </w:p>
    <w:p w:rsidR="00B80B0C" w:rsidRDefault="00B80B0C" w:rsidP="00AB527A">
      <w:pPr>
        <w:numPr>
          <w:ilvl w:val="1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Kulak</w:t>
      </w:r>
      <w:r w:rsidRPr="00C60135">
        <w:rPr>
          <w:rFonts w:ascii="Comic Sans MS" w:hAnsi="Comic Sans MS" w:cs="Comic Sans MS"/>
        </w:rPr>
        <w:sym w:font="Wingdings" w:char="F0E0"/>
      </w:r>
      <w:r>
        <w:rPr>
          <w:rFonts w:ascii="Comic Sans MS" w:hAnsi="Comic Sans MS" w:cs="Comic Sans MS"/>
        </w:rPr>
        <w:t>Çevredeki varlıkları görmemizi sağlar</w:t>
      </w:r>
    </w:p>
    <w:p w:rsidR="00B80B0C" w:rsidRPr="00B9625B" w:rsidRDefault="00B80B0C" w:rsidP="00B9625B">
      <w:pPr>
        <w:numPr>
          <w:ilvl w:val="1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Akciğer</w:t>
      </w:r>
      <w:r w:rsidRPr="00C60135">
        <w:rPr>
          <w:rFonts w:ascii="Comic Sans MS" w:hAnsi="Comic Sans MS" w:cs="Comic Sans MS"/>
        </w:rPr>
        <w:sym w:font="Wingdings" w:char="F0E0"/>
      </w:r>
      <w:r>
        <w:rPr>
          <w:rFonts w:ascii="Comic Sans MS" w:hAnsi="Comic Sans MS" w:cs="Comic Sans MS"/>
        </w:rPr>
        <w:t>Nefes almamızı sağlar</w:t>
      </w:r>
    </w:p>
    <w:p w:rsidR="00B80B0C" w:rsidRDefault="00B80B0C" w:rsidP="00AB527A">
      <w:pPr>
        <w:numPr>
          <w:ilvl w:val="0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-Kanı temizler</w:t>
      </w:r>
    </w:p>
    <w:p w:rsidR="00B80B0C" w:rsidRDefault="00B80B0C" w:rsidP="00AB527A">
      <w:pPr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-Nefes alıp vermemizi sağlar,</w:t>
      </w:r>
    </w:p>
    <w:p w:rsidR="00B80B0C" w:rsidRDefault="00B80B0C" w:rsidP="00AB527A">
      <w:pPr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-Her insanda iki tane bulunur</w:t>
      </w:r>
    </w:p>
    <w:p w:rsidR="00B80B0C" w:rsidRDefault="00B80B0C" w:rsidP="00AB527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>Yukarıda görevleri verilen organımız aşağıdakilerden hangisidir?</w:t>
      </w:r>
    </w:p>
    <w:p w:rsidR="00B80B0C" w:rsidRDefault="00B80B0C" w:rsidP="00AB527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a) akciğer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b)göz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c)kalp</w:t>
      </w:r>
    </w:p>
    <w:p w:rsidR="00B80B0C" w:rsidRDefault="00B80B0C" w:rsidP="00AB527A">
      <w:pPr>
        <w:numPr>
          <w:ilvl w:val="0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Aşağıdakilerden hangisi kişisel bakımımızda ilgili yapmamız gereken doğru bir davranıştır?</w:t>
      </w:r>
    </w:p>
    <w:p w:rsidR="00B80B0C" w:rsidRDefault="00B80B0C" w:rsidP="00377A6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a)Ayda sadece bir kez banyo yapmak</w:t>
      </w:r>
    </w:p>
    <w:p w:rsidR="00B80B0C" w:rsidRDefault="00B80B0C" w:rsidP="00AB527A">
      <w:pPr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b)Tırnaklarımızı kesince elimizi sabunlu suyla yıkamak</w:t>
      </w:r>
    </w:p>
    <w:p w:rsidR="00B80B0C" w:rsidRDefault="00B80B0C" w:rsidP="00AB527A">
      <w:pPr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c)Dişlerimizi zaman zaman fırçalamak </w:t>
      </w:r>
    </w:p>
    <w:p w:rsidR="00B80B0C" w:rsidRDefault="00B80B0C" w:rsidP="00377A65">
      <w:pPr>
        <w:tabs>
          <w:tab w:val="left" w:pos="360"/>
          <w:tab w:val="left" w:pos="54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</w:t>
      </w:r>
      <w:r w:rsidRPr="00377A65">
        <w:rPr>
          <w:rFonts w:ascii="Comic Sans MS" w:hAnsi="Comic Sans MS" w:cs="Comic Sans MS"/>
          <w:b/>
          <w:bCs/>
        </w:rPr>
        <w:t>4-</w:t>
      </w:r>
      <w:r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</w:rPr>
        <w:t>Duyu organları, insanların çevrelerini tanımalarına yardımcı olur.”</w:t>
      </w:r>
    </w:p>
    <w:p w:rsidR="00B80B0C" w:rsidRDefault="00B80B0C" w:rsidP="00377A65">
      <w:pPr>
        <w:tabs>
          <w:tab w:val="left" w:pos="360"/>
          <w:tab w:val="left" w:pos="54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</w:t>
      </w:r>
    </w:p>
    <w:p w:rsidR="00B80B0C" w:rsidRDefault="00B80B0C" w:rsidP="00377A65">
      <w:pPr>
        <w:tabs>
          <w:tab w:val="left" w:pos="360"/>
          <w:tab w:val="left" w:pos="54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Aşağıdakiler  hangisi bu organlardandır?</w:t>
      </w:r>
    </w:p>
    <w:p w:rsidR="00B80B0C" w:rsidRDefault="00B80B0C" w:rsidP="00377A65">
      <w:pPr>
        <w:tabs>
          <w:tab w:val="left" w:pos="360"/>
          <w:tab w:val="left" w:pos="54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a)beyin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b)göz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c)kalp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hAnsi="Comic Sans MS" w:cs="Comic Sans MS"/>
        </w:rPr>
        <w:t xml:space="preserve">    </w:t>
      </w:r>
      <w:r>
        <w:rPr>
          <w:rFonts w:ascii="Comic Sans MS" w:hAnsi="Comic Sans MS" w:cs="Comic Sans MS"/>
          <w:b/>
          <w:bCs/>
        </w:rPr>
        <w:t xml:space="preserve">5- </w:t>
      </w:r>
      <w:r>
        <w:rPr>
          <w:rFonts w:ascii="Comic Sans MS" w:hAnsi="Comic Sans MS" w:cs="Comic Sans MS"/>
        </w:rPr>
        <w:t xml:space="preserve">Aşağıdakilerden hangisi tasarruf yapan bir kişinin yapacağı davranışlardan </w:t>
      </w:r>
      <w:r w:rsidRPr="00377A65">
        <w:rPr>
          <w:rFonts w:ascii="Comic Sans MS" w:hAnsi="Comic Sans MS" w:cs="Comic Sans MS"/>
          <w:b/>
          <w:bCs/>
          <w:u w:val="single"/>
        </w:rPr>
        <w:t>değildir?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 w:rsidRPr="00377A65">
        <w:rPr>
          <w:rFonts w:ascii="Comic Sans MS" w:hAnsi="Comic Sans MS" w:cs="Comic Sans MS"/>
          <w:b/>
          <w:bCs/>
        </w:rPr>
        <w:t xml:space="preserve">       </w:t>
      </w:r>
      <w:r>
        <w:rPr>
          <w:rFonts w:ascii="Comic Sans MS" w:hAnsi="Comic Sans MS" w:cs="Comic Sans MS"/>
        </w:rPr>
        <w:t>A) Elektrik ve suyu  dikkatli kullanmak    B) Parasının bir kısmını biriktirmek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C) Gereksiz Harcamalar yapmak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  <w:b/>
          <w:bCs/>
        </w:rPr>
        <w:t>6-</w:t>
      </w:r>
      <w:r>
        <w:rPr>
          <w:rFonts w:ascii="Comic Sans MS" w:hAnsi="Comic Sans MS" w:cs="Comic Sans MS"/>
        </w:rPr>
        <w:t xml:space="preserve">  “Her insan hata yapabilir.Önemli olan ………….” </w:t>
      </w:r>
      <w:r>
        <w:rPr>
          <w:rFonts w:ascii="Comic Sans MS" w:hAnsi="Comic Sans MS" w:cs="Comic Sans MS"/>
          <w:b/>
          <w:bCs/>
        </w:rPr>
        <w:t>cümlesi aşadakilerden hangsiyle                                                                                                         tamamlanmalıdır?</w:t>
      </w:r>
    </w:p>
    <w:p w:rsidR="00B80B0C" w:rsidRPr="00263D89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  </w:t>
      </w:r>
      <w:r>
        <w:rPr>
          <w:rFonts w:ascii="Comic Sans MS" w:hAnsi="Comic Sans MS" w:cs="Comic Sans MS"/>
        </w:rPr>
        <w:t>A) Hatamızı önemsememektir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B)Hatalarımızı kabul  edip özür dilemektir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                                                C)Tekrar yapmaktır</w:t>
      </w:r>
      <w:r>
        <w:rPr>
          <w:rFonts w:ascii="Comic Sans MS" w:hAnsi="Comic Sans MS" w:cs="Comic Sans MS"/>
        </w:rPr>
        <w:br/>
        <w:t xml:space="preserve"> </w:t>
      </w:r>
      <w:r w:rsidRPr="00263D89">
        <w:rPr>
          <w:rFonts w:ascii="Comic Sans MS" w:hAnsi="Comic Sans MS" w:cs="Comic Sans MS"/>
          <w:b/>
          <w:bCs/>
        </w:rPr>
        <w:t>7-</w:t>
      </w:r>
      <w:r>
        <w:rPr>
          <w:rFonts w:ascii="Comic Sans MS" w:hAnsi="Comic Sans MS" w:cs="Comic Sans MS"/>
          <w:b/>
          <w:bCs/>
        </w:rPr>
        <w:t xml:space="preserve">  “</w:t>
      </w:r>
      <w:r>
        <w:rPr>
          <w:rFonts w:ascii="Comic Sans MS" w:hAnsi="Comic Sans MS" w:cs="Comic Sans MS"/>
        </w:rPr>
        <w:t xml:space="preserve">Bazı güzel davranışlar, insanlar arasındaki güven duygusunu güçlendirir.”   </w:t>
      </w:r>
      <w:r>
        <w:rPr>
          <w:rFonts w:ascii="Comic Sans MS" w:hAnsi="Comic Sans MS" w:cs="Comic Sans MS"/>
          <w:b/>
          <w:bCs/>
        </w:rPr>
        <w:t>Aşadakilerden hangisi bu davranışlara örnek olabilir?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  </w:t>
      </w:r>
      <w:r>
        <w:rPr>
          <w:rFonts w:ascii="Comic Sans MS" w:hAnsi="Comic Sans MS" w:cs="Comic Sans MS"/>
        </w:rPr>
        <w:t>A)Yalan söylemek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B)Verilen sözü tutmak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C)Emanet alına bir eşyaya zarar vermek 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 w:rsidRPr="00263D89">
        <w:rPr>
          <w:rFonts w:ascii="Comic Sans MS" w:hAnsi="Comic Sans MS" w:cs="Comic Sans MS"/>
          <w:b/>
          <w:bCs/>
        </w:rPr>
        <w:t>8-</w:t>
      </w:r>
      <w:r>
        <w:rPr>
          <w:rFonts w:ascii="Comic Sans MS" w:hAnsi="Comic Sans MS" w:cs="Comic Sans MS"/>
          <w:b/>
          <w:bCs/>
        </w:rPr>
        <w:t xml:space="preserve">  </w:t>
      </w:r>
      <w:r>
        <w:rPr>
          <w:rFonts w:ascii="Comic Sans MS" w:hAnsi="Comic Sans MS" w:cs="Comic Sans MS"/>
        </w:rPr>
        <w:t>a. Halkı rahata kavuşturması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b. Yenilikler yapması 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c. Başarılı bir komutan olması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Yukarıda verilenlerden kaç tanesi Atatürk’ün iyi bir lider olduğunu gösterir?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A)Yalnız a                 B)Yalnız b                         C)a,b ve c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  <w:b/>
          <w:bCs/>
        </w:rPr>
      </w:pP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9)  “</w:t>
      </w:r>
      <w:r>
        <w:rPr>
          <w:rFonts w:ascii="Comic Sans MS" w:hAnsi="Comic Sans MS" w:cs="Comic Sans MS"/>
        </w:rPr>
        <w:t>Kişisel eşyalar, kişini kendisine ait olan eşyalardır.”</w:t>
      </w:r>
      <w:r>
        <w:rPr>
          <w:rFonts w:ascii="Comic Sans MS" w:hAnsi="Comic Sans MS" w:cs="Comic Sans MS"/>
          <w:b/>
          <w:bCs/>
        </w:rPr>
        <w:t xml:space="preserve"> Aşağıdakilerden hangisi kullanımı yalnızca size ait olan eşyalardır?</w:t>
      </w:r>
    </w:p>
    <w:p w:rsidR="00B80B0C" w:rsidRPr="008A3116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 </w:t>
      </w:r>
      <w:r>
        <w:rPr>
          <w:rFonts w:ascii="Comic Sans MS" w:hAnsi="Comic Sans MS" w:cs="Comic Sans MS"/>
        </w:rPr>
        <w:t>A)diş fırçanız          B)yatağınız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C)kitabınız </w:t>
      </w:r>
      <w:r>
        <w:rPr>
          <w:rFonts w:ascii="Comic Sans MS" w:hAnsi="Comic Sans MS" w:cs="Comic Sans MS"/>
          <w:b/>
          <w:bCs/>
        </w:rPr>
        <w:t xml:space="preserve">     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</w:p>
    <w:p w:rsidR="00B80B0C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10) </w:t>
      </w:r>
      <w:r>
        <w:rPr>
          <w:rFonts w:ascii="Comic Sans MS" w:hAnsi="Comic Sans MS" w:cs="Comic Sans MS"/>
        </w:rPr>
        <w:t>Aşağıdakilerden hangisi Dünyamızın ısı ve ışık kaynağıdır?</w:t>
      </w:r>
    </w:p>
    <w:p w:rsidR="00B80B0C" w:rsidRPr="00263D89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</w:t>
      </w:r>
    </w:p>
    <w:p w:rsidR="00B80B0C" w:rsidRPr="007A1FE9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   </w:t>
      </w:r>
      <w:r w:rsidRPr="007A1FE9">
        <w:rPr>
          <w:rFonts w:ascii="Comic Sans MS" w:hAnsi="Comic Sans MS" w:cs="Comic Sans MS"/>
        </w:rPr>
        <w:t>a) ay              b)  güneş        c) uzay</w:t>
      </w:r>
    </w:p>
    <w:p w:rsidR="00B80B0C" w:rsidRPr="00377A65" w:rsidRDefault="00B80B0C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</w:t>
      </w:r>
    </w:p>
    <w:p w:rsidR="00B80B0C" w:rsidRPr="00B9625B" w:rsidRDefault="00B80B0C" w:rsidP="00B9625B">
      <w:pPr>
        <w:rPr>
          <w:rFonts w:ascii="Comic Sans MS" w:hAnsi="Comic Sans MS" w:cs="Comic Sans MS"/>
        </w:rPr>
      </w:pPr>
      <w:hyperlink r:id="rId5" w:history="1">
        <w:r w:rsidRPr="00A73CB8">
          <w:rPr>
            <w:rStyle w:val="Hyperlink"/>
            <w:rFonts w:ascii="Arial" w:hAnsi="Arial" w:cs="Arial"/>
          </w:rPr>
          <w:t>www.sorubak.com</w:t>
        </w:r>
      </w:hyperlink>
    </w:p>
    <w:p w:rsidR="00B80B0C" w:rsidRPr="00B9625B" w:rsidRDefault="00B80B0C" w:rsidP="008A3116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Cevaplarınızı kontrol ediniz ………başarılar dilerim</w:t>
      </w:r>
    </w:p>
    <w:sectPr w:rsidR="00B80B0C" w:rsidRPr="00B9625B" w:rsidSect="002B0133">
      <w:pgSz w:w="11906" w:h="16838"/>
      <w:pgMar w:top="360" w:right="74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roadway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roadway BT Tur">
    <w:altName w:val="Courier New"/>
    <w:panose1 w:val="00000000000000000000"/>
    <w:charset w:val="A2"/>
    <w:family w:val="decorative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1282"/>
    <w:multiLevelType w:val="hybridMultilevel"/>
    <w:tmpl w:val="93B63600"/>
    <w:lvl w:ilvl="0" w:tplc="E6CE19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503A2E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B23"/>
    <w:rsid w:val="00162EBC"/>
    <w:rsid w:val="001A7639"/>
    <w:rsid w:val="00263D89"/>
    <w:rsid w:val="002B0133"/>
    <w:rsid w:val="00320B3D"/>
    <w:rsid w:val="00377A65"/>
    <w:rsid w:val="003815BE"/>
    <w:rsid w:val="003A77CF"/>
    <w:rsid w:val="0045107F"/>
    <w:rsid w:val="00481ED5"/>
    <w:rsid w:val="004B429A"/>
    <w:rsid w:val="005E2D10"/>
    <w:rsid w:val="007A1FE9"/>
    <w:rsid w:val="007B5B1F"/>
    <w:rsid w:val="007C1B23"/>
    <w:rsid w:val="008224D7"/>
    <w:rsid w:val="008A3116"/>
    <w:rsid w:val="00915712"/>
    <w:rsid w:val="00921761"/>
    <w:rsid w:val="00947119"/>
    <w:rsid w:val="0095315A"/>
    <w:rsid w:val="009E414F"/>
    <w:rsid w:val="00A73CB8"/>
    <w:rsid w:val="00AB527A"/>
    <w:rsid w:val="00B80B0C"/>
    <w:rsid w:val="00B9625B"/>
    <w:rsid w:val="00BF1D70"/>
    <w:rsid w:val="00C34A70"/>
    <w:rsid w:val="00C60135"/>
    <w:rsid w:val="00DC3DE6"/>
    <w:rsid w:val="00ED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3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531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691</Words>
  <Characters>3942</Characters>
  <Application>Microsoft Office Outlook</Application>
  <DocSecurity>0</DocSecurity>
  <Lines>0</Lines>
  <Paragraphs>0</Paragraphs>
  <ScaleCrop>false</ScaleCrop>
  <Company>bülent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       :………………………………………</dc:title>
  <dc:subject>www.sorubak.com</dc:subject>
  <dc:creator>bülent</dc:creator>
  <cp:keywords>www.sorubak.com</cp:keywords>
  <dc:description>www.sorubak.com</dc:description>
  <cp:lastModifiedBy>edanur</cp:lastModifiedBy>
  <cp:revision>3</cp:revision>
  <dcterms:created xsi:type="dcterms:W3CDTF">2014-02-02T11:12:00Z</dcterms:created>
  <dcterms:modified xsi:type="dcterms:W3CDTF">2014-02-12T16:53:00Z</dcterms:modified>
  <cp:category>www.sorubak.com</cp:category>
</cp:coreProperties>
</file>