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C1B" w:rsidRPr="003A152A" w:rsidRDefault="00367C1B" w:rsidP="006565F9">
      <w:pPr>
        <w:jc w:val="center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Bana Güvenebilirsiniz</w:t>
      </w:r>
    </w:p>
    <w:p w:rsidR="00367C1B" w:rsidRPr="003A152A" w:rsidRDefault="00367C1B" w:rsidP="006565F9">
      <w:pPr>
        <w:ind w:firstLine="708"/>
        <w:jc w:val="both"/>
        <w:rPr>
          <w:rFonts w:ascii="ALFABET98" w:hAnsi="ALFABET98"/>
          <w:sz w:val="24"/>
          <w:szCs w:val="24"/>
        </w:rPr>
      </w:pPr>
      <w:r w:rsidRPr="003A152A">
        <w:rPr>
          <w:rFonts w:ascii="ALFABET98" w:hAnsi="ALFABET98"/>
          <w:sz w:val="24"/>
          <w:szCs w:val="24"/>
        </w:rPr>
        <w:t xml:space="preserve">Birlikte oyun oynadığımız, etkinlik yaptığımız arkadaşlarımızda bazı özellikler ararız. Bu özelliklerin başında </w:t>
      </w:r>
      <w:r w:rsidRPr="003A152A">
        <w:rPr>
          <w:rFonts w:ascii="ALFABET98" w:hAnsi="ALFABET98"/>
          <w:b/>
          <w:sz w:val="24"/>
          <w:szCs w:val="24"/>
        </w:rPr>
        <w:t>dürüst olması</w:t>
      </w:r>
      <w:r w:rsidRPr="003A152A">
        <w:rPr>
          <w:rFonts w:ascii="ALFABET98" w:hAnsi="ALFABET98"/>
          <w:sz w:val="24"/>
          <w:szCs w:val="24"/>
        </w:rPr>
        <w:t xml:space="preserve"> ve </w:t>
      </w:r>
      <w:r w:rsidRPr="003A152A">
        <w:rPr>
          <w:rFonts w:ascii="ALFABET98" w:hAnsi="ALFABET98"/>
          <w:b/>
          <w:sz w:val="24"/>
          <w:szCs w:val="24"/>
        </w:rPr>
        <w:t>yeterli bilgi sahibi</w:t>
      </w:r>
      <w:r w:rsidRPr="003A152A">
        <w:rPr>
          <w:rFonts w:ascii="ALFABET98" w:hAnsi="ALFABET98"/>
          <w:sz w:val="24"/>
          <w:szCs w:val="24"/>
        </w:rPr>
        <w:t xml:space="preserve"> olması gelir. </w:t>
      </w:r>
    </w:p>
    <w:p w:rsidR="00367C1B" w:rsidRPr="003A152A" w:rsidRDefault="00367C1B" w:rsidP="006565F9">
      <w:pPr>
        <w:ind w:firstLine="708"/>
        <w:jc w:val="both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0;margin-top:0;width:198.6pt;height:119.75pt;z-index:251658240;visibility:visible;mso-position-horizontal:left;mso-position-vertical:top">
            <v:imagedata r:id="rId5" o:title=""/>
            <w10:wrap type="square"/>
          </v:shape>
        </w:pict>
      </w:r>
      <w:r w:rsidRPr="003A152A">
        <w:rPr>
          <w:rFonts w:ascii="ALFABET98" w:hAnsi="ALFABET98"/>
          <w:b/>
          <w:sz w:val="24"/>
          <w:szCs w:val="24"/>
        </w:rPr>
        <w:t xml:space="preserve">Dürüstlük </w:t>
      </w:r>
      <w:r w:rsidRPr="003A152A">
        <w:rPr>
          <w:rFonts w:ascii="ALFABET98" w:hAnsi="ALFABET98"/>
          <w:b/>
          <w:sz w:val="24"/>
          <w:szCs w:val="24"/>
        </w:rPr>
        <w:tab/>
        <w:t>:</w:t>
      </w:r>
      <w:r w:rsidRPr="003A152A">
        <w:rPr>
          <w:rFonts w:ascii="ALFABET98" w:hAnsi="ALFABET98"/>
          <w:sz w:val="24"/>
          <w:szCs w:val="24"/>
        </w:rPr>
        <w:t xml:space="preserve"> Sözünde ve davranışlarında doğruluktan ayrılmamaktır. </w:t>
      </w:r>
    </w:p>
    <w:p w:rsidR="00367C1B" w:rsidRPr="003A152A" w:rsidRDefault="00367C1B" w:rsidP="006565F9">
      <w:pPr>
        <w:ind w:firstLine="708"/>
        <w:jc w:val="both"/>
        <w:rPr>
          <w:rFonts w:ascii="ALFABET98" w:hAnsi="ALFABET98"/>
          <w:sz w:val="24"/>
          <w:szCs w:val="24"/>
        </w:rPr>
      </w:pPr>
      <w:r w:rsidRPr="003A152A">
        <w:rPr>
          <w:rFonts w:ascii="ALFABET98" w:hAnsi="ALFABET98"/>
          <w:b/>
          <w:sz w:val="24"/>
          <w:szCs w:val="24"/>
        </w:rPr>
        <w:t>Yeterlilik</w:t>
      </w:r>
      <w:r w:rsidRPr="003A152A">
        <w:rPr>
          <w:rFonts w:ascii="ALFABET98" w:hAnsi="ALFABET98"/>
          <w:b/>
          <w:sz w:val="24"/>
          <w:szCs w:val="24"/>
        </w:rPr>
        <w:tab/>
        <w:t xml:space="preserve">: </w:t>
      </w:r>
      <w:r w:rsidRPr="003A152A">
        <w:rPr>
          <w:rFonts w:ascii="ALFABET98" w:hAnsi="ALFABET98"/>
          <w:sz w:val="24"/>
          <w:szCs w:val="24"/>
        </w:rPr>
        <w:t>Görevini yapabilecek bilgi ve beceriye sahip olmaktır.</w:t>
      </w:r>
    </w:p>
    <w:p w:rsidR="00367C1B" w:rsidRDefault="00367C1B" w:rsidP="003A152A">
      <w:pPr>
        <w:jc w:val="both"/>
        <w:rPr>
          <w:rFonts w:ascii="ALFABET98" w:hAnsi="ALFABET98"/>
          <w:b/>
          <w:sz w:val="24"/>
          <w:szCs w:val="24"/>
        </w:rPr>
      </w:pPr>
      <w:r w:rsidRPr="003A152A">
        <w:rPr>
          <w:rFonts w:ascii="ALFABET98" w:hAnsi="ALFABET98"/>
          <w:b/>
          <w:sz w:val="24"/>
          <w:szCs w:val="24"/>
        </w:rPr>
        <w:t xml:space="preserve">Hem dürüst hem de bilgi sahibi olanı herkes grubuna almak ister. </w:t>
      </w:r>
      <w:r w:rsidRPr="003A152A">
        <w:rPr>
          <w:rFonts w:ascii="ALFABET98" w:hAnsi="ALFABET98"/>
          <w:b/>
          <w:sz w:val="24"/>
          <w:szCs w:val="24"/>
        </w:rPr>
        <w:br w:type="textWrapping" w:clear="all"/>
      </w:r>
    </w:p>
    <w:p w:rsidR="00367C1B" w:rsidRPr="009D53B4" w:rsidRDefault="00367C1B" w:rsidP="003A152A">
      <w:pPr>
        <w:jc w:val="both"/>
        <w:rPr>
          <w:rFonts w:ascii="ALFABET98" w:hAnsi="ALFABET98"/>
          <w:b/>
          <w:sz w:val="24"/>
          <w:szCs w:val="24"/>
        </w:rPr>
      </w:pPr>
      <w:r w:rsidRPr="009D53B4">
        <w:rPr>
          <w:rFonts w:ascii="ALFABET98" w:hAnsi="ALFABET98"/>
          <w:b/>
          <w:sz w:val="24"/>
          <w:szCs w:val="24"/>
        </w:rPr>
        <w:t>Grup Çalışmalarında Tercih Edilen Biri Olmak İçin;</w:t>
      </w:r>
    </w:p>
    <w:p w:rsidR="00367C1B" w:rsidRPr="009D53B4" w:rsidRDefault="00367C1B" w:rsidP="003A152A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 w:rsidRPr="009D53B4">
        <w:rPr>
          <w:rFonts w:ascii="ALFABET98" w:hAnsi="ALFABET98"/>
          <w:sz w:val="24"/>
          <w:szCs w:val="24"/>
        </w:rPr>
        <w:t xml:space="preserve">Dürüst </w:t>
      </w:r>
    </w:p>
    <w:p w:rsidR="00367C1B" w:rsidRPr="009D53B4" w:rsidRDefault="00367C1B" w:rsidP="003A152A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 w:rsidRPr="009D53B4">
        <w:rPr>
          <w:rFonts w:ascii="ALFABET98" w:hAnsi="ALFABET98"/>
          <w:sz w:val="24"/>
          <w:szCs w:val="24"/>
        </w:rPr>
        <w:t>Sorumluluk Sahibi</w:t>
      </w:r>
    </w:p>
    <w:p w:rsidR="00367C1B" w:rsidRPr="009D53B4" w:rsidRDefault="00367C1B" w:rsidP="003A152A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 w:rsidRPr="009D53B4">
        <w:rPr>
          <w:rFonts w:ascii="ALFABET98" w:hAnsi="ALFABET98"/>
          <w:sz w:val="24"/>
          <w:szCs w:val="24"/>
        </w:rPr>
        <w:t>Yeterliliğe sahip olduğu görevi üstlenen</w:t>
      </w:r>
    </w:p>
    <w:p w:rsidR="00367C1B" w:rsidRPr="009D53B4" w:rsidRDefault="00367C1B" w:rsidP="003A152A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 w:rsidRPr="009D53B4">
        <w:rPr>
          <w:rFonts w:ascii="ALFABET98" w:hAnsi="ALFABET98"/>
          <w:sz w:val="24"/>
          <w:szCs w:val="24"/>
        </w:rPr>
        <w:t xml:space="preserve">Verilen görevleri yerine getirebilmek için çaba sarf eden </w:t>
      </w:r>
    </w:p>
    <w:p w:rsidR="00367C1B" w:rsidRPr="003A152A" w:rsidRDefault="00367C1B" w:rsidP="003A152A">
      <w:pPr>
        <w:pStyle w:val="ListParagraph"/>
        <w:numPr>
          <w:ilvl w:val="0"/>
          <w:numId w:val="1"/>
        </w:numPr>
        <w:jc w:val="both"/>
        <w:rPr>
          <w:rFonts w:ascii="ALFABET98" w:hAnsi="ALFABET98"/>
          <w:b/>
          <w:sz w:val="24"/>
          <w:szCs w:val="24"/>
        </w:rPr>
      </w:pPr>
      <w:r w:rsidRPr="009D53B4">
        <w:rPr>
          <w:rFonts w:ascii="ALFABET98" w:hAnsi="ALFABET98"/>
          <w:sz w:val="24"/>
          <w:szCs w:val="24"/>
        </w:rPr>
        <w:t>Düzenli ve planlı çalışan</w:t>
      </w:r>
      <w:r>
        <w:rPr>
          <w:rFonts w:ascii="ALFABET98" w:hAnsi="ALFABET98"/>
          <w:b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</w:t>
      </w:r>
    </w:p>
    <w:p w:rsidR="00367C1B" w:rsidRDefault="00367C1B" w:rsidP="009D53B4">
      <w:pPr>
        <w:ind w:left="360"/>
        <w:jc w:val="both"/>
        <w:rPr>
          <w:rFonts w:ascii="ALFABET98" w:hAnsi="ALFABET98"/>
          <w:sz w:val="24"/>
          <w:szCs w:val="24"/>
        </w:rPr>
      </w:pPr>
      <w:r w:rsidRPr="003A152A">
        <w:rPr>
          <w:rFonts w:ascii="ALFABET98" w:hAnsi="ALFABET98"/>
          <w:sz w:val="24"/>
          <w:szCs w:val="24"/>
        </w:rPr>
        <w:t xml:space="preserve">Bireyler olmalıyız. </w:t>
      </w:r>
    </w:p>
    <w:p w:rsidR="00367C1B" w:rsidRDefault="00367C1B" w:rsidP="009D53B4">
      <w:pPr>
        <w:ind w:left="360"/>
        <w:jc w:val="both"/>
        <w:rPr>
          <w:rFonts w:ascii="ALFABET98" w:hAnsi="ALFABET98"/>
          <w:sz w:val="24"/>
          <w:szCs w:val="24"/>
        </w:rPr>
      </w:pPr>
      <w:r w:rsidRPr="009D53B4">
        <w:rPr>
          <w:rFonts w:ascii="ALFABET98" w:hAnsi="ALFABET98"/>
          <w:b/>
          <w:sz w:val="24"/>
          <w:szCs w:val="24"/>
        </w:rPr>
        <w:t>Bunun sonucunda;</w:t>
      </w:r>
      <w:r>
        <w:rPr>
          <w:rFonts w:ascii="ALFABET98" w:hAnsi="ALFABET98"/>
          <w:sz w:val="24"/>
          <w:szCs w:val="24"/>
        </w:rPr>
        <w:t xml:space="preserve"> </w:t>
      </w:r>
    </w:p>
    <w:p w:rsidR="00367C1B" w:rsidRDefault="00367C1B" w:rsidP="009D53B4">
      <w:pPr>
        <w:pStyle w:val="ListParagraph"/>
        <w:numPr>
          <w:ilvl w:val="0"/>
          <w:numId w:val="2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</w:t>
      </w:r>
      <w:r w:rsidRPr="009D53B4">
        <w:rPr>
          <w:rFonts w:ascii="ALFABET98" w:hAnsi="ALFABET98"/>
          <w:sz w:val="24"/>
          <w:szCs w:val="24"/>
        </w:rPr>
        <w:t xml:space="preserve">atıldığımız etkinliğin çok </w:t>
      </w:r>
      <w:r>
        <w:rPr>
          <w:rFonts w:ascii="ALFABET98" w:hAnsi="ALFABET98"/>
          <w:sz w:val="24"/>
          <w:szCs w:val="24"/>
        </w:rPr>
        <w:t>başarılı olmasını sağlarız.</w:t>
      </w:r>
    </w:p>
    <w:p w:rsidR="00367C1B" w:rsidRDefault="00367C1B" w:rsidP="009D53B4">
      <w:pPr>
        <w:pStyle w:val="ListParagraph"/>
        <w:numPr>
          <w:ilvl w:val="0"/>
          <w:numId w:val="2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</w:t>
      </w:r>
      <w:r w:rsidRPr="009D53B4">
        <w:rPr>
          <w:rFonts w:ascii="ALFABET98" w:hAnsi="ALFABET98"/>
          <w:sz w:val="24"/>
          <w:szCs w:val="24"/>
        </w:rPr>
        <w:t xml:space="preserve">rkadaşlarımızın </w:t>
      </w:r>
      <w:r>
        <w:rPr>
          <w:rFonts w:ascii="ALFABET98" w:hAnsi="ALFABET98"/>
          <w:sz w:val="24"/>
          <w:szCs w:val="24"/>
        </w:rPr>
        <w:t xml:space="preserve">ve </w:t>
      </w:r>
      <w:r w:rsidRPr="009D53B4">
        <w:rPr>
          <w:rFonts w:ascii="ALFABET98" w:hAnsi="ALFABET98"/>
          <w:sz w:val="24"/>
          <w:szCs w:val="24"/>
        </w:rPr>
        <w:t xml:space="preserve">grup liderimizin güvenin kazanırız. </w:t>
      </w:r>
    </w:p>
    <w:p w:rsidR="00367C1B" w:rsidRDefault="00367C1B" w:rsidP="009D53B4">
      <w:pPr>
        <w:pStyle w:val="ListParagraph"/>
        <w:jc w:val="both"/>
        <w:rPr>
          <w:rFonts w:ascii="ALFABET98" w:hAnsi="ALFABET98"/>
          <w:sz w:val="24"/>
          <w:szCs w:val="24"/>
        </w:rPr>
      </w:pPr>
    </w:p>
    <w:p w:rsidR="00367C1B" w:rsidRPr="00656C79" w:rsidRDefault="00367C1B" w:rsidP="00E75219">
      <w:pPr>
        <w:spacing w:after="0" w:line="240" w:lineRule="auto"/>
        <w:rPr>
          <w:rFonts w:ascii="Maiandra GD" w:hAnsi="Maiandra GD"/>
          <w:sz w:val="20"/>
          <w:szCs w:val="20"/>
        </w:rPr>
      </w:pPr>
      <w:hyperlink r:id="rId6" w:history="1">
        <w:r w:rsidRPr="006943CF"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367C1B" w:rsidRDefault="00367C1B" w:rsidP="009D53B4">
      <w:pPr>
        <w:pStyle w:val="ListParagraph"/>
        <w:jc w:val="both"/>
        <w:rPr>
          <w:rFonts w:ascii="ALFABET98" w:hAnsi="ALFABET98"/>
          <w:sz w:val="24"/>
          <w:szCs w:val="24"/>
        </w:rPr>
      </w:pPr>
    </w:p>
    <w:p w:rsidR="00367C1B" w:rsidRPr="00ED65A6" w:rsidRDefault="00367C1B" w:rsidP="009D53B4">
      <w:pPr>
        <w:pStyle w:val="ListParagraph"/>
        <w:ind w:left="0"/>
        <w:jc w:val="both"/>
        <w:rPr>
          <w:rFonts w:ascii="ALFABET98" w:hAnsi="ALFABET98"/>
          <w:b/>
          <w:sz w:val="24"/>
          <w:szCs w:val="24"/>
        </w:rPr>
      </w:pPr>
      <w:r w:rsidRPr="00ED65A6">
        <w:rPr>
          <w:rFonts w:ascii="ALFABET98" w:hAnsi="ALFABET98"/>
          <w:b/>
          <w:sz w:val="24"/>
          <w:szCs w:val="24"/>
        </w:rPr>
        <w:t>Aşağıdaki cümlelerden doğru olanların başına “D” yanlış olanların başına “Y” harfi yazınız.</w:t>
      </w:r>
    </w:p>
    <w:p w:rsidR="00367C1B" w:rsidRPr="00ED65A6" w:rsidRDefault="00367C1B" w:rsidP="009D53B4">
      <w:pPr>
        <w:pStyle w:val="ListParagraph"/>
        <w:ind w:left="0"/>
        <w:jc w:val="both"/>
        <w:rPr>
          <w:rFonts w:ascii="ALFABET98" w:hAnsi="ALFABET98"/>
          <w:b/>
          <w:sz w:val="24"/>
          <w:szCs w:val="24"/>
        </w:rPr>
      </w:pPr>
    </w:p>
    <w:p w:rsidR="00367C1B" w:rsidRDefault="00367C1B" w:rsidP="00ED65A6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(     ) Yeterliliğimizin olmadığı görevleri de üstlenmeliyiz.</w:t>
      </w:r>
    </w:p>
    <w:p w:rsidR="00367C1B" w:rsidRDefault="00367C1B" w:rsidP="00ED65A6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(     ) Aldığımız görevleri yerine getirebilmek için çaba sarf etmeliyiz. </w:t>
      </w:r>
    </w:p>
    <w:p w:rsidR="00367C1B" w:rsidRDefault="00367C1B" w:rsidP="00ED65A6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(     ) Her zaman dürüst ve güvenilir olmalıyız.</w:t>
      </w:r>
    </w:p>
    <w:p w:rsidR="00367C1B" w:rsidRDefault="00367C1B" w:rsidP="00ED65A6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(     ) Arkadaşlarımızın güvenini kazandıktan sonra çalışmamıza gerek yoktur.</w:t>
      </w:r>
    </w:p>
    <w:p w:rsidR="00367C1B" w:rsidRDefault="00367C1B" w:rsidP="00ED65A6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(     ) Dürüst, yeterli ve sorumluluk sahibi olanı herkes grubuna almak ister.</w:t>
      </w:r>
    </w:p>
    <w:p w:rsidR="00367C1B" w:rsidRDefault="00367C1B" w:rsidP="00ED65A6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(     ) Grup çalışmalarında yeterliliğim olduğu görevleri alırım.</w:t>
      </w:r>
    </w:p>
    <w:p w:rsidR="00367C1B" w:rsidRDefault="00367C1B" w:rsidP="00ED65A6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(     ) Benim başarım, grubun başarısından daha önemlidir.</w:t>
      </w:r>
    </w:p>
    <w:p w:rsidR="00367C1B" w:rsidRDefault="00367C1B" w:rsidP="00ED65A6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(     ) Arkadaşlarıma her zaman yardımcı olurum.</w:t>
      </w:r>
    </w:p>
    <w:p w:rsidR="00367C1B" w:rsidRDefault="00367C1B" w:rsidP="00ED65A6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(     ) Grup çalışmasında görevimi başkasına yaptırırım.</w:t>
      </w:r>
    </w:p>
    <w:p w:rsidR="00367C1B" w:rsidRPr="009D53B4" w:rsidRDefault="00367C1B" w:rsidP="00ED65A6">
      <w:pPr>
        <w:pStyle w:val="ListParagraph"/>
        <w:numPr>
          <w:ilvl w:val="0"/>
          <w:numId w:val="3"/>
        </w:numPr>
        <w:spacing w:before="120" w:after="120"/>
        <w:ind w:left="851" w:hanging="491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     ) Arkadaş seçerken dürüst olasını önemsemem.</w:t>
      </w:r>
    </w:p>
    <w:p w:rsidR="00367C1B" w:rsidRDefault="00367C1B" w:rsidP="003A152A">
      <w:pPr>
        <w:pStyle w:val="ListParagraph"/>
        <w:jc w:val="both"/>
        <w:rPr>
          <w:rFonts w:ascii="ALFABET98" w:hAnsi="ALFABET98"/>
          <w:b/>
          <w:sz w:val="24"/>
          <w:szCs w:val="24"/>
        </w:rPr>
      </w:pPr>
    </w:p>
    <w:p w:rsidR="00367C1B" w:rsidRDefault="00367C1B" w:rsidP="003A152A">
      <w:pPr>
        <w:jc w:val="both"/>
        <w:rPr>
          <w:rFonts w:ascii="ALFABET98" w:hAnsi="ALFABET98"/>
          <w:sz w:val="24"/>
          <w:szCs w:val="24"/>
        </w:rPr>
      </w:pPr>
    </w:p>
    <w:p w:rsidR="00367C1B" w:rsidRPr="00694C5C" w:rsidRDefault="00367C1B" w:rsidP="00694C5C">
      <w:pPr>
        <w:tabs>
          <w:tab w:val="left" w:pos="5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53"/>
        <w:jc w:val="center"/>
        <w:rPr>
          <w:rFonts w:ascii="ALFABET98" w:hAnsi="ALFABET98" w:cs="Arial"/>
          <w:b/>
          <w:sz w:val="28"/>
          <w:szCs w:val="28"/>
          <w:shd w:val="clear" w:color="auto" w:fill="FFFFFF"/>
        </w:rPr>
      </w:pPr>
      <w:r w:rsidRPr="00694C5C">
        <w:rPr>
          <w:rFonts w:ascii="ALFABET98" w:hAnsi="ALFABET98" w:cs="Arial"/>
          <w:b/>
          <w:sz w:val="28"/>
          <w:szCs w:val="28"/>
          <w:shd w:val="clear" w:color="auto" w:fill="FFFFFF"/>
        </w:rPr>
        <w:t>Bana Güvenebilirsiniz Test</w:t>
      </w:r>
    </w:p>
    <w:p w:rsidR="00367C1B" w:rsidRDefault="00367C1B" w:rsidP="00694C5C">
      <w:pPr>
        <w:tabs>
          <w:tab w:val="left" w:pos="5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53"/>
        <w:rPr>
          <w:rFonts w:ascii="Comic Sans MS" w:hAnsi="Comic Sans MS" w:cs="Arial"/>
          <w:shd w:val="clear" w:color="auto" w:fill="FFFFFF"/>
        </w:rPr>
        <w:sectPr w:rsidR="00367C1B" w:rsidSect="006565F9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367C1B" w:rsidRPr="00694C5C" w:rsidRDefault="00367C1B" w:rsidP="00694C5C">
      <w:pPr>
        <w:tabs>
          <w:tab w:val="left" w:pos="5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53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 xml:space="preserve">1- Halil ne yaparsa grup arkadaşlarının güvenini </w:t>
      </w:r>
      <w:r w:rsidRPr="00694C5C">
        <w:rPr>
          <w:rFonts w:ascii="ALFABET98" w:hAnsi="ALFABET98" w:cs="Arial"/>
          <w:b/>
          <w:sz w:val="24"/>
          <w:szCs w:val="24"/>
          <w:shd w:val="clear" w:color="auto" w:fill="FFFFFF"/>
        </w:rPr>
        <w:t>kaybedebilir</w:t>
      </w: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?</w:t>
      </w:r>
    </w:p>
    <w:p w:rsidR="00367C1B" w:rsidRPr="00694C5C" w:rsidRDefault="00367C1B" w:rsidP="00694C5C">
      <w:pPr>
        <w:tabs>
          <w:tab w:val="left" w:pos="48"/>
          <w:tab w:val="left" w:pos="39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A)Hazırladığı ödev raporunu evde unutursa</w:t>
      </w:r>
    </w:p>
    <w:p w:rsidR="00367C1B" w:rsidRPr="00694C5C" w:rsidRDefault="00367C1B" w:rsidP="00694C5C">
      <w:pPr>
        <w:tabs>
          <w:tab w:val="left" w:pos="48"/>
          <w:tab w:val="left" w:pos="39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B)Üşütüp hasta olursa</w:t>
      </w:r>
    </w:p>
    <w:p w:rsidR="00367C1B" w:rsidRPr="00694C5C" w:rsidRDefault="00367C1B" w:rsidP="00694C5C">
      <w:pPr>
        <w:tabs>
          <w:tab w:val="left" w:pos="48"/>
          <w:tab w:val="left" w:pos="39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C)Kütüphaneye araştırma yapmaya giderse</w:t>
      </w:r>
    </w:p>
    <w:p w:rsidR="00367C1B" w:rsidRPr="00694C5C" w:rsidRDefault="00367C1B" w:rsidP="00694C5C">
      <w:pPr>
        <w:autoSpaceDE w:val="0"/>
        <w:autoSpaceDN w:val="0"/>
        <w:adjustRightInd w:val="0"/>
        <w:rPr>
          <w:rFonts w:ascii="ALFABET98" w:hAnsi="ALFABET98" w:cs="Arial"/>
          <w:bCs/>
          <w:iCs/>
          <w:sz w:val="24"/>
          <w:szCs w:val="24"/>
        </w:rPr>
      </w:pPr>
    </w:p>
    <w:p w:rsidR="00367C1B" w:rsidRPr="00694C5C" w:rsidRDefault="00367C1B" w:rsidP="00694C5C">
      <w:pPr>
        <w:autoSpaceDE w:val="0"/>
        <w:autoSpaceDN w:val="0"/>
        <w:adjustRightInd w:val="0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bCs/>
          <w:iCs/>
          <w:sz w:val="24"/>
          <w:szCs w:val="24"/>
        </w:rPr>
        <w:t>2-</w:t>
      </w: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 xml:space="preserve">Grup çalışmalarında hangisi </w:t>
      </w:r>
      <w:r w:rsidRPr="00694C5C">
        <w:rPr>
          <w:rFonts w:ascii="ALFABET98" w:hAnsi="ALFABET98" w:cs="Arial"/>
          <w:b/>
          <w:sz w:val="24"/>
          <w:szCs w:val="24"/>
          <w:shd w:val="clear" w:color="auto" w:fill="FFFFFF"/>
        </w:rPr>
        <w:t>yapılmamalıdır</w:t>
      </w: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?</w:t>
      </w:r>
    </w:p>
    <w:p w:rsidR="00367C1B" w:rsidRDefault="00367C1B" w:rsidP="00694C5C">
      <w:pPr>
        <w:tabs>
          <w:tab w:val="left" w:pos="48"/>
          <w:tab w:val="left" w:pos="2798"/>
          <w:tab w:val="left" w:pos="5534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ind w:left="48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 xml:space="preserve">A) Görev paylaşımı  </w:t>
      </w:r>
    </w:p>
    <w:p w:rsidR="00367C1B" w:rsidRDefault="00367C1B" w:rsidP="00694C5C">
      <w:pPr>
        <w:tabs>
          <w:tab w:val="left" w:pos="48"/>
          <w:tab w:val="left" w:pos="2798"/>
          <w:tab w:val="left" w:pos="5534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ind w:left="48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 xml:space="preserve">B) Fikir alışverişi </w:t>
      </w:r>
    </w:p>
    <w:p w:rsidR="00367C1B" w:rsidRPr="00694C5C" w:rsidRDefault="00367C1B" w:rsidP="00694C5C">
      <w:pPr>
        <w:tabs>
          <w:tab w:val="left" w:pos="48"/>
          <w:tab w:val="left" w:pos="2798"/>
          <w:tab w:val="left" w:pos="5534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ind w:left="48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C) Kavga</w:t>
      </w:r>
    </w:p>
    <w:p w:rsidR="00367C1B" w:rsidRDefault="00367C1B" w:rsidP="00694C5C">
      <w:pPr>
        <w:tabs>
          <w:tab w:val="left" w:pos="2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29"/>
        <w:rPr>
          <w:rFonts w:ascii="ALFABET98" w:hAnsi="ALFABET98" w:cs="Arial"/>
          <w:sz w:val="24"/>
          <w:szCs w:val="24"/>
          <w:shd w:val="clear" w:color="auto" w:fill="FFFFFF"/>
        </w:rPr>
      </w:pPr>
    </w:p>
    <w:p w:rsidR="00367C1B" w:rsidRPr="00694C5C" w:rsidRDefault="00367C1B" w:rsidP="00694C5C">
      <w:pPr>
        <w:tabs>
          <w:tab w:val="left" w:pos="2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29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3-Hangisi arkadaşlarımızda olması gereken özelliklerdendir?</w:t>
      </w:r>
    </w:p>
    <w:p w:rsidR="00367C1B" w:rsidRPr="00694C5C" w:rsidRDefault="00367C1B" w:rsidP="00694C5C">
      <w:pPr>
        <w:tabs>
          <w:tab w:val="left" w:pos="14"/>
          <w:tab w:val="left" w:pos="2765"/>
          <w:tab w:val="left" w:pos="5491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ind w:left="14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A) Kıskançlık  B) Sorumsuzluk  C) Dürüstlük</w:t>
      </w:r>
    </w:p>
    <w:p w:rsidR="00367C1B" w:rsidRPr="00694C5C" w:rsidRDefault="00367C1B" w:rsidP="00694C5C">
      <w:pPr>
        <w:tabs>
          <w:tab w:val="left" w:pos="5"/>
          <w:tab w:val="left" w:pos="595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ind w:left="5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4-</w:t>
      </w:r>
      <w:r>
        <w:rPr>
          <w:rFonts w:ascii="ALFABET98" w:hAnsi="ALFABET98" w:cs="Arial"/>
          <w:sz w:val="24"/>
          <w:szCs w:val="24"/>
          <w:shd w:val="clear" w:color="auto" w:fill="FFFFFF"/>
        </w:rPr>
        <w:t>Grup üyelerimizin</w:t>
      </w: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 xml:space="preserve"> çalışkan, güvenilir ve </w:t>
      </w:r>
      <w:r>
        <w:rPr>
          <w:rFonts w:ascii="Times New Roman" w:hAnsi="Times New Roman"/>
          <w:sz w:val="24"/>
          <w:szCs w:val="24"/>
          <w:shd w:val="clear" w:color="auto" w:fill="FFFFFF"/>
        </w:rPr>
        <w:t>…………………</w:t>
      </w:r>
      <w:r>
        <w:rPr>
          <w:rFonts w:ascii="ALFABET98" w:hAnsi="ALFABET98" w:cs="Arial"/>
          <w:sz w:val="24"/>
          <w:szCs w:val="24"/>
          <w:shd w:val="clear" w:color="auto" w:fill="FFFFFF"/>
        </w:rPr>
        <w:t xml:space="preserve">.. </w:t>
      </w: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olmasını isteriz.</w:t>
      </w:r>
    </w:p>
    <w:p w:rsidR="00367C1B" w:rsidRPr="00694C5C" w:rsidRDefault="00367C1B" w:rsidP="00694C5C">
      <w:pPr>
        <w:tabs>
          <w:tab w:val="left" w:pos="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24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 xml:space="preserve">Cümledeki boşluğa </w:t>
      </w:r>
      <w:r w:rsidRPr="004B0221">
        <w:rPr>
          <w:rFonts w:ascii="ALFABET98" w:hAnsi="ALFABET98" w:cs="Arial"/>
          <w:b/>
          <w:sz w:val="24"/>
          <w:szCs w:val="24"/>
          <w:shd w:val="clear" w:color="auto" w:fill="FFFFFF"/>
        </w:rPr>
        <w:t>hangi sözcük getirilmelidir</w:t>
      </w: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?</w:t>
      </w:r>
    </w:p>
    <w:p w:rsidR="00367C1B" w:rsidRPr="00694C5C" w:rsidRDefault="00367C1B" w:rsidP="00694C5C">
      <w:pPr>
        <w:tabs>
          <w:tab w:val="left" w:pos="19"/>
          <w:tab w:val="left" w:pos="2770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ind w:left="19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 xml:space="preserve">A) yalancı    B) dedikoducu  C) </w:t>
      </w:r>
      <w:r>
        <w:rPr>
          <w:rFonts w:ascii="ALFABET98" w:hAnsi="ALFABET98" w:cs="Arial"/>
          <w:sz w:val="24"/>
          <w:szCs w:val="24"/>
          <w:shd w:val="clear" w:color="auto" w:fill="FFFFFF"/>
        </w:rPr>
        <w:t>Sorumluluk sahibi</w:t>
      </w:r>
    </w:p>
    <w:p w:rsidR="00367C1B" w:rsidRPr="00694C5C" w:rsidRDefault="00367C1B" w:rsidP="00694C5C">
      <w:pPr>
        <w:tabs>
          <w:tab w:val="left" w:pos="19"/>
          <w:tab w:val="left" w:pos="2770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ind w:left="19"/>
        <w:rPr>
          <w:rFonts w:ascii="ALFABET98" w:hAnsi="ALFABET98" w:cs="Arial"/>
          <w:b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 xml:space="preserve">5-Grup üyelerimizi seçerken hangisini dikkate </w:t>
      </w:r>
      <w:r w:rsidRPr="00694C5C">
        <w:rPr>
          <w:rFonts w:ascii="ALFABET98" w:hAnsi="ALFABET98" w:cs="Arial"/>
          <w:b/>
          <w:sz w:val="24"/>
          <w:szCs w:val="24"/>
          <w:shd w:val="clear" w:color="auto" w:fill="FFFFFF"/>
        </w:rPr>
        <w:t>almayız?</w:t>
      </w:r>
    </w:p>
    <w:p w:rsidR="00367C1B" w:rsidRPr="00694C5C" w:rsidRDefault="00367C1B" w:rsidP="00694C5C">
      <w:pPr>
        <w:pStyle w:val="ListParagraph"/>
        <w:numPr>
          <w:ilvl w:val="0"/>
          <w:numId w:val="4"/>
        </w:numPr>
        <w:tabs>
          <w:tab w:val="left" w:pos="19"/>
          <w:tab w:val="left" w:pos="2770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Dürüst olasını</w:t>
      </w:r>
    </w:p>
    <w:p w:rsidR="00367C1B" w:rsidRPr="00694C5C" w:rsidRDefault="00367C1B" w:rsidP="00694C5C">
      <w:pPr>
        <w:pStyle w:val="ListParagraph"/>
        <w:numPr>
          <w:ilvl w:val="0"/>
          <w:numId w:val="4"/>
        </w:numPr>
        <w:tabs>
          <w:tab w:val="left" w:pos="19"/>
          <w:tab w:val="left" w:pos="2770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Yeterli olmasını</w:t>
      </w:r>
    </w:p>
    <w:p w:rsidR="00367C1B" w:rsidRDefault="00367C1B" w:rsidP="00694C5C">
      <w:pPr>
        <w:pStyle w:val="ListParagraph"/>
        <w:numPr>
          <w:ilvl w:val="0"/>
          <w:numId w:val="4"/>
        </w:numPr>
        <w:tabs>
          <w:tab w:val="left" w:pos="19"/>
          <w:tab w:val="left" w:pos="2770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rPr>
          <w:rFonts w:ascii="ALFABET98" w:hAnsi="ALFABET98" w:cs="Arial"/>
          <w:sz w:val="24"/>
          <w:szCs w:val="24"/>
          <w:shd w:val="clear" w:color="auto" w:fill="FFFFFF"/>
        </w:rPr>
      </w:pPr>
      <w:r w:rsidRPr="00694C5C">
        <w:rPr>
          <w:rFonts w:ascii="ALFABET98" w:hAnsi="ALFABET98" w:cs="Arial"/>
          <w:sz w:val="24"/>
          <w:szCs w:val="24"/>
          <w:shd w:val="clear" w:color="auto" w:fill="FFFFFF"/>
        </w:rPr>
        <w:t>Yakın arkadaşımız olmasını</w:t>
      </w:r>
    </w:p>
    <w:p w:rsidR="00367C1B" w:rsidRDefault="00367C1B" w:rsidP="00694C5C">
      <w:pPr>
        <w:pStyle w:val="ListParagraph"/>
        <w:tabs>
          <w:tab w:val="left" w:pos="19"/>
          <w:tab w:val="left" w:pos="2770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ind w:left="379"/>
        <w:rPr>
          <w:rFonts w:ascii="ALFABET98" w:hAnsi="ALFABET98" w:cs="Arial"/>
          <w:sz w:val="24"/>
          <w:szCs w:val="24"/>
          <w:shd w:val="clear" w:color="auto" w:fill="FFFFFF"/>
        </w:rPr>
      </w:pPr>
    </w:p>
    <w:p w:rsidR="00367C1B" w:rsidRDefault="00367C1B" w:rsidP="004B0221">
      <w:pPr>
        <w:pStyle w:val="ListParagraph"/>
        <w:tabs>
          <w:tab w:val="left" w:pos="19"/>
          <w:tab w:val="left" w:pos="2770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ind w:left="0"/>
        <w:rPr>
          <w:rFonts w:ascii="ALFABET98" w:hAnsi="ALFABET98" w:cs="Arial"/>
          <w:sz w:val="24"/>
          <w:szCs w:val="24"/>
          <w:shd w:val="clear" w:color="auto" w:fill="FFFFFF"/>
        </w:rPr>
      </w:pPr>
      <w:r>
        <w:rPr>
          <w:rFonts w:ascii="ALFABET98" w:hAnsi="ALFABET98" w:cs="Arial"/>
          <w:sz w:val="24"/>
          <w:szCs w:val="24"/>
          <w:shd w:val="clear" w:color="auto" w:fill="FFFFFF"/>
        </w:rPr>
        <w:t xml:space="preserve">6-Aşağıdaki davranışlardan hangisini yapan öğrenciye her zaman </w:t>
      </w:r>
      <w:r w:rsidRPr="00694C5C">
        <w:rPr>
          <w:rFonts w:ascii="ALFABET98" w:hAnsi="ALFABET98" w:cs="Arial"/>
          <w:b/>
          <w:sz w:val="24"/>
          <w:szCs w:val="24"/>
          <w:shd w:val="clear" w:color="auto" w:fill="FFFFFF"/>
        </w:rPr>
        <w:t>güvenilmez</w:t>
      </w:r>
      <w:r>
        <w:rPr>
          <w:rFonts w:ascii="ALFABET98" w:hAnsi="ALFABET98" w:cs="Arial"/>
          <w:sz w:val="24"/>
          <w:szCs w:val="24"/>
          <w:shd w:val="clear" w:color="auto" w:fill="FFFFFF"/>
        </w:rPr>
        <w:t>?</w:t>
      </w:r>
    </w:p>
    <w:p w:rsidR="00367C1B" w:rsidRDefault="00367C1B" w:rsidP="004B0221">
      <w:pPr>
        <w:pStyle w:val="ListParagraph"/>
        <w:tabs>
          <w:tab w:val="left" w:pos="19"/>
          <w:tab w:val="left" w:pos="284"/>
          <w:tab w:val="left" w:pos="2770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ind w:left="0"/>
        <w:rPr>
          <w:rFonts w:ascii="ALFABET98" w:hAnsi="ALFABET98" w:cs="Arial"/>
          <w:sz w:val="24"/>
          <w:szCs w:val="24"/>
          <w:shd w:val="clear" w:color="auto" w:fill="FFFFFF"/>
        </w:rPr>
      </w:pPr>
    </w:p>
    <w:p w:rsidR="00367C1B" w:rsidRDefault="00367C1B" w:rsidP="004B0221">
      <w:pPr>
        <w:pStyle w:val="ListParagraph"/>
        <w:numPr>
          <w:ilvl w:val="0"/>
          <w:numId w:val="5"/>
        </w:numPr>
        <w:tabs>
          <w:tab w:val="left" w:pos="19"/>
          <w:tab w:val="left" w:pos="284"/>
          <w:tab w:val="left" w:pos="2770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ind w:left="284" w:hanging="284"/>
        <w:rPr>
          <w:rFonts w:ascii="ALFABET98" w:hAnsi="ALFABET98" w:cs="Arial"/>
          <w:sz w:val="24"/>
          <w:szCs w:val="24"/>
          <w:shd w:val="clear" w:color="auto" w:fill="FFFFFF"/>
        </w:rPr>
      </w:pPr>
      <w:r>
        <w:rPr>
          <w:rFonts w:ascii="ALFABET98" w:hAnsi="ALFABET98" w:cs="Arial"/>
          <w:sz w:val="24"/>
          <w:szCs w:val="24"/>
          <w:shd w:val="clear" w:color="auto" w:fill="FFFFFF"/>
        </w:rPr>
        <w:t>Zaman zaman ödevlerimi yaparım</w:t>
      </w:r>
    </w:p>
    <w:p w:rsidR="00367C1B" w:rsidRDefault="00367C1B" w:rsidP="004B0221">
      <w:pPr>
        <w:pStyle w:val="ListParagraph"/>
        <w:numPr>
          <w:ilvl w:val="0"/>
          <w:numId w:val="5"/>
        </w:numPr>
        <w:tabs>
          <w:tab w:val="left" w:pos="19"/>
          <w:tab w:val="left" w:pos="284"/>
          <w:tab w:val="left" w:pos="2770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ind w:left="0" w:firstLine="0"/>
        <w:rPr>
          <w:rFonts w:ascii="ALFABET98" w:hAnsi="ALFABET98" w:cs="Arial"/>
          <w:sz w:val="24"/>
          <w:szCs w:val="24"/>
          <w:shd w:val="clear" w:color="auto" w:fill="FFFFFF"/>
        </w:rPr>
      </w:pPr>
      <w:r>
        <w:rPr>
          <w:rFonts w:ascii="ALFABET98" w:hAnsi="ALFABET98" w:cs="Arial"/>
          <w:sz w:val="24"/>
          <w:szCs w:val="24"/>
          <w:shd w:val="clear" w:color="auto" w:fill="FFFFFF"/>
        </w:rPr>
        <w:t>Verdiğim sözleri her zaman tutarım.</w:t>
      </w:r>
    </w:p>
    <w:p w:rsidR="00367C1B" w:rsidRDefault="00367C1B" w:rsidP="004B0221">
      <w:pPr>
        <w:pStyle w:val="ListParagraph"/>
        <w:numPr>
          <w:ilvl w:val="0"/>
          <w:numId w:val="5"/>
        </w:numPr>
        <w:tabs>
          <w:tab w:val="left" w:pos="19"/>
          <w:tab w:val="left" w:pos="284"/>
          <w:tab w:val="left" w:pos="2770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ind w:left="0" w:firstLine="0"/>
        <w:rPr>
          <w:rFonts w:ascii="ALFABET98" w:hAnsi="ALFABET98" w:cs="Arial"/>
          <w:sz w:val="24"/>
          <w:szCs w:val="24"/>
          <w:shd w:val="clear" w:color="auto" w:fill="FFFFFF"/>
        </w:rPr>
      </w:pPr>
      <w:r>
        <w:rPr>
          <w:rFonts w:ascii="ALFABET98" w:hAnsi="ALFABET98" w:cs="Arial"/>
          <w:sz w:val="24"/>
          <w:szCs w:val="24"/>
          <w:shd w:val="clear" w:color="auto" w:fill="FFFFFF"/>
        </w:rPr>
        <w:t>Verilen görevleri yerine getirmek için çaba sarf ederim.</w:t>
      </w:r>
    </w:p>
    <w:p w:rsidR="00367C1B" w:rsidRPr="004B0221" w:rsidRDefault="00367C1B" w:rsidP="004B0221">
      <w:pPr>
        <w:tabs>
          <w:tab w:val="left" w:pos="19"/>
          <w:tab w:val="left" w:pos="709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rPr>
          <w:rFonts w:ascii="ALFABET98" w:hAnsi="ALFABET98" w:cs="Arial"/>
          <w:b/>
          <w:sz w:val="24"/>
          <w:szCs w:val="24"/>
          <w:shd w:val="clear" w:color="auto" w:fill="FFFFFF"/>
        </w:rPr>
      </w:pPr>
      <w:r>
        <w:rPr>
          <w:rFonts w:ascii="ALFABET98" w:hAnsi="ALFABET98" w:cs="Arial"/>
          <w:sz w:val="24"/>
          <w:szCs w:val="24"/>
          <w:shd w:val="clear" w:color="auto" w:fill="FFFFFF"/>
        </w:rPr>
        <w:t>7-</w:t>
      </w:r>
      <w:r w:rsidRPr="004B0221">
        <w:rPr>
          <w:rFonts w:ascii="ALFABET98" w:hAnsi="ALFABET98" w:cs="Arial"/>
          <w:sz w:val="24"/>
          <w:szCs w:val="24"/>
          <w:shd w:val="clear" w:color="auto" w:fill="FFFFFF"/>
        </w:rPr>
        <w:t xml:space="preserve">Grubumuzun başarıya ulaşabilmesi için grup üyelerinde aşağıdaki özelliklerden hangisinin olmasına </w:t>
      </w:r>
      <w:r w:rsidRPr="004B0221">
        <w:rPr>
          <w:rFonts w:ascii="ALFABET98" w:hAnsi="ALFABET98" w:cs="Arial"/>
          <w:b/>
          <w:sz w:val="24"/>
          <w:szCs w:val="24"/>
          <w:shd w:val="clear" w:color="auto" w:fill="FFFFFF"/>
        </w:rPr>
        <w:t xml:space="preserve">ihtiyaç duyulmaz? </w:t>
      </w:r>
    </w:p>
    <w:p w:rsidR="00367C1B" w:rsidRDefault="00367C1B" w:rsidP="004B0221">
      <w:pPr>
        <w:tabs>
          <w:tab w:val="left" w:pos="0"/>
          <w:tab w:val="left" w:pos="284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spacing w:after="0"/>
        <w:rPr>
          <w:rFonts w:ascii="ALFABET98" w:hAnsi="ALFABET98" w:cs="Arial"/>
          <w:sz w:val="24"/>
          <w:szCs w:val="24"/>
          <w:shd w:val="clear" w:color="auto" w:fill="FFFFFF"/>
        </w:rPr>
      </w:pPr>
      <w:r>
        <w:rPr>
          <w:rFonts w:ascii="ALFABET98" w:hAnsi="ALFABET98" w:cs="Arial"/>
          <w:sz w:val="24"/>
          <w:szCs w:val="24"/>
          <w:shd w:val="clear" w:color="auto" w:fill="FFFFFF"/>
        </w:rPr>
        <w:t xml:space="preserve">A) </w:t>
      </w:r>
      <w:r w:rsidRPr="004B0221">
        <w:rPr>
          <w:rFonts w:ascii="ALFABET98" w:hAnsi="ALFABET98" w:cs="Arial"/>
          <w:sz w:val="24"/>
          <w:szCs w:val="24"/>
          <w:shd w:val="clear" w:color="auto" w:fill="FFFFFF"/>
        </w:rPr>
        <w:t>Dürüstlük</w:t>
      </w:r>
    </w:p>
    <w:p w:rsidR="00367C1B" w:rsidRPr="004B0221" w:rsidRDefault="00367C1B" w:rsidP="004B0221">
      <w:pPr>
        <w:tabs>
          <w:tab w:val="left" w:pos="0"/>
          <w:tab w:val="left" w:pos="284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spacing w:after="0"/>
        <w:rPr>
          <w:rFonts w:ascii="ALFABET98" w:hAnsi="ALFABET98" w:cs="Arial"/>
          <w:sz w:val="24"/>
          <w:szCs w:val="24"/>
          <w:shd w:val="clear" w:color="auto" w:fill="FFFFFF"/>
        </w:rPr>
      </w:pPr>
      <w:r>
        <w:rPr>
          <w:rFonts w:ascii="ALFABET98" w:hAnsi="ALFABET98" w:cs="Arial"/>
          <w:sz w:val="24"/>
          <w:szCs w:val="24"/>
          <w:shd w:val="clear" w:color="auto" w:fill="FFFFFF"/>
        </w:rPr>
        <w:t>B) G</w:t>
      </w:r>
      <w:r w:rsidRPr="004B0221">
        <w:rPr>
          <w:rFonts w:ascii="ALFABET98" w:hAnsi="ALFABET98" w:cs="Arial"/>
          <w:sz w:val="24"/>
          <w:szCs w:val="24"/>
          <w:shd w:val="clear" w:color="auto" w:fill="FFFFFF"/>
        </w:rPr>
        <w:t>üzellik</w:t>
      </w:r>
    </w:p>
    <w:p w:rsidR="00367C1B" w:rsidRPr="004B0221" w:rsidRDefault="00367C1B" w:rsidP="004B0221">
      <w:pPr>
        <w:tabs>
          <w:tab w:val="left" w:pos="0"/>
          <w:tab w:val="left" w:pos="284"/>
          <w:tab w:val="left" w:pos="549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spacing w:after="0"/>
        <w:rPr>
          <w:rFonts w:ascii="ALFABET98" w:hAnsi="ALFABET98" w:cs="Arial"/>
          <w:sz w:val="24"/>
          <w:szCs w:val="24"/>
          <w:shd w:val="clear" w:color="auto" w:fill="FFFFFF"/>
        </w:rPr>
      </w:pPr>
      <w:r>
        <w:rPr>
          <w:rFonts w:ascii="ALFABET98" w:hAnsi="ALFABET98" w:cs="Arial"/>
          <w:sz w:val="24"/>
          <w:szCs w:val="24"/>
          <w:shd w:val="clear" w:color="auto" w:fill="FFFFFF"/>
        </w:rPr>
        <w:t xml:space="preserve">C) </w:t>
      </w:r>
      <w:r w:rsidRPr="004B0221">
        <w:rPr>
          <w:rFonts w:ascii="ALFABET98" w:hAnsi="ALFABET98" w:cs="Arial"/>
          <w:sz w:val="24"/>
          <w:szCs w:val="24"/>
          <w:shd w:val="clear" w:color="auto" w:fill="FFFFFF"/>
        </w:rPr>
        <w:t>Sorumluluk ve Yeterlilik</w:t>
      </w:r>
    </w:p>
    <w:p w:rsidR="00367C1B" w:rsidRPr="00694C5C" w:rsidRDefault="00367C1B" w:rsidP="004B0221">
      <w:pPr>
        <w:tabs>
          <w:tab w:val="left" w:pos="0"/>
          <w:tab w:val="left" w:pos="284"/>
        </w:tabs>
        <w:ind w:hanging="142"/>
        <w:jc w:val="both"/>
        <w:rPr>
          <w:rFonts w:ascii="ALFABET98" w:hAnsi="ALFABET98"/>
          <w:sz w:val="24"/>
          <w:szCs w:val="24"/>
        </w:rPr>
      </w:pPr>
    </w:p>
    <w:p w:rsidR="00367C1B" w:rsidRPr="004B0221" w:rsidRDefault="00367C1B" w:rsidP="003A152A">
      <w:pPr>
        <w:jc w:val="both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8-Güvenilir bir öğrenciden aşağıdaki davranışlardan </w:t>
      </w:r>
      <w:r w:rsidRPr="004B0221">
        <w:rPr>
          <w:rFonts w:ascii="ALFABET98" w:hAnsi="ALFABET98"/>
          <w:b/>
          <w:sz w:val="24"/>
          <w:szCs w:val="24"/>
        </w:rPr>
        <w:t>hangisini yapması beklenir?</w:t>
      </w:r>
    </w:p>
    <w:p w:rsidR="00367C1B" w:rsidRDefault="00367C1B" w:rsidP="004B0221">
      <w:p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Ödevimi ablama yaptırırım</w:t>
      </w:r>
    </w:p>
    <w:p w:rsidR="00367C1B" w:rsidRDefault="00367C1B" w:rsidP="004B0221">
      <w:p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Yeterliliğe sahip olduğum görevi üstlenirim.</w:t>
      </w:r>
    </w:p>
    <w:p w:rsidR="00367C1B" w:rsidRDefault="00367C1B" w:rsidP="004B0221">
      <w:p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Grup sunumu sırasında görevimi yapmadığım için okula gelmedim.</w:t>
      </w:r>
    </w:p>
    <w:p w:rsidR="00367C1B" w:rsidRDefault="00367C1B" w:rsidP="004B0221">
      <w:pPr>
        <w:spacing w:after="0"/>
        <w:jc w:val="both"/>
        <w:rPr>
          <w:rFonts w:ascii="ALFABET98" w:hAnsi="ALFABET98"/>
          <w:sz w:val="24"/>
          <w:szCs w:val="24"/>
        </w:rPr>
      </w:pPr>
    </w:p>
    <w:p w:rsidR="00367C1B" w:rsidRPr="004B0221" w:rsidRDefault="00367C1B" w:rsidP="004B0221">
      <w:pPr>
        <w:spacing w:after="0"/>
        <w:jc w:val="both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9- </w:t>
      </w:r>
      <w:r w:rsidRPr="004B0221">
        <w:rPr>
          <w:rFonts w:ascii="ALFABET98" w:hAnsi="ALFABET98"/>
          <w:b/>
          <w:sz w:val="24"/>
          <w:szCs w:val="24"/>
        </w:rPr>
        <w:t>Misbah, arkadaşları tarafından güven duyulan bir öğrencidir.</w:t>
      </w:r>
    </w:p>
    <w:p w:rsidR="00367C1B" w:rsidRDefault="00367C1B" w:rsidP="004B0221">
      <w:pPr>
        <w:spacing w:after="0"/>
        <w:jc w:val="both"/>
        <w:rPr>
          <w:rFonts w:ascii="ALFABET98" w:hAnsi="ALFABET98"/>
          <w:sz w:val="24"/>
          <w:szCs w:val="24"/>
        </w:rPr>
      </w:pPr>
      <w:r w:rsidRPr="004B0221">
        <w:rPr>
          <w:rFonts w:ascii="ALFABET98" w:hAnsi="ALFABET98"/>
          <w:sz w:val="24"/>
          <w:szCs w:val="24"/>
        </w:rPr>
        <w:t xml:space="preserve">Yukarıdaki bilgiye göre Misbah’tan aşağıdakilerden </w:t>
      </w:r>
      <w:r w:rsidRPr="006F760F">
        <w:rPr>
          <w:rFonts w:ascii="ALFABET98" w:hAnsi="ALFABET98"/>
          <w:b/>
          <w:sz w:val="24"/>
          <w:szCs w:val="24"/>
        </w:rPr>
        <w:t>hangisini yapması beklenmez?</w:t>
      </w:r>
    </w:p>
    <w:p w:rsidR="00367C1B" w:rsidRDefault="00367C1B" w:rsidP="004B0221">
      <w:pPr>
        <w:spacing w:after="0"/>
        <w:jc w:val="both"/>
        <w:rPr>
          <w:rFonts w:ascii="ALFABET98" w:hAnsi="ALFABET98"/>
          <w:sz w:val="24"/>
          <w:szCs w:val="24"/>
        </w:rPr>
      </w:pPr>
    </w:p>
    <w:p w:rsidR="00367C1B" w:rsidRDefault="00367C1B" w:rsidP="004B0221">
      <w:pPr>
        <w:pStyle w:val="ListParagraph"/>
        <w:numPr>
          <w:ilvl w:val="0"/>
          <w:numId w:val="7"/>
        </w:num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Verdiği sözleri zamanında yerine getirir.</w:t>
      </w:r>
    </w:p>
    <w:p w:rsidR="00367C1B" w:rsidRDefault="00367C1B" w:rsidP="004B0221">
      <w:pPr>
        <w:pStyle w:val="ListParagraph"/>
        <w:numPr>
          <w:ilvl w:val="0"/>
          <w:numId w:val="7"/>
        </w:num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Yalan söyler.</w:t>
      </w:r>
    </w:p>
    <w:p w:rsidR="00367C1B" w:rsidRDefault="00367C1B" w:rsidP="004B0221">
      <w:pPr>
        <w:pStyle w:val="ListParagraph"/>
        <w:numPr>
          <w:ilvl w:val="0"/>
          <w:numId w:val="7"/>
        </w:num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Tarafsızdır.(Yanlı davranışlardan kaçınır.)</w:t>
      </w:r>
    </w:p>
    <w:p w:rsidR="00367C1B" w:rsidRDefault="00367C1B" w:rsidP="004B0221">
      <w:pPr>
        <w:spacing w:after="0"/>
        <w:jc w:val="both"/>
        <w:rPr>
          <w:rFonts w:ascii="ALFABET98" w:hAnsi="ALFABET98"/>
          <w:sz w:val="24"/>
          <w:szCs w:val="24"/>
        </w:rPr>
      </w:pPr>
    </w:p>
    <w:p w:rsidR="00367C1B" w:rsidRPr="004B0221" w:rsidRDefault="00367C1B" w:rsidP="004B0221">
      <w:p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</w:t>
      </w:r>
    </w:p>
    <w:p w:rsidR="00367C1B" w:rsidRDefault="00367C1B" w:rsidP="004B0221">
      <w:pPr>
        <w:pStyle w:val="ListParagraph"/>
        <w:numPr>
          <w:ilvl w:val="0"/>
          <w:numId w:val="8"/>
        </w:num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Verilen görevleri zamanında yapar.</w:t>
      </w:r>
    </w:p>
    <w:p w:rsidR="00367C1B" w:rsidRDefault="00367C1B" w:rsidP="004B0221">
      <w:pPr>
        <w:pStyle w:val="ListParagraph"/>
        <w:numPr>
          <w:ilvl w:val="0"/>
          <w:numId w:val="8"/>
        </w:num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Yeterlilik sahibidir.</w:t>
      </w:r>
    </w:p>
    <w:p w:rsidR="00367C1B" w:rsidRDefault="00367C1B" w:rsidP="004B0221">
      <w:pPr>
        <w:pStyle w:val="ListParagraph"/>
        <w:numPr>
          <w:ilvl w:val="0"/>
          <w:numId w:val="8"/>
        </w:num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Zaman zaman ödev yapmaz.</w:t>
      </w:r>
    </w:p>
    <w:p w:rsidR="00367C1B" w:rsidRDefault="00367C1B" w:rsidP="004B0221">
      <w:pPr>
        <w:pStyle w:val="ListParagraph"/>
        <w:numPr>
          <w:ilvl w:val="0"/>
          <w:numId w:val="8"/>
        </w:num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Dürüsttür.</w:t>
      </w:r>
    </w:p>
    <w:p w:rsidR="00367C1B" w:rsidRDefault="00367C1B" w:rsidP="004B0221">
      <w:pPr>
        <w:pStyle w:val="ListParagraph"/>
        <w:numPr>
          <w:ilvl w:val="0"/>
          <w:numId w:val="8"/>
        </w:num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Başarısı grubun başarısından daha önemlidir.</w:t>
      </w:r>
    </w:p>
    <w:p w:rsidR="00367C1B" w:rsidRDefault="00367C1B" w:rsidP="006F760F">
      <w:pPr>
        <w:spacing w:after="0"/>
        <w:ind w:left="360"/>
        <w:jc w:val="both"/>
        <w:rPr>
          <w:rFonts w:ascii="ALFABET98" w:hAnsi="ALFABET98"/>
          <w:sz w:val="24"/>
          <w:szCs w:val="24"/>
        </w:rPr>
      </w:pPr>
    </w:p>
    <w:p w:rsidR="00367C1B" w:rsidRPr="006F760F" w:rsidRDefault="00367C1B" w:rsidP="006F760F">
      <w:pPr>
        <w:spacing w:after="0"/>
        <w:ind w:left="360"/>
        <w:jc w:val="both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Yukarıda verilen ifadelerden </w:t>
      </w:r>
      <w:r w:rsidRPr="006F760F">
        <w:rPr>
          <w:rFonts w:ascii="ALFABET98" w:hAnsi="ALFABET98"/>
          <w:b/>
          <w:sz w:val="24"/>
          <w:szCs w:val="24"/>
        </w:rPr>
        <w:t>kaç tanesi doğrudur?</w:t>
      </w:r>
    </w:p>
    <w:p w:rsidR="00367C1B" w:rsidRDefault="00367C1B" w:rsidP="006F760F">
      <w:pPr>
        <w:spacing w:after="0"/>
        <w:ind w:left="360"/>
        <w:jc w:val="both"/>
        <w:rPr>
          <w:rFonts w:ascii="ALFABET98" w:hAnsi="ALFABET98"/>
          <w:sz w:val="24"/>
          <w:szCs w:val="24"/>
        </w:rPr>
      </w:pPr>
    </w:p>
    <w:p w:rsidR="00367C1B" w:rsidRPr="006F760F" w:rsidRDefault="00367C1B" w:rsidP="006F760F">
      <w:pPr>
        <w:pStyle w:val="ListParagraph"/>
        <w:numPr>
          <w:ilvl w:val="0"/>
          <w:numId w:val="9"/>
        </w:numPr>
        <w:spacing w:after="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4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 5</w:t>
      </w:r>
    </w:p>
    <w:sectPr w:rsidR="00367C1B" w:rsidRPr="006F760F" w:rsidSect="00694C5C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B0F84"/>
    <w:multiLevelType w:val="hybridMultilevel"/>
    <w:tmpl w:val="11E84A3A"/>
    <w:lvl w:ilvl="0" w:tplc="E580000C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E136F1F"/>
    <w:multiLevelType w:val="hybridMultilevel"/>
    <w:tmpl w:val="DE6EAB50"/>
    <w:lvl w:ilvl="0" w:tplc="4EC8AC4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662312"/>
    <w:multiLevelType w:val="hybridMultilevel"/>
    <w:tmpl w:val="ACCA48D8"/>
    <w:lvl w:ilvl="0" w:tplc="F7BA31DC">
      <w:start w:val="1"/>
      <w:numFmt w:val="upperLetter"/>
      <w:lvlText w:val="%1)"/>
      <w:lvlJc w:val="left"/>
      <w:pPr>
        <w:ind w:left="739" w:hanging="360"/>
      </w:pPr>
      <w:rPr>
        <w:rFonts w:ascii="ALFABET98" w:eastAsia="Times New Roman" w:hAnsi="ALFABET98" w:cs="Arial"/>
      </w:rPr>
    </w:lvl>
    <w:lvl w:ilvl="1" w:tplc="041F0019" w:tentative="1">
      <w:start w:val="1"/>
      <w:numFmt w:val="lowerLetter"/>
      <w:lvlText w:val="%2."/>
      <w:lvlJc w:val="left"/>
      <w:pPr>
        <w:ind w:left="145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9" w:hanging="180"/>
      </w:pPr>
      <w:rPr>
        <w:rFonts w:cs="Times New Roman"/>
      </w:rPr>
    </w:lvl>
  </w:abstractNum>
  <w:abstractNum w:abstractNumId="3">
    <w:nsid w:val="56DA4139"/>
    <w:multiLevelType w:val="hybridMultilevel"/>
    <w:tmpl w:val="4FBA0724"/>
    <w:lvl w:ilvl="0" w:tplc="FC06FE8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8D313C"/>
    <w:multiLevelType w:val="hybridMultilevel"/>
    <w:tmpl w:val="F1D2B316"/>
    <w:lvl w:ilvl="0" w:tplc="3296EF10">
      <w:start w:val="1"/>
      <w:numFmt w:val="upperLetter"/>
      <w:lvlText w:val="%1)"/>
      <w:lvlJc w:val="left"/>
      <w:pPr>
        <w:ind w:left="37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9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1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3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5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7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9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1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39" w:hanging="180"/>
      </w:pPr>
      <w:rPr>
        <w:rFonts w:cs="Times New Roman"/>
      </w:rPr>
    </w:lvl>
  </w:abstractNum>
  <w:abstractNum w:abstractNumId="5">
    <w:nsid w:val="5F434CC3"/>
    <w:multiLevelType w:val="hybridMultilevel"/>
    <w:tmpl w:val="771262D6"/>
    <w:lvl w:ilvl="0" w:tplc="ED3249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FC7266"/>
    <w:multiLevelType w:val="hybridMultilevel"/>
    <w:tmpl w:val="D05C0632"/>
    <w:lvl w:ilvl="0" w:tplc="4822AF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FD1FFB"/>
    <w:multiLevelType w:val="hybridMultilevel"/>
    <w:tmpl w:val="D7987A2E"/>
    <w:lvl w:ilvl="0" w:tplc="9F84F89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64B67C5"/>
    <w:multiLevelType w:val="hybridMultilevel"/>
    <w:tmpl w:val="213418A8"/>
    <w:lvl w:ilvl="0" w:tplc="B41ACEA4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65F9"/>
    <w:rsid w:val="00007F42"/>
    <w:rsid w:val="002B338E"/>
    <w:rsid w:val="00367C1B"/>
    <w:rsid w:val="003A152A"/>
    <w:rsid w:val="003E20E9"/>
    <w:rsid w:val="004B0221"/>
    <w:rsid w:val="006565F9"/>
    <w:rsid w:val="00656C79"/>
    <w:rsid w:val="006943CF"/>
    <w:rsid w:val="00694C5C"/>
    <w:rsid w:val="006F760F"/>
    <w:rsid w:val="00844A18"/>
    <w:rsid w:val="00906107"/>
    <w:rsid w:val="009D53B4"/>
    <w:rsid w:val="00E75219"/>
    <w:rsid w:val="00ED6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38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56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65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A152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7521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489</Words>
  <Characters>2788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misbah</dc:creator>
  <cp:keywords/>
  <dc:description/>
  <cp:lastModifiedBy>edanur</cp:lastModifiedBy>
  <cp:revision>3</cp:revision>
  <cp:lastPrinted>2013-11-27T17:37:00Z</cp:lastPrinted>
  <dcterms:created xsi:type="dcterms:W3CDTF">2013-11-27T17:37:00Z</dcterms:created>
  <dcterms:modified xsi:type="dcterms:W3CDTF">2013-12-09T20:34:00Z</dcterms:modified>
</cp:coreProperties>
</file>