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91E" w:rsidRPr="00EE522E" w:rsidRDefault="0024591E" w:rsidP="009B57D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2013-2014 </w:t>
      </w:r>
      <w:r w:rsidRPr="00EE522E">
        <w:rPr>
          <w:rFonts w:ascii="Times New Roman" w:hAnsi="Times New Roman"/>
          <w:sz w:val="24"/>
          <w:szCs w:val="24"/>
        </w:rPr>
        <w:t xml:space="preserve"> Eğitim Öğretim Yılı Başöğretmen Şükrü Yavuz İlkokulu </w:t>
      </w:r>
    </w:p>
    <w:p w:rsidR="0024591E" w:rsidRDefault="0024591E" w:rsidP="009B57D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E522E">
        <w:rPr>
          <w:rFonts w:ascii="Times New Roman" w:hAnsi="Times New Roman"/>
          <w:sz w:val="24"/>
          <w:szCs w:val="24"/>
        </w:rPr>
        <w:t>3/B Sınıfı Hayat Bilgisi 2.Dönem 1. Yazılı Değerlendirme Soruları</w:t>
      </w:r>
    </w:p>
    <w:p w:rsidR="0024591E" w:rsidRDefault="0024591E" w:rsidP="00EE522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Adı Soyadı:</w:t>
      </w:r>
    </w:p>
    <w:p w:rsidR="0024591E" w:rsidRDefault="0024591E" w:rsidP="0096426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</w:p>
    <w:p w:rsidR="0024591E" w:rsidRPr="00864285" w:rsidRDefault="0024591E" w:rsidP="0096426B">
      <w:pPr>
        <w:spacing w:after="0"/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864285">
        <w:rPr>
          <w:rFonts w:ascii="Times New Roman" w:hAnsi="Times New Roman"/>
          <w:b/>
          <w:sz w:val="24"/>
          <w:szCs w:val="24"/>
        </w:rPr>
        <w:t>1-Aşağıdaki şekil üzerinde verilmeyen yönleri yazınız</w:t>
      </w:r>
      <w:r w:rsidRPr="00864285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(5pn)</w:t>
      </w:r>
    </w:p>
    <w:p w:rsidR="0024591E" w:rsidRPr="0096426B" w:rsidRDefault="0024591E" w:rsidP="0096426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                     Kuzey</w:t>
      </w:r>
    </w:p>
    <w:p w:rsidR="0024591E" w:rsidRPr="0096426B" w:rsidRDefault="0024591E" w:rsidP="00B51D10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6.25pt;margin-top:5.9pt;width:3pt;height:99.75pt;flip:x;z-index:251657216" o:connectortype="straight">
            <v:stroke startarrow="block" endarrow="block"/>
          </v:shape>
        </w:pict>
      </w:r>
    </w:p>
    <w:p w:rsidR="0024591E" w:rsidRDefault="0024591E" w:rsidP="00B51D10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61.5pt;margin-top:11.05pt;width:55.5pt;height:62.25pt;z-index:251659264" o:connectortype="straight">
            <v:stroke startarrow="block" endarrow="block"/>
          </v:shape>
        </w:pict>
      </w:r>
    </w:p>
    <w:p w:rsidR="0024591E" w:rsidRDefault="0024591E" w:rsidP="00B51D10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28" type="#_x0000_t32" style="position:absolute;margin-left:61.5pt;margin-top:1.2pt;width:51.75pt;height:52.5pt;flip:y;z-index:251658240" o:connectortype="straight">
            <v:stroke startarrow="block" endarrow="block"/>
          </v:shape>
        </w:pict>
      </w:r>
    </w:p>
    <w:p w:rsidR="0024591E" w:rsidRDefault="0024591E" w:rsidP="00B51D10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29" type="#_x0000_t32" style="position:absolute;margin-left:31.5pt;margin-top:10.05pt;width:114pt;height:1.5pt;z-index:251656192" o:connectortype="straight">
            <v:stroke startarrow="block" endarrow="block"/>
          </v:shape>
        </w:pict>
      </w:r>
    </w:p>
    <w:p w:rsidR="0024591E" w:rsidRDefault="0024591E" w:rsidP="00B51D10">
      <w:pPr>
        <w:spacing w:after="0"/>
        <w:rPr>
          <w:rFonts w:ascii="Times New Roman" w:hAnsi="Times New Roman"/>
          <w:sz w:val="24"/>
          <w:szCs w:val="24"/>
        </w:rPr>
      </w:pPr>
    </w:p>
    <w:p w:rsidR="0024591E" w:rsidRDefault="0024591E" w:rsidP="00B51D10">
      <w:pPr>
        <w:spacing w:after="0"/>
        <w:rPr>
          <w:rFonts w:ascii="Times New Roman" w:hAnsi="Times New Roman"/>
          <w:sz w:val="24"/>
          <w:szCs w:val="24"/>
        </w:rPr>
      </w:pPr>
    </w:p>
    <w:p w:rsidR="0024591E" w:rsidRDefault="0024591E" w:rsidP="00B51D10">
      <w:pPr>
        <w:spacing w:after="0"/>
        <w:rPr>
          <w:rFonts w:ascii="Times New Roman" w:hAnsi="Times New Roman"/>
          <w:sz w:val="24"/>
          <w:szCs w:val="24"/>
        </w:rPr>
      </w:pPr>
    </w:p>
    <w:p w:rsidR="0024591E" w:rsidRDefault="0024591E" w:rsidP="00B51D10">
      <w:pPr>
        <w:spacing w:after="0"/>
        <w:rPr>
          <w:rFonts w:ascii="Times New Roman" w:hAnsi="Times New Roman"/>
          <w:sz w:val="24"/>
          <w:szCs w:val="24"/>
        </w:rPr>
      </w:pPr>
    </w:p>
    <w:p w:rsidR="0024591E" w:rsidRPr="00494EA8" w:rsidRDefault="0024591E" w:rsidP="00B51D10">
      <w:pPr>
        <w:spacing w:after="0"/>
        <w:rPr>
          <w:rFonts w:ascii="Times New Roman" w:hAnsi="Times New Roman"/>
          <w:b/>
          <w:sz w:val="24"/>
          <w:szCs w:val="24"/>
        </w:rPr>
      </w:pPr>
      <w:r w:rsidRPr="00494EA8">
        <w:rPr>
          <w:rFonts w:ascii="Times New Roman" w:hAnsi="Times New Roman"/>
          <w:b/>
          <w:sz w:val="24"/>
          <w:szCs w:val="24"/>
        </w:rPr>
        <w:t>2--Yönümüzü  bulma yöntemlerimizi yazınız</w:t>
      </w:r>
      <w:r>
        <w:rPr>
          <w:rFonts w:ascii="Times New Roman" w:hAnsi="Times New Roman"/>
          <w:b/>
          <w:sz w:val="24"/>
          <w:szCs w:val="24"/>
        </w:rPr>
        <w:t xml:space="preserve"> ( 5pn)</w:t>
      </w:r>
    </w:p>
    <w:p w:rsidR="0024591E" w:rsidRDefault="0024591E" w:rsidP="00B51D1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24591E" w:rsidRDefault="0024591E" w:rsidP="00B51D1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…………………………………………………………………………………………………………</w:t>
      </w:r>
    </w:p>
    <w:p w:rsidR="0024591E" w:rsidRPr="00494EA8" w:rsidRDefault="0024591E" w:rsidP="00B51D10">
      <w:pPr>
        <w:spacing w:after="0"/>
        <w:rPr>
          <w:rFonts w:ascii="Times New Roman" w:hAnsi="Times New Roman"/>
          <w:b/>
          <w:sz w:val="24"/>
          <w:szCs w:val="24"/>
        </w:rPr>
      </w:pPr>
      <w:r w:rsidRPr="00494EA8">
        <w:rPr>
          <w:rFonts w:ascii="Times New Roman" w:hAnsi="Times New Roman"/>
          <w:b/>
          <w:sz w:val="24"/>
          <w:szCs w:val="24"/>
        </w:rPr>
        <w:t>3--İyi bir liderin özelliklerini yazınız.</w:t>
      </w:r>
      <w:r>
        <w:rPr>
          <w:rFonts w:ascii="Times New Roman" w:hAnsi="Times New Roman"/>
          <w:b/>
          <w:sz w:val="24"/>
          <w:szCs w:val="24"/>
        </w:rPr>
        <w:t xml:space="preserve"> ( 5pn)</w:t>
      </w:r>
    </w:p>
    <w:p w:rsidR="0024591E" w:rsidRDefault="0024591E" w:rsidP="00B51D10">
      <w:pPr>
        <w:spacing w:after="0"/>
        <w:rPr>
          <w:rFonts w:ascii="Times New Roman" w:hAnsi="Times New Roman"/>
          <w:sz w:val="24"/>
          <w:szCs w:val="24"/>
        </w:rPr>
      </w:pPr>
    </w:p>
    <w:p w:rsidR="0024591E" w:rsidRDefault="0024591E" w:rsidP="00E65C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*……………………………..        *………………………….*…………………………………</w:t>
      </w:r>
    </w:p>
    <w:p w:rsidR="0024591E" w:rsidRDefault="0024591E" w:rsidP="00E65C8B">
      <w:pPr>
        <w:spacing w:after="0"/>
        <w:rPr>
          <w:rFonts w:ascii="Times New Roman" w:hAnsi="Times New Roman"/>
          <w:sz w:val="24"/>
          <w:szCs w:val="24"/>
        </w:rPr>
      </w:pPr>
    </w:p>
    <w:p w:rsidR="0024591E" w:rsidRDefault="0024591E" w:rsidP="00E65C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*……………………………         *…………………………   *…………………………………..</w:t>
      </w:r>
    </w:p>
    <w:p w:rsidR="0024591E" w:rsidRDefault="0024591E" w:rsidP="00E65C8B">
      <w:pPr>
        <w:spacing w:after="0"/>
        <w:rPr>
          <w:rFonts w:ascii="Times New Roman" w:hAnsi="Times New Roman"/>
          <w:sz w:val="24"/>
          <w:szCs w:val="24"/>
        </w:rPr>
      </w:pPr>
    </w:p>
    <w:p w:rsidR="0024591E" w:rsidRPr="00494EA8" w:rsidRDefault="0024591E" w:rsidP="00E65C8B">
      <w:pPr>
        <w:spacing w:after="0"/>
        <w:rPr>
          <w:rFonts w:ascii="Times New Roman" w:hAnsi="Times New Roman"/>
          <w:b/>
          <w:sz w:val="24"/>
          <w:szCs w:val="24"/>
        </w:rPr>
      </w:pPr>
      <w:r w:rsidRPr="00494EA8">
        <w:rPr>
          <w:rFonts w:ascii="Times New Roman" w:hAnsi="Times New Roman"/>
          <w:b/>
          <w:sz w:val="24"/>
          <w:szCs w:val="24"/>
        </w:rPr>
        <w:t>4--  Yolda güvenli geçiş yerlerini yazınız.</w:t>
      </w:r>
      <w:r>
        <w:rPr>
          <w:rFonts w:ascii="Times New Roman" w:hAnsi="Times New Roman"/>
          <w:b/>
          <w:sz w:val="24"/>
          <w:szCs w:val="24"/>
        </w:rPr>
        <w:t xml:space="preserve">  (4pn)</w:t>
      </w:r>
    </w:p>
    <w:p w:rsidR="0024591E" w:rsidRDefault="0024591E" w:rsidP="00E65C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*…………………         *………………………..*……………………*……………………………</w:t>
      </w:r>
    </w:p>
    <w:p w:rsidR="0024591E" w:rsidRDefault="0024591E" w:rsidP="00E65C8B">
      <w:pPr>
        <w:spacing w:after="0"/>
        <w:rPr>
          <w:rFonts w:ascii="Times New Roman" w:hAnsi="Times New Roman"/>
          <w:sz w:val="24"/>
          <w:szCs w:val="24"/>
        </w:rPr>
      </w:pPr>
    </w:p>
    <w:p w:rsidR="0024591E" w:rsidRPr="00494EA8" w:rsidRDefault="0024591E" w:rsidP="00E65C8B">
      <w:pPr>
        <w:spacing w:after="0"/>
        <w:rPr>
          <w:rFonts w:ascii="Times New Roman" w:hAnsi="Times New Roman"/>
          <w:b/>
          <w:sz w:val="24"/>
          <w:szCs w:val="24"/>
        </w:rPr>
      </w:pPr>
      <w:r w:rsidRPr="00494EA8">
        <w:rPr>
          <w:rFonts w:ascii="Times New Roman" w:hAnsi="Times New Roman"/>
          <w:b/>
          <w:sz w:val="24"/>
          <w:szCs w:val="24"/>
        </w:rPr>
        <w:t>5-İletişim araçlarından en az beş tanesini yazınız.</w:t>
      </w:r>
      <w:r>
        <w:rPr>
          <w:rFonts w:ascii="Times New Roman" w:hAnsi="Times New Roman"/>
          <w:b/>
          <w:sz w:val="24"/>
          <w:szCs w:val="24"/>
        </w:rPr>
        <w:t xml:space="preserve"> (5pn)</w:t>
      </w:r>
    </w:p>
    <w:p w:rsidR="0024591E" w:rsidRDefault="0024591E" w:rsidP="00E65C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24591E" w:rsidRDefault="0024591E" w:rsidP="00E65C8B">
      <w:pPr>
        <w:spacing w:after="0"/>
        <w:rPr>
          <w:rFonts w:ascii="Times New Roman" w:hAnsi="Times New Roman"/>
          <w:sz w:val="24"/>
          <w:szCs w:val="24"/>
        </w:rPr>
      </w:pPr>
    </w:p>
    <w:p w:rsidR="0024591E" w:rsidRPr="00494EA8" w:rsidRDefault="0024591E" w:rsidP="00E65C8B">
      <w:pPr>
        <w:spacing w:after="0"/>
        <w:rPr>
          <w:rFonts w:ascii="Times New Roman" w:hAnsi="Times New Roman"/>
          <w:b/>
          <w:sz w:val="24"/>
          <w:szCs w:val="24"/>
        </w:rPr>
      </w:pPr>
      <w:r w:rsidRPr="00494EA8">
        <w:rPr>
          <w:rFonts w:ascii="Times New Roman" w:hAnsi="Times New Roman"/>
          <w:b/>
          <w:sz w:val="24"/>
          <w:szCs w:val="24"/>
        </w:rPr>
        <w:t>6-- Toplum hayatını düzenleyen yazılı ve yazısız kurallarla  ikişer örnek veriniz.</w:t>
      </w:r>
      <w:r>
        <w:rPr>
          <w:rFonts w:ascii="Times New Roman" w:hAnsi="Times New Roman"/>
          <w:b/>
          <w:sz w:val="24"/>
          <w:szCs w:val="24"/>
        </w:rPr>
        <w:t>(4pn)</w:t>
      </w:r>
    </w:p>
    <w:p w:rsidR="0024591E" w:rsidRDefault="0024591E" w:rsidP="00E65C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……………………………………………………………………………………………………..</w:t>
      </w:r>
    </w:p>
    <w:p w:rsidR="0024591E" w:rsidRDefault="0024591E" w:rsidP="00E65C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24591E" w:rsidRDefault="0024591E" w:rsidP="0022129C">
      <w:pPr>
        <w:rPr>
          <w:rFonts w:ascii="Arial" w:hAnsi="Arial" w:cs="Arial"/>
          <w:b/>
          <w:sz w:val="28"/>
          <w:szCs w:val="28"/>
        </w:rPr>
      </w:pPr>
      <w:hyperlink r:id="rId5" w:history="1">
        <w:r>
          <w:rPr>
            <w:rStyle w:val="Hyperlink"/>
            <w:rFonts w:ascii="Arial" w:hAnsi="Arial" w:cs="Arial"/>
            <w:b/>
            <w:sz w:val="28"/>
            <w:szCs w:val="28"/>
          </w:rPr>
          <w:t>www.sorubak.com</w:t>
        </w:r>
      </w:hyperlink>
      <w:r>
        <w:rPr>
          <w:rFonts w:ascii="Arial" w:hAnsi="Arial" w:cs="Arial"/>
          <w:b/>
          <w:sz w:val="28"/>
          <w:szCs w:val="28"/>
        </w:rPr>
        <w:t xml:space="preserve"> </w:t>
      </w:r>
    </w:p>
    <w:p w:rsidR="0024591E" w:rsidRDefault="0024591E" w:rsidP="00E65C8B">
      <w:pPr>
        <w:spacing w:after="0"/>
        <w:rPr>
          <w:rFonts w:ascii="Times New Roman" w:hAnsi="Times New Roman"/>
          <w:sz w:val="24"/>
          <w:szCs w:val="24"/>
        </w:rPr>
      </w:pPr>
    </w:p>
    <w:p w:rsidR="0024591E" w:rsidRDefault="0024591E" w:rsidP="003B5D95">
      <w:pPr>
        <w:rPr>
          <w:rFonts w:ascii="Times New Roman" w:hAnsi="Times New Roman"/>
          <w:b/>
          <w:sz w:val="24"/>
          <w:szCs w:val="24"/>
        </w:rPr>
        <w:sectPr w:rsidR="0024591E" w:rsidSect="004F1E8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24591E" w:rsidRPr="00494EA8" w:rsidRDefault="0024591E" w:rsidP="003B5D95">
      <w:pPr>
        <w:rPr>
          <w:rFonts w:ascii="Times New Roman" w:hAnsi="Times New Roman"/>
        </w:rPr>
      </w:pPr>
      <w:r w:rsidRPr="00494EA8">
        <w:rPr>
          <w:rFonts w:ascii="Times New Roman" w:hAnsi="Times New Roman"/>
          <w:b/>
          <w:sz w:val="24"/>
          <w:szCs w:val="24"/>
        </w:rPr>
        <w:t>7-- Aşağıdakilerden hangisi, tüm canlıların ortak bir özelliği değildir?</w:t>
      </w:r>
      <w:r>
        <w:rPr>
          <w:rFonts w:ascii="Times New Roman" w:hAnsi="Times New Roman"/>
          <w:b/>
          <w:sz w:val="24"/>
          <w:szCs w:val="24"/>
        </w:rPr>
        <w:t xml:space="preserve">  ( 3pn)</w:t>
      </w:r>
      <w:r w:rsidRPr="00494EA8">
        <w:rPr>
          <w:rFonts w:ascii="Times New Roman" w:hAnsi="Times New Roman"/>
          <w:b/>
          <w:sz w:val="24"/>
          <w:szCs w:val="24"/>
        </w:rPr>
        <w:br/>
      </w:r>
      <w:r w:rsidRPr="00494EA8">
        <w:rPr>
          <w:rFonts w:ascii="Times New Roman" w:hAnsi="Times New Roman"/>
        </w:rPr>
        <w:t xml:space="preserve">  A) Uçmak           B) Çoğalmak             C)Doğmak </w:t>
      </w:r>
    </w:p>
    <w:p w:rsidR="0024591E" w:rsidRDefault="0024591E" w:rsidP="003B5D95">
      <w:pPr>
        <w:rPr>
          <w:rFonts w:ascii="Times New Roman" w:hAnsi="Times New Roman"/>
        </w:rPr>
      </w:pPr>
      <w:r w:rsidRPr="00494EA8">
        <w:rPr>
          <w:rFonts w:ascii="Times New Roman" w:hAnsi="Times New Roman"/>
          <w:b/>
        </w:rPr>
        <w:t>8---Aşağıdaki bilgilerden hangisi doğrudur?</w:t>
      </w:r>
      <w:r w:rsidRPr="00494EA8">
        <w:rPr>
          <w:rFonts w:ascii="Times New Roman" w:hAnsi="Times New Roman"/>
          <w:b/>
        </w:rPr>
        <w:br/>
      </w:r>
      <w:r w:rsidRPr="00494EA8">
        <w:rPr>
          <w:rFonts w:ascii="Times New Roman" w:hAnsi="Times New Roman"/>
        </w:rPr>
        <w:t xml:space="preserve">A) Her canlı doğar, büyür ve gelişir                   </w:t>
      </w:r>
    </w:p>
    <w:p w:rsidR="0024591E" w:rsidRPr="00494EA8" w:rsidRDefault="0024591E" w:rsidP="003B5D95">
      <w:pPr>
        <w:rPr>
          <w:rFonts w:ascii="Times New Roman" w:hAnsi="Times New Roman"/>
        </w:rPr>
      </w:pPr>
      <w:r w:rsidRPr="00494EA8">
        <w:rPr>
          <w:rFonts w:ascii="Times New Roman" w:hAnsi="Times New Roman"/>
        </w:rPr>
        <w:t xml:space="preserve"> B) Bütün hayvanlar susuz ortamda yaşayabilirler.</w:t>
      </w:r>
      <w:r w:rsidRPr="00494EA8">
        <w:rPr>
          <w:rFonts w:ascii="Times New Roman" w:hAnsi="Times New Roman"/>
        </w:rPr>
        <w:br/>
        <w:t>C) Bütün bitkiler, susuz ortamda yaşayabilirler.</w:t>
      </w:r>
    </w:p>
    <w:p w:rsidR="0024591E" w:rsidRDefault="0024591E" w:rsidP="00864285">
      <w:pPr>
        <w:spacing w:after="0"/>
        <w:rPr>
          <w:rFonts w:ascii="Times New Roman" w:hAnsi="Times New Roman"/>
        </w:rPr>
      </w:pPr>
      <w:r w:rsidRPr="00494EA8">
        <w:rPr>
          <w:rFonts w:ascii="Times New Roman" w:hAnsi="Times New Roman"/>
          <w:b/>
        </w:rPr>
        <w:t>9--.Parasını en akıllı kullanan kimselere ne denir?</w:t>
      </w:r>
      <w:r w:rsidRPr="00494EA8"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>A).Hesap uzmanı     </w:t>
      </w:r>
      <w:r w:rsidRPr="00494EA8">
        <w:rPr>
          <w:rFonts w:ascii="Times New Roman" w:hAnsi="Times New Roman"/>
        </w:rPr>
        <w:t>B)Bütçe     C)Bilinçli tüketici               </w:t>
      </w:r>
    </w:p>
    <w:p w:rsidR="0024591E" w:rsidRPr="00864285" w:rsidRDefault="0024591E" w:rsidP="00864285">
      <w:pPr>
        <w:spacing w:after="0"/>
        <w:rPr>
          <w:rFonts w:ascii="Times New Roman" w:hAnsi="Times New Roman"/>
        </w:rPr>
      </w:pPr>
      <w:r w:rsidRPr="00494EA8">
        <w:rPr>
          <w:rFonts w:ascii="Times New Roman" w:hAnsi="Times New Roman"/>
        </w:rPr>
        <w:t xml:space="preserve">10-  </w:t>
      </w:r>
      <w:r w:rsidRPr="00494EA8">
        <w:rPr>
          <w:rFonts w:ascii="Times New Roman" w:hAnsi="Times New Roman"/>
          <w:b/>
        </w:rPr>
        <w:t>Telefonu  aşağıdakilerden  hangisi</w:t>
      </w:r>
      <w:r w:rsidRPr="00494EA8">
        <w:rPr>
          <w:rFonts w:ascii="Times New Roman" w:hAnsi="Times New Roman"/>
        </w:rPr>
        <w:t xml:space="preserve">  </w:t>
      </w:r>
      <w:r w:rsidRPr="00494EA8">
        <w:rPr>
          <w:rFonts w:ascii="Times New Roman" w:hAnsi="Times New Roman"/>
          <w:b/>
        </w:rPr>
        <w:t>bulmuştur?</w:t>
      </w:r>
    </w:p>
    <w:p w:rsidR="0024591E" w:rsidRPr="00494EA8" w:rsidRDefault="0024591E" w:rsidP="00864285">
      <w:pPr>
        <w:ind w:left="360"/>
        <w:rPr>
          <w:rFonts w:ascii="Times New Roman" w:hAnsi="Times New Roman"/>
        </w:rPr>
      </w:pPr>
      <w:r w:rsidRPr="00494EA8">
        <w:rPr>
          <w:rFonts w:ascii="Times New Roman" w:hAnsi="Times New Roman"/>
        </w:rPr>
        <w:t xml:space="preserve">     a- Pasteur     b-Edison    c- Graham  bell</w:t>
      </w:r>
    </w:p>
    <w:p w:rsidR="0024591E" w:rsidRPr="00494EA8" w:rsidRDefault="0024591E" w:rsidP="0096426B">
      <w:pPr>
        <w:rPr>
          <w:rFonts w:ascii="Times New Roman" w:hAnsi="Times New Roman"/>
          <w:sz w:val="24"/>
          <w:szCs w:val="24"/>
        </w:rPr>
      </w:pPr>
      <w:r w:rsidRPr="00494EA8">
        <w:rPr>
          <w:rFonts w:ascii="Times New Roman" w:hAnsi="Times New Roman"/>
          <w:sz w:val="24"/>
          <w:szCs w:val="24"/>
        </w:rPr>
        <w:t>11-</w:t>
      </w:r>
      <w:r w:rsidRPr="00494EA8">
        <w:rPr>
          <w:rFonts w:ascii="Times New Roman" w:hAnsi="Times New Roman"/>
          <w:b/>
          <w:sz w:val="24"/>
          <w:szCs w:val="24"/>
        </w:rPr>
        <w:t xml:space="preserve"> Ev kazalarından korunmak için hangisini yapmalıyız?</w:t>
      </w:r>
    </w:p>
    <w:p w:rsidR="0024591E" w:rsidRPr="00494EA8" w:rsidRDefault="0024591E" w:rsidP="0096426B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94EA8">
        <w:rPr>
          <w:rFonts w:ascii="Times New Roman" w:hAnsi="Times New Roman"/>
          <w:sz w:val="24"/>
          <w:szCs w:val="24"/>
        </w:rPr>
        <w:t>Kibritle oynamamalıyız.</w:t>
      </w:r>
    </w:p>
    <w:p w:rsidR="0024591E" w:rsidRPr="00494EA8" w:rsidRDefault="0024591E" w:rsidP="0096426B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94EA8">
        <w:rPr>
          <w:rFonts w:ascii="Times New Roman" w:hAnsi="Times New Roman"/>
          <w:sz w:val="24"/>
          <w:szCs w:val="24"/>
        </w:rPr>
        <w:t>Deterjanları çocukların ulaşacakları yere bırakabiliriz.</w:t>
      </w:r>
    </w:p>
    <w:p w:rsidR="0024591E" w:rsidRPr="00494EA8" w:rsidRDefault="0024591E" w:rsidP="0096426B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94EA8">
        <w:rPr>
          <w:rFonts w:ascii="Times New Roman" w:hAnsi="Times New Roman"/>
          <w:sz w:val="24"/>
          <w:szCs w:val="24"/>
        </w:rPr>
        <w:t>Annemiz yoksa yemek pişirmeliyiz.</w:t>
      </w:r>
    </w:p>
    <w:p w:rsidR="0024591E" w:rsidRPr="00494EA8" w:rsidRDefault="0024591E" w:rsidP="0096426B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24591E" w:rsidRPr="00537C22" w:rsidRDefault="0024591E" w:rsidP="00537C22">
      <w:pPr>
        <w:rPr>
          <w:rFonts w:ascii="Times New Roman" w:hAnsi="Times New Roman"/>
          <w:b/>
          <w:sz w:val="24"/>
          <w:szCs w:val="24"/>
        </w:rPr>
      </w:pPr>
      <w:r w:rsidRPr="00537C22">
        <w:rPr>
          <w:rFonts w:ascii="Times New Roman" w:hAnsi="Times New Roman"/>
          <w:b/>
          <w:sz w:val="24"/>
          <w:szCs w:val="24"/>
        </w:rPr>
        <w:t>12- aşağıdakilerden hangisi çocuk hak ve özgürlüklerinden değildir?</w:t>
      </w:r>
    </w:p>
    <w:p w:rsidR="0024591E" w:rsidRPr="00295F08" w:rsidRDefault="0024591E" w:rsidP="00295F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r w:rsidRPr="00295F08">
        <w:rPr>
          <w:rFonts w:ascii="Times New Roman" w:hAnsi="Times New Roman"/>
          <w:sz w:val="24"/>
          <w:szCs w:val="24"/>
        </w:rPr>
        <w:t xml:space="preserve">Eğitim      </w:t>
      </w:r>
      <w:r>
        <w:rPr>
          <w:rFonts w:ascii="Times New Roman" w:hAnsi="Times New Roman"/>
          <w:sz w:val="24"/>
          <w:szCs w:val="24"/>
        </w:rPr>
        <w:t xml:space="preserve"> B- beslenme    </w:t>
      </w:r>
      <w:r w:rsidRPr="00295F08">
        <w:rPr>
          <w:rFonts w:ascii="Times New Roman" w:hAnsi="Times New Roman"/>
          <w:sz w:val="24"/>
          <w:szCs w:val="24"/>
        </w:rPr>
        <w:t xml:space="preserve">  C- istediğini yapma</w:t>
      </w:r>
    </w:p>
    <w:p w:rsidR="0024591E" w:rsidRPr="00494EA8" w:rsidRDefault="0024591E" w:rsidP="00EE0072">
      <w:pPr>
        <w:rPr>
          <w:rFonts w:ascii="Times New Roman" w:hAnsi="Times New Roman"/>
          <w:b/>
          <w:sz w:val="24"/>
          <w:szCs w:val="24"/>
        </w:rPr>
      </w:pPr>
      <w:r w:rsidRPr="00494EA8">
        <w:rPr>
          <w:rFonts w:ascii="Times New Roman" w:hAnsi="Times New Roman"/>
          <w:b/>
          <w:sz w:val="24"/>
          <w:szCs w:val="24"/>
        </w:rPr>
        <w:t>13-Başkalarına zarar vermeyecek her türlü davranışta bulunmaya ne denir?</w:t>
      </w:r>
    </w:p>
    <w:p w:rsidR="0024591E" w:rsidRPr="00494EA8" w:rsidRDefault="0024591E" w:rsidP="00EE0072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94EA8">
        <w:rPr>
          <w:rFonts w:ascii="Times New Roman" w:hAnsi="Times New Roman"/>
          <w:sz w:val="24"/>
          <w:szCs w:val="24"/>
        </w:rPr>
        <w:t xml:space="preserve">Özgürlük </w:t>
      </w:r>
      <w:r>
        <w:rPr>
          <w:rFonts w:ascii="Times New Roman" w:hAnsi="Times New Roman"/>
          <w:sz w:val="24"/>
          <w:szCs w:val="24"/>
        </w:rPr>
        <w:t xml:space="preserve">       B- hak         </w:t>
      </w:r>
      <w:r w:rsidRPr="00494EA8">
        <w:rPr>
          <w:rFonts w:ascii="Times New Roman" w:hAnsi="Times New Roman"/>
          <w:sz w:val="24"/>
          <w:szCs w:val="24"/>
        </w:rPr>
        <w:t xml:space="preserve"> C- sorumluluk</w:t>
      </w:r>
    </w:p>
    <w:p w:rsidR="0024591E" w:rsidRPr="00494EA8" w:rsidRDefault="0024591E" w:rsidP="00EE0072">
      <w:pPr>
        <w:rPr>
          <w:rFonts w:ascii="Times New Roman" w:hAnsi="Times New Roman"/>
          <w:b/>
          <w:sz w:val="24"/>
          <w:szCs w:val="24"/>
        </w:rPr>
      </w:pPr>
      <w:r w:rsidRPr="00494EA8">
        <w:rPr>
          <w:rFonts w:ascii="Times New Roman" w:hAnsi="Times New Roman"/>
          <w:b/>
          <w:sz w:val="24"/>
          <w:szCs w:val="24"/>
        </w:rPr>
        <w:t>14-Aşağıdakilerden hangisi en küçük sosyal topluluğun adıdır?</w:t>
      </w:r>
    </w:p>
    <w:p w:rsidR="0024591E" w:rsidRPr="00494EA8" w:rsidRDefault="0024591E" w:rsidP="00494EA8">
      <w:pPr>
        <w:pStyle w:val="ListParagraph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494EA8">
        <w:rPr>
          <w:rFonts w:ascii="Times New Roman" w:hAnsi="Times New Roman"/>
          <w:sz w:val="24"/>
          <w:szCs w:val="24"/>
        </w:rPr>
        <w:t xml:space="preserve"> Okul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494EA8">
        <w:rPr>
          <w:rFonts w:ascii="Times New Roman" w:hAnsi="Times New Roman"/>
          <w:sz w:val="24"/>
          <w:szCs w:val="24"/>
        </w:rPr>
        <w:t xml:space="preserve">    B- mahalle               C- aile</w:t>
      </w:r>
    </w:p>
    <w:p w:rsidR="0024591E" w:rsidRPr="00494EA8" w:rsidRDefault="0024591E" w:rsidP="00494EA8">
      <w:pPr>
        <w:rPr>
          <w:rFonts w:ascii="Times New Roman" w:hAnsi="Times New Roman"/>
          <w:b/>
          <w:sz w:val="24"/>
          <w:szCs w:val="24"/>
        </w:rPr>
      </w:pPr>
      <w:r w:rsidRPr="00494EA8">
        <w:rPr>
          <w:rFonts w:ascii="Times New Roman" w:hAnsi="Times New Roman"/>
          <w:b/>
          <w:sz w:val="24"/>
          <w:szCs w:val="24"/>
        </w:rPr>
        <w:t>15-Kuduz aşısını kim bulmuştur?</w:t>
      </w:r>
    </w:p>
    <w:p w:rsidR="0024591E" w:rsidRDefault="0024591E" w:rsidP="00537C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A- Aynştayn       </w:t>
      </w:r>
      <w:r w:rsidRPr="00537C22">
        <w:rPr>
          <w:rFonts w:ascii="Times New Roman" w:hAnsi="Times New Roman"/>
          <w:sz w:val="24"/>
          <w:szCs w:val="24"/>
        </w:rPr>
        <w:t xml:space="preserve">    B- Pastör               C-  Edison</w:t>
      </w:r>
    </w:p>
    <w:p w:rsidR="0024591E" w:rsidRPr="00537C22" w:rsidRDefault="0024591E" w:rsidP="00537C22">
      <w:pPr>
        <w:rPr>
          <w:rFonts w:ascii="Times New Roman" w:hAnsi="Times New Roman"/>
          <w:b/>
          <w:sz w:val="24"/>
          <w:szCs w:val="24"/>
        </w:rPr>
      </w:pPr>
      <w:r w:rsidRPr="00537C22">
        <w:rPr>
          <w:rFonts w:ascii="Times New Roman" w:hAnsi="Times New Roman"/>
          <w:b/>
          <w:sz w:val="24"/>
          <w:szCs w:val="24"/>
        </w:rPr>
        <w:t>16- Aşağıdakilerden hangisi kişisel iletişim aracıdır?</w:t>
      </w:r>
    </w:p>
    <w:p w:rsidR="0024591E" w:rsidRPr="00295F08" w:rsidRDefault="0024591E" w:rsidP="00295F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r w:rsidRPr="00295F08">
        <w:rPr>
          <w:rFonts w:ascii="Times New Roman" w:hAnsi="Times New Roman"/>
          <w:sz w:val="24"/>
          <w:szCs w:val="24"/>
        </w:rPr>
        <w:t>Radyo          B- televizyon        C- mektup</w:t>
      </w:r>
    </w:p>
    <w:p w:rsidR="0024591E" w:rsidRPr="00537C22" w:rsidRDefault="0024591E" w:rsidP="00EE0072">
      <w:pPr>
        <w:rPr>
          <w:rFonts w:ascii="Times New Roman" w:hAnsi="Times New Roman"/>
          <w:b/>
          <w:sz w:val="24"/>
          <w:szCs w:val="24"/>
        </w:rPr>
      </w:pPr>
      <w:r w:rsidRPr="00537C22">
        <w:rPr>
          <w:rFonts w:ascii="Times New Roman" w:hAnsi="Times New Roman"/>
          <w:b/>
          <w:sz w:val="24"/>
          <w:szCs w:val="24"/>
        </w:rPr>
        <w:t>17- Reklamların amacı nedir?</w:t>
      </w:r>
    </w:p>
    <w:p w:rsidR="0024591E" w:rsidRDefault="0024591E" w:rsidP="00537C22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Malların satışını artırmak</w:t>
      </w:r>
    </w:p>
    <w:p w:rsidR="0024591E" w:rsidRDefault="0024591E" w:rsidP="00537C22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Kaliteli malları tanıtmak</w:t>
      </w:r>
    </w:p>
    <w:p w:rsidR="0024591E" w:rsidRPr="006D09D7" w:rsidRDefault="0024591E" w:rsidP="00B34226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Tüketimi azaltmak</w:t>
      </w:r>
    </w:p>
    <w:p w:rsidR="0024591E" w:rsidRPr="00CF55A9" w:rsidRDefault="0024591E" w:rsidP="00864285">
      <w:pPr>
        <w:spacing w:after="0"/>
        <w:rPr>
          <w:rFonts w:ascii="Times New Roman" w:hAnsi="Times New Roman"/>
          <w:b/>
          <w:sz w:val="24"/>
          <w:szCs w:val="24"/>
        </w:rPr>
      </w:pPr>
      <w:r w:rsidRPr="00CF55A9">
        <w:rPr>
          <w:rFonts w:ascii="Times New Roman" w:hAnsi="Times New Roman"/>
          <w:b/>
          <w:sz w:val="24"/>
          <w:szCs w:val="24"/>
        </w:rPr>
        <w:t>18- Aşağıdakilerden hangisi  Atatürk’ün çocukluk dönemi ile ilgili değildir?</w:t>
      </w:r>
    </w:p>
    <w:p w:rsidR="0024591E" w:rsidRDefault="0024591E" w:rsidP="0086428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r w:rsidRPr="00864285">
        <w:rPr>
          <w:rFonts w:ascii="Times New Roman" w:hAnsi="Times New Roman"/>
          <w:sz w:val="24"/>
          <w:szCs w:val="24"/>
        </w:rPr>
        <w:t xml:space="preserve">Atatürk   soyadını alması      </w:t>
      </w:r>
    </w:p>
    <w:p w:rsidR="0024591E" w:rsidRDefault="0024591E" w:rsidP="00864285">
      <w:pPr>
        <w:spacing w:after="0"/>
        <w:rPr>
          <w:rFonts w:ascii="Times New Roman" w:hAnsi="Times New Roman"/>
          <w:sz w:val="24"/>
          <w:szCs w:val="24"/>
        </w:rPr>
      </w:pPr>
      <w:r w:rsidRPr="00864285">
        <w:rPr>
          <w:rFonts w:ascii="Times New Roman" w:hAnsi="Times New Roman"/>
          <w:sz w:val="24"/>
          <w:szCs w:val="24"/>
        </w:rPr>
        <w:t xml:space="preserve">B-Kemal adını alması     </w:t>
      </w:r>
    </w:p>
    <w:p w:rsidR="0024591E" w:rsidRPr="00864285" w:rsidRDefault="0024591E" w:rsidP="0086428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</w:t>
      </w:r>
      <w:r w:rsidRPr="00864285">
        <w:rPr>
          <w:rFonts w:ascii="Times New Roman" w:hAnsi="Times New Roman"/>
          <w:sz w:val="24"/>
          <w:szCs w:val="24"/>
        </w:rPr>
        <w:t xml:space="preserve">Mahalle mektebine gitmesi   </w:t>
      </w:r>
    </w:p>
    <w:p w:rsidR="0024591E" w:rsidRPr="00864285" w:rsidRDefault="0024591E" w:rsidP="00864285">
      <w:pPr>
        <w:pStyle w:val="ListParagraph"/>
        <w:spacing w:after="0"/>
        <w:ind w:left="645"/>
        <w:rPr>
          <w:rFonts w:ascii="Times New Roman" w:hAnsi="Times New Roman"/>
          <w:sz w:val="24"/>
          <w:szCs w:val="24"/>
        </w:rPr>
      </w:pPr>
    </w:p>
    <w:p w:rsidR="0024591E" w:rsidRPr="00295F08" w:rsidRDefault="0024591E" w:rsidP="00864285">
      <w:pPr>
        <w:spacing w:after="0"/>
        <w:rPr>
          <w:rFonts w:ascii="Times New Roman" w:hAnsi="Times New Roman"/>
          <w:b/>
          <w:sz w:val="24"/>
          <w:szCs w:val="24"/>
        </w:rPr>
      </w:pPr>
      <w:r w:rsidRPr="00295F08">
        <w:rPr>
          <w:rFonts w:ascii="Times New Roman" w:hAnsi="Times New Roman"/>
          <w:b/>
          <w:sz w:val="24"/>
          <w:szCs w:val="24"/>
        </w:rPr>
        <w:t>19-Taşıt ve yayaların yollarda düzenli hareketine ne denir?</w:t>
      </w:r>
    </w:p>
    <w:p w:rsidR="0024591E" w:rsidRDefault="0024591E" w:rsidP="00295F08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Taşıt kuralı        B- trafik          C- yol düzeni</w:t>
      </w:r>
      <w:r w:rsidRPr="00295F08">
        <w:rPr>
          <w:rFonts w:ascii="Times New Roman" w:hAnsi="Times New Roman"/>
          <w:sz w:val="24"/>
          <w:szCs w:val="24"/>
        </w:rPr>
        <w:t xml:space="preserve">   </w:t>
      </w:r>
    </w:p>
    <w:p w:rsidR="0024591E" w:rsidRDefault="0024591E" w:rsidP="00864285">
      <w:pPr>
        <w:pStyle w:val="ListParagraph"/>
        <w:ind w:left="525"/>
        <w:rPr>
          <w:rFonts w:ascii="Times New Roman" w:hAnsi="Times New Roman"/>
          <w:sz w:val="24"/>
          <w:szCs w:val="24"/>
        </w:rPr>
      </w:pPr>
    </w:p>
    <w:p w:rsidR="0024591E" w:rsidRPr="00295F08" w:rsidRDefault="0024591E" w:rsidP="00295F08">
      <w:pPr>
        <w:rPr>
          <w:rFonts w:ascii="Times New Roman" w:hAnsi="Times New Roman"/>
          <w:b/>
          <w:sz w:val="24"/>
          <w:szCs w:val="24"/>
        </w:rPr>
      </w:pPr>
      <w:r w:rsidRPr="00295F08">
        <w:rPr>
          <w:rFonts w:ascii="Times New Roman" w:hAnsi="Times New Roman"/>
          <w:b/>
          <w:sz w:val="24"/>
          <w:szCs w:val="24"/>
        </w:rPr>
        <w:t>20- Farklılıklar karşısında nasıl davranmalıyız?</w:t>
      </w:r>
    </w:p>
    <w:p w:rsidR="0024591E" w:rsidRPr="00295F08" w:rsidRDefault="0024591E" w:rsidP="00295F08">
      <w:pPr>
        <w:pStyle w:val="ListParagraph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Gülerek     B- hoş görülü    C- alaycı</w:t>
      </w:r>
    </w:p>
    <w:p w:rsidR="0024591E" w:rsidRPr="00B34226" w:rsidRDefault="0024591E" w:rsidP="00537C22">
      <w:pPr>
        <w:pStyle w:val="ListParagraph"/>
        <w:ind w:left="630"/>
        <w:rPr>
          <w:rFonts w:ascii="Times New Roman" w:hAnsi="Times New Roman"/>
          <w:sz w:val="24"/>
          <w:szCs w:val="24"/>
        </w:rPr>
      </w:pPr>
    </w:p>
    <w:p w:rsidR="0024591E" w:rsidRPr="00CF55A9" w:rsidRDefault="0024591E" w:rsidP="00C3775D">
      <w:pPr>
        <w:pStyle w:val="ListParagraph"/>
        <w:spacing w:after="0"/>
        <w:ind w:left="0" w:right="-57"/>
        <w:rPr>
          <w:rFonts w:ascii="Times New Roman" w:hAnsi="Times New Roman"/>
          <w:b/>
        </w:rPr>
      </w:pPr>
      <w:r w:rsidRPr="00CF55A9">
        <w:rPr>
          <w:rFonts w:ascii="Times New Roman" w:hAnsi="Times New Roman"/>
          <w:b/>
        </w:rPr>
        <w:t>21 - Tartışmalarda, düşünceleri yanlış bile olsa yakınlarını destekleyen bir kişi nasıl davranmış olur?</w:t>
      </w:r>
    </w:p>
    <w:p w:rsidR="0024591E" w:rsidRDefault="0024591E" w:rsidP="00C3775D">
      <w:pPr>
        <w:pStyle w:val="ListParagraph"/>
        <w:spacing w:after="0"/>
        <w:ind w:left="315" w:right="-57"/>
        <w:rPr>
          <w:rFonts w:ascii="Times New Roman" w:hAnsi="Times New Roman"/>
        </w:rPr>
      </w:pPr>
    </w:p>
    <w:p w:rsidR="0024591E" w:rsidRPr="00B34226" w:rsidRDefault="0024591E" w:rsidP="00C3775D">
      <w:pPr>
        <w:pStyle w:val="ListParagraph"/>
        <w:spacing w:after="0"/>
        <w:ind w:left="315" w:right="-57"/>
        <w:rPr>
          <w:rFonts w:ascii="Times New Roman" w:hAnsi="Times New Roman"/>
        </w:rPr>
      </w:pPr>
      <w:r w:rsidRPr="00B34226">
        <w:rPr>
          <w:rFonts w:ascii="Times New Roman" w:hAnsi="Times New Roman"/>
        </w:rPr>
        <w:t>A-Haklı           B-Dürüst           C-Yanlı</w:t>
      </w:r>
    </w:p>
    <w:p w:rsidR="0024591E" w:rsidRPr="00864285" w:rsidRDefault="0024591E" w:rsidP="00B34226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864285">
        <w:rPr>
          <w:rFonts w:ascii="Times New Roman" w:hAnsi="Times New Roman" w:cs="Times New Roman"/>
          <w:b/>
          <w:sz w:val="22"/>
          <w:szCs w:val="22"/>
        </w:rPr>
        <w:t xml:space="preserve">22-Aşağıdakilerden hangisi arkadaşlarımızla farklılıklarımıza örnek değildir? </w:t>
      </w:r>
    </w:p>
    <w:p w:rsidR="0024591E" w:rsidRDefault="0024591E" w:rsidP="00B3422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4591E" w:rsidRPr="00864285" w:rsidRDefault="0024591E" w:rsidP="00B3422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64285">
        <w:rPr>
          <w:rFonts w:ascii="Times New Roman" w:hAnsi="Times New Roman" w:cs="Times New Roman"/>
          <w:sz w:val="22"/>
          <w:szCs w:val="22"/>
        </w:rPr>
        <w:t xml:space="preserve">A-Bazı arkadaşlarımızın iyi futbol oynaması </w:t>
      </w:r>
    </w:p>
    <w:p w:rsidR="0024591E" w:rsidRPr="00864285" w:rsidRDefault="0024591E" w:rsidP="00B3422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64285">
        <w:rPr>
          <w:rFonts w:ascii="Times New Roman" w:hAnsi="Times New Roman" w:cs="Times New Roman"/>
          <w:sz w:val="22"/>
          <w:szCs w:val="22"/>
        </w:rPr>
        <w:t xml:space="preserve">B-bazı arkadaşlarımızın güzel resim çizmesi </w:t>
      </w:r>
    </w:p>
    <w:p w:rsidR="0024591E" w:rsidRDefault="0024591E" w:rsidP="00B3422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64285">
        <w:rPr>
          <w:rFonts w:ascii="Times New Roman" w:hAnsi="Times New Roman" w:cs="Times New Roman"/>
          <w:sz w:val="22"/>
          <w:szCs w:val="22"/>
        </w:rPr>
        <w:t>C-Bazı arkadaşlarımızın büyük bir evde oturması</w:t>
      </w:r>
    </w:p>
    <w:p w:rsidR="0024591E" w:rsidRPr="00864285" w:rsidRDefault="0024591E" w:rsidP="00B3422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4591E" w:rsidRPr="00864285" w:rsidRDefault="0024591E" w:rsidP="006D09D7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864285">
        <w:rPr>
          <w:rFonts w:ascii="Times New Roman" w:hAnsi="Times New Roman" w:cs="Times New Roman"/>
          <w:b/>
          <w:sz w:val="22"/>
          <w:szCs w:val="22"/>
        </w:rPr>
        <w:t xml:space="preserve">23-Aşağıdakilerden hangisi insanların temel ihtiyaçlarındandır? </w:t>
      </w:r>
    </w:p>
    <w:p w:rsidR="0024591E" w:rsidRDefault="0024591E" w:rsidP="006D09D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64285">
        <w:rPr>
          <w:rFonts w:ascii="Times New Roman" w:hAnsi="Times New Roman" w:cs="Times New Roman"/>
          <w:sz w:val="22"/>
          <w:szCs w:val="22"/>
        </w:rPr>
        <w:t xml:space="preserve">A)konuşmak      B)barınmak     C)eğlenmek </w:t>
      </w:r>
    </w:p>
    <w:p w:rsidR="0024591E" w:rsidRPr="00864285" w:rsidRDefault="0024591E" w:rsidP="006D09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4591E" w:rsidRPr="00864285" w:rsidRDefault="0024591E" w:rsidP="00864285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864285">
        <w:rPr>
          <w:rFonts w:ascii="Times New Roman" w:hAnsi="Times New Roman" w:cs="Times New Roman"/>
          <w:b/>
          <w:sz w:val="22"/>
          <w:szCs w:val="22"/>
        </w:rPr>
        <w:t xml:space="preserve">24-Güneş’in doğduğu yöne sırtını dönen birinin yüzü hangi yönü gösterir? </w:t>
      </w:r>
    </w:p>
    <w:p w:rsidR="0024591E" w:rsidRDefault="0024591E" w:rsidP="00864285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4591E" w:rsidRDefault="0024591E" w:rsidP="00864285">
      <w:pPr>
        <w:pStyle w:val="Default"/>
        <w:rPr>
          <w:rFonts w:ascii="Comic Sans MS" w:hAnsi="Comic Sans MS"/>
          <w:sz w:val="22"/>
          <w:szCs w:val="22"/>
        </w:rPr>
      </w:pPr>
      <w:r w:rsidRPr="00864285">
        <w:rPr>
          <w:rFonts w:ascii="Times New Roman" w:hAnsi="Times New Roman" w:cs="Times New Roman"/>
          <w:sz w:val="22"/>
          <w:szCs w:val="22"/>
        </w:rPr>
        <w:t xml:space="preserve">A)kuzey      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864285">
        <w:rPr>
          <w:rFonts w:ascii="Times New Roman" w:hAnsi="Times New Roman" w:cs="Times New Roman"/>
          <w:sz w:val="22"/>
          <w:szCs w:val="22"/>
        </w:rPr>
        <w:t xml:space="preserve">  B)güney 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864285">
        <w:rPr>
          <w:rFonts w:ascii="Times New Roman" w:hAnsi="Times New Roman" w:cs="Times New Roman"/>
          <w:sz w:val="22"/>
          <w:szCs w:val="22"/>
        </w:rPr>
        <w:t xml:space="preserve">  C)batı</w:t>
      </w:r>
      <w:r w:rsidRPr="007E1D54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</w:t>
      </w:r>
    </w:p>
    <w:p w:rsidR="0024591E" w:rsidRDefault="0024591E" w:rsidP="00864285">
      <w:pPr>
        <w:pStyle w:val="Default"/>
        <w:rPr>
          <w:rFonts w:ascii="Comic Sans MS" w:hAnsi="Comic Sans MS"/>
          <w:sz w:val="22"/>
          <w:szCs w:val="22"/>
        </w:rPr>
      </w:pPr>
    </w:p>
    <w:p w:rsidR="0024591E" w:rsidRPr="00864285" w:rsidRDefault="0024591E" w:rsidP="00864285">
      <w:pPr>
        <w:spacing w:after="0"/>
        <w:rPr>
          <w:rFonts w:ascii="Times New Roman" w:hAnsi="Times New Roman"/>
          <w:b/>
        </w:rPr>
      </w:pPr>
      <w:r w:rsidRPr="00864285">
        <w:rPr>
          <w:rFonts w:ascii="Times New Roman" w:hAnsi="Times New Roman"/>
          <w:b/>
        </w:rPr>
        <w:t>25- Aşağıdakilerden hangisi kişisel başarıyı arttırır?</w:t>
      </w:r>
    </w:p>
    <w:p w:rsidR="0024591E" w:rsidRPr="00864285" w:rsidRDefault="0024591E" w:rsidP="00864285">
      <w:pPr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864285">
        <w:rPr>
          <w:rFonts w:ascii="Times New Roman" w:hAnsi="Times New Roman"/>
        </w:rPr>
        <w:t>Vaktinde ve yeteri kadar uyumak.</w:t>
      </w:r>
    </w:p>
    <w:p w:rsidR="0024591E" w:rsidRPr="00864285" w:rsidRDefault="0024591E" w:rsidP="00864285">
      <w:pPr>
        <w:pStyle w:val="ListParagraph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864285">
        <w:rPr>
          <w:rFonts w:ascii="Times New Roman" w:hAnsi="Times New Roman"/>
        </w:rPr>
        <w:t>Planlı ve düzenli çalışmak.</w:t>
      </w:r>
    </w:p>
    <w:p w:rsidR="0024591E" w:rsidRPr="00864285" w:rsidRDefault="0024591E" w:rsidP="00864285">
      <w:pPr>
        <w:pStyle w:val="ListParagraph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864285">
        <w:rPr>
          <w:rFonts w:ascii="Times New Roman" w:hAnsi="Times New Roman"/>
        </w:rPr>
        <w:t>Oyun oynama sürelerine uymak.</w:t>
      </w:r>
    </w:p>
    <w:p w:rsidR="0024591E" w:rsidRPr="00864285" w:rsidRDefault="0024591E" w:rsidP="00864285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4591E" w:rsidRPr="00B34226" w:rsidRDefault="0024591E" w:rsidP="00537C22">
      <w:pPr>
        <w:pStyle w:val="ListParagraph"/>
        <w:ind w:left="630"/>
        <w:rPr>
          <w:rFonts w:ascii="Times New Roman" w:hAnsi="Times New Roman"/>
          <w:sz w:val="24"/>
          <w:szCs w:val="24"/>
        </w:rPr>
      </w:pPr>
    </w:p>
    <w:p w:rsidR="0024591E" w:rsidRPr="00CF55A9" w:rsidRDefault="0024591E" w:rsidP="00CF55A9">
      <w:pPr>
        <w:rPr>
          <w:rFonts w:ascii="Times New Roman" w:hAnsi="Times New Roman"/>
          <w:sz w:val="24"/>
          <w:szCs w:val="24"/>
        </w:rPr>
        <w:sectPr w:rsidR="0024591E" w:rsidRPr="00CF55A9" w:rsidSect="00295F0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4591E" w:rsidRPr="00CF55A9" w:rsidRDefault="0024591E" w:rsidP="00CF55A9">
      <w:pPr>
        <w:rPr>
          <w:rFonts w:ascii="Times New Roman" w:hAnsi="Times New Roman"/>
          <w:sz w:val="24"/>
          <w:szCs w:val="24"/>
        </w:rPr>
      </w:pPr>
    </w:p>
    <w:p w:rsidR="0024591E" w:rsidRPr="00B34226" w:rsidRDefault="0024591E" w:rsidP="00537C22">
      <w:pPr>
        <w:pStyle w:val="ListParagraph"/>
        <w:ind w:left="630"/>
        <w:rPr>
          <w:rFonts w:ascii="Times New Roman" w:hAnsi="Times New Roman"/>
          <w:b/>
          <w:sz w:val="24"/>
          <w:szCs w:val="24"/>
        </w:rPr>
      </w:pPr>
      <w:r w:rsidRPr="00B34226">
        <w:rPr>
          <w:rFonts w:ascii="Times New Roman" w:hAnsi="Times New Roman"/>
          <w:sz w:val="24"/>
          <w:szCs w:val="24"/>
        </w:rPr>
        <w:t xml:space="preserve"> </w:t>
      </w:r>
      <w:r w:rsidRPr="00B34226">
        <w:rPr>
          <w:rFonts w:ascii="Times New Roman" w:hAnsi="Times New Roman"/>
          <w:b/>
          <w:sz w:val="24"/>
          <w:szCs w:val="24"/>
        </w:rPr>
        <w:t>Aşağıdaki cümlerdeki boşluklara uygun sözcükler yazınız. (    10 pn)</w:t>
      </w:r>
    </w:p>
    <w:p w:rsidR="0024591E" w:rsidRPr="00B34226" w:rsidRDefault="0024591E" w:rsidP="00EE0072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B34226">
        <w:rPr>
          <w:rFonts w:ascii="Times New Roman" w:hAnsi="Times New Roman"/>
          <w:sz w:val="24"/>
          <w:szCs w:val="24"/>
        </w:rPr>
        <w:t xml:space="preserve"> İçki ve sigara ile mücadele eden kurum  …………………………..  ‘dır</w:t>
      </w:r>
    </w:p>
    <w:p w:rsidR="0024591E" w:rsidRPr="00B34226" w:rsidRDefault="0024591E" w:rsidP="00EE0072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B34226">
        <w:rPr>
          <w:rFonts w:ascii="Times New Roman" w:hAnsi="Times New Roman"/>
          <w:sz w:val="24"/>
          <w:szCs w:val="24"/>
        </w:rPr>
        <w:t>Ailenin gelir ve giderlerini gösteren listeye   ……………………… denir.</w:t>
      </w:r>
    </w:p>
    <w:p w:rsidR="0024591E" w:rsidRPr="00B34226" w:rsidRDefault="0024591E" w:rsidP="00EE0072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B34226">
        <w:rPr>
          <w:rFonts w:ascii="Times New Roman" w:hAnsi="Times New Roman"/>
          <w:sz w:val="24"/>
          <w:szCs w:val="24"/>
        </w:rPr>
        <w:t>Anayasa, kanun , tüzük ve yönetmelikler   ………………………… kanunlardır.</w:t>
      </w:r>
    </w:p>
    <w:p w:rsidR="0024591E" w:rsidRPr="00B34226" w:rsidRDefault="0024591E" w:rsidP="00EE0072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B34226">
        <w:rPr>
          <w:rFonts w:ascii="Times New Roman" w:hAnsi="Times New Roman"/>
          <w:sz w:val="24"/>
          <w:szCs w:val="24"/>
        </w:rPr>
        <w:t>Sözsüz iletişimde  ……………………………….....   kullanılır.</w:t>
      </w:r>
    </w:p>
    <w:p w:rsidR="0024591E" w:rsidRPr="00B34226" w:rsidRDefault="0024591E" w:rsidP="00DF358A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B34226">
        <w:rPr>
          <w:rFonts w:ascii="Times New Roman" w:hAnsi="Times New Roman"/>
          <w:sz w:val="24"/>
          <w:szCs w:val="24"/>
        </w:rPr>
        <w:t xml:space="preserve"> Ampul,  ……………………… tarafından bulunmuştur</w:t>
      </w:r>
    </w:p>
    <w:p w:rsidR="0024591E" w:rsidRPr="00864285" w:rsidRDefault="0024591E" w:rsidP="00DF358A">
      <w:pPr>
        <w:rPr>
          <w:rFonts w:ascii="Times New Roman" w:hAnsi="Times New Roman"/>
          <w:b/>
          <w:sz w:val="24"/>
          <w:szCs w:val="24"/>
        </w:rPr>
      </w:pPr>
      <w:r w:rsidRPr="00B34226">
        <w:rPr>
          <w:rFonts w:ascii="Times New Roman" w:hAnsi="Times New Roman"/>
          <w:sz w:val="24"/>
          <w:szCs w:val="24"/>
        </w:rPr>
        <w:t xml:space="preserve"> </w:t>
      </w:r>
      <w:r w:rsidRPr="00864285">
        <w:rPr>
          <w:rFonts w:ascii="Times New Roman" w:hAnsi="Times New Roman"/>
          <w:b/>
          <w:sz w:val="24"/>
          <w:szCs w:val="24"/>
        </w:rPr>
        <w:t>Aşağıdaki cümlelerin doğru olanların yanına “ D “ yanlış olanların yanına “Y “ yazınız. (5 pn)</w:t>
      </w:r>
    </w:p>
    <w:p w:rsidR="0024591E" w:rsidRPr="00B34226" w:rsidRDefault="0024591E" w:rsidP="00295F08">
      <w:pPr>
        <w:pStyle w:val="ListParagraph"/>
        <w:ind w:left="420"/>
        <w:rPr>
          <w:rFonts w:ascii="Times New Roman" w:hAnsi="Times New Roman"/>
          <w:sz w:val="24"/>
          <w:szCs w:val="24"/>
        </w:rPr>
      </w:pPr>
      <w:r w:rsidRPr="00B34226">
        <w:rPr>
          <w:rFonts w:ascii="Times New Roman" w:hAnsi="Times New Roman"/>
          <w:sz w:val="24"/>
          <w:szCs w:val="24"/>
        </w:rPr>
        <w:t>(       )    En güzel plan babamızın bizim için yaptığı plandır.</w:t>
      </w:r>
    </w:p>
    <w:p w:rsidR="0024591E" w:rsidRPr="00B34226" w:rsidRDefault="0024591E" w:rsidP="00295F08">
      <w:pPr>
        <w:pStyle w:val="ListParagraph"/>
        <w:ind w:left="420"/>
        <w:rPr>
          <w:rFonts w:ascii="Times New Roman" w:hAnsi="Times New Roman"/>
          <w:sz w:val="24"/>
          <w:szCs w:val="24"/>
        </w:rPr>
      </w:pPr>
      <w:r w:rsidRPr="00B34226">
        <w:rPr>
          <w:rFonts w:ascii="Times New Roman" w:hAnsi="Times New Roman"/>
          <w:sz w:val="24"/>
          <w:szCs w:val="24"/>
        </w:rPr>
        <w:t>(        )  Seçime katılmak hem hak, hem de görevdir.</w:t>
      </w:r>
    </w:p>
    <w:p w:rsidR="0024591E" w:rsidRPr="00B34226" w:rsidRDefault="0024591E" w:rsidP="00295F08">
      <w:pPr>
        <w:pStyle w:val="ListParagraph"/>
        <w:ind w:left="420"/>
        <w:rPr>
          <w:rFonts w:ascii="Times New Roman" w:hAnsi="Times New Roman"/>
          <w:sz w:val="24"/>
          <w:szCs w:val="24"/>
        </w:rPr>
      </w:pPr>
      <w:r w:rsidRPr="00B34226">
        <w:rPr>
          <w:rFonts w:ascii="Times New Roman" w:hAnsi="Times New Roman"/>
          <w:sz w:val="24"/>
          <w:szCs w:val="24"/>
        </w:rPr>
        <w:t>(        )  Reklamların çekiciliğine kanmamalıyız.</w:t>
      </w:r>
    </w:p>
    <w:p w:rsidR="0024591E" w:rsidRPr="00B34226" w:rsidRDefault="0024591E" w:rsidP="00295F08">
      <w:pPr>
        <w:pStyle w:val="ListParagraph"/>
        <w:ind w:left="420"/>
        <w:rPr>
          <w:rFonts w:ascii="Times New Roman" w:hAnsi="Times New Roman"/>
          <w:sz w:val="24"/>
          <w:szCs w:val="24"/>
        </w:rPr>
      </w:pPr>
      <w:r w:rsidRPr="00B34226">
        <w:rPr>
          <w:rFonts w:ascii="Times New Roman" w:hAnsi="Times New Roman"/>
          <w:sz w:val="24"/>
          <w:szCs w:val="24"/>
        </w:rPr>
        <w:t>(        )  Kendi eşyalarımızı istediğimiz gibi kullanabiliriz.</w:t>
      </w:r>
    </w:p>
    <w:p w:rsidR="0024591E" w:rsidRPr="00B34226" w:rsidRDefault="0024591E" w:rsidP="00295F08">
      <w:pPr>
        <w:pStyle w:val="ListParagraph"/>
        <w:ind w:left="420"/>
        <w:rPr>
          <w:rFonts w:ascii="Times New Roman" w:hAnsi="Times New Roman"/>
          <w:sz w:val="24"/>
          <w:szCs w:val="24"/>
        </w:rPr>
      </w:pPr>
      <w:r w:rsidRPr="00B34226">
        <w:rPr>
          <w:rFonts w:ascii="Times New Roman" w:hAnsi="Times New Roman"/>
          <w:sz w:val="24"/>
          <w:szCs w:val="24"/>
        </w:rPr>
        <w:t>(        )   Radyo sadece ses yolu ile iletişim yapan araçtır.</w:t>
      </w:r>
    </w:p>
    <w:p w:rsidR="0024591E" w:rsidRDefault="0024591E" w:rsidP="00494EA8">
      <w:pPr>
        <w:pStyle w:val="ListParagraph"/>
        <w:ind w:left="420"/>
        <w:rPr>
          <w:rFonts w:ascii="Comic Sans MS" w:hAnsi="Comic Sans MS"/>
          <w:sz w:val="24"/>
          <w:szCs w:val="24"/>
        </w:rPr>
      </w:pPr>
    </w:p>
    <w:p w:rsidR="0024591E" w:rsidRPr="00EE0072" w:rsidRDefault="0024591E" w:rsidP="00494EA8">
      <w:pPr>
        <w:pStyle w:val="ListParagraph"/>
        <w:ind w:left="4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B   A    Ş   A  R  I  L   A  R                           Fehime TATAR</w:t>
      </w:r>
    </w:p>
    <w:p w:rsidR="0024591E" w:rsidRPr="00EE0072" w:rsidRDefault="0024591E" w:rsidP="00EE0072">
      <w:pPr>
        <w:ind w:left="555"/>
        <w:rPr>
          <w:rFonts w:ascii="Comic Sans MS" w:hAnsi="Comic Sans MS"/>
          <w:sz w:val="24"/>
          <w:szCs w:val="24"/>
        </w:rPr>
      </w:pPr>
    </w:p>
    <w:p w:rsidR="0024591E" w:rsidRPr="00EE522E" w:rsidRDefault="0024591E" w:rsidP="0096426B">
      <w:pPr>
        <w:spacing w:after="0"/>
        <w:rPr>
          <w:rFonts w:ascii="Times New Roman" w:hAnsi="Times New Roman"/>
          <w:sz w:val="24"/>
          <w:szCs w:val="24"/>
        </w:rPr>
      </w:pPr>
    </w:p>
    <w:sectPr w:rsidR="0024591E" w:rsidRPr="00EE522E" w:rsidSect="00295F0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437C6"/>
    <w:multiLevelType w:val="hybridMultilevel"/>
    <w:tmpl w:val="6C928670"/>
    <w:lvl w:ilvl="0" w:tplc="D32A8B74">
      <w:start w:val="1"/>
      <w:numFmt w:val="upperLetter"/>
      <w:lvlText w:val="%1-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">
    <w:nsid w:val="078653F9"/>
    <w:multiLevelType w:val="hybridMultilevel"/>
    <w:tmpl w:val="3A66AB4C"/>
    <w:lvl w:ilvl="0" w:tplc="F2E28170">
      <w:start w:val="1"/>
      <w:numFmt w:val="upperLetter"/>
      <w:lvlText w:val="%1-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2">
    <w:nsid w:val="088F1034"/>
    <w:multiLevelType w:val="hybridMultilevel"/>
    <w:tmpl w:val="222414E8"/>
    <w:lvl w:ilvl="0" w:tplc="A3E6297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">
    <w:nsid w:val="0DC87115"/>
    <w:multiLevelType w:val="hybridMultilevel"/>
    <w:tmpl w:val="47528B30"/>
    <w:lvl w:ilvl="0" w:tplc="65701552">
      <w:start w:val="1"/>
      <w:numFmt w:val="upperLetter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4">
    <w:nsid w:val="129506D6"/>
    <w:multiLevelType w:val="hybridMultilevel"/>
    <w:tmpl w:val="A26ED446"/>
    <w:lvl w:ilvl="0" w:tplc="21DA15A4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CB0357"/>
    <w:multiLevelType w:val="hybridMultilevel"/>
    <w:tmpl w:val="2F7853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3810FB"/>
    <w:multiLevelType w:val="hybridMultilevel"/>
    <w:tmpl w:val="8424C014"/>
    <w:lvl w:ilvl="0" w:tplc="3084A48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777097"/>
    <w:multiLevelType w:val="hybridMultilevel"/>
    <w:tmpl w:val="16E49DD2"/>
    <w:lvl w:ilvl="0" w:tplc="50843614">
      <w:start w:val="1"/>
      <w:numFmt w:val="upperLetter"/>
      <w:lvlText w:val="%1-"/>
      <w:lvlJc w:val="left"/>
      <w:pPr>
        <w:ind w:left="91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8">
    <w:nsid w:val="376E2921"/>
    <w:multiLevelType w:val="hybridMultilevel"/>
    <w:tmpl w:val="D4A2CAB0"/>
    <w:lvl w:ilvl="0" w:tplc="34F050C4">
      <w:start w:val="1"/>
      <w:numFmt w:val="upperLetter"/>
      <w:lvlText w:val="%1-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9">
    <w:nsid w:val="38EA2055"/>
    <w:multiLevelType w:val="hybridMultilevel"/>
    <w:tmpl w:val="92707B36"/>
    <w:lvl w:ilvl="0" w:tplc="C8AAC2D8">
      <w:start w:val="1"/>
      <w:numFmt w:val="upperLetter"/>
      <w:lvlText w:val="%1-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416B764E"/>
    <w:multiLevelType w:val="hybridMultilevel"/>
    <w:tmpl w:val="34BEC992"/>
    <w:lvl w:ilvl="0" w:tplc="AC6C3A0C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cs="Times New Roman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E503EE"/>
    <w:multiLevelType w:val="hybridMultilevel"/>
    <w:tmpl w:val="99B89D82"/>
    <w:lvl w:ilvl="0" w:tplc="902A0A76">
      <w:start w:val="1"/>
      <w:numFmt w:val="upperLetter"/>
      <w:lvlText w:val="%1-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2">
    <w:nsid w:val="693F70AA"/>
    <w:multiLevelType w:val="hybridMultilevel"/>
    <w:tmpl w:val="5CF6C0C6"/>
    <w:lvl w:ilvl="0" w:tplc="EDB4AAA8">
      <w:start w:val="1"/>
      <w:numFmt w:val="upperLetter"/>
      <w:lvlText w:val="%1-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3">
    <w:nsid w:val="712D179D"/>
    <w:multiLevelType w:val="hybridMultilevel"/>
    <w:tmpl w:val="EEF26996"/>
    <w:lvl w:ilvl="0" w:tplc="E2CA02AC">
      <w:start w:val="1"/>
      <w:numFmt w:val="upperLetter"/>
      <w:lvlText w:val="%1-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4">
    <w:nsid w:val="7E3C1D24"/>
    <w:multiLevelType w:val="hybridMultilevel"/>
    <w:tmpl w:val="86807F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4"/>
  </w:num>
  <w:num w:numId="5">
    <w:abstractNumId w:val="7"/>
  </w:num>
  <w:num w:numId="6">
    <w:abstractNumId w:val="12"/>
  </w:num>
  <w:num w:numId="7">
    <w:abstractNumId w:val="2"/>
  </w:num>
  <w:num w:numId="8">
    <w:abstractNumId w:val="8"/>
  </w:num>
  <w:num w:numId="9">
    <w:abstractNumId w:val="9"/>
  </w:num>
  <w:num w:numId="10">
    <w:abstractNumId w:val="13"/>
  </w:num>
  <w:num w:numId="11">
    <w:abstractNumId w:val="11"/>
  </w:num>
  <w:num w:numId="12">
    <w:abstractNumId w:val="0"/>
  </w:num>
  <w:num w:numId="13">
    <w:abstractNumId w:val="1"/>
  </w:num>
  <w:num w:numId="14">
    <w:abstractNumId w:val="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E8E"/>
    <w:rsid w:val="000B64AB"/>
    <w:rsid w:val="0022129C"/>
    <w:rsid w:val="0024591E"/>
    <w:rsid w:val="00295F08"/>
    <w:rsid w:val="003B5D95"/>
    <w:rsid w:val="00494EA8"/>
    <w:rsid w:val="004F1E8E"/>
    <w:rsid w:val="00537C22"/>
    <w:rsid w:val="005B3C72"/>
    <w:rsid w:val="006D09D7"/>
    <w:rsid w:val="00761EBA"/>
    <w:rsid w:val="007E1D54"/>
    <w:rsid w:val="00864285"/>
    <w:rsid w:val="0096426B"/>
    <w:rsid w:val="009B57D2"/>
    <w:rsid w:val="00A612B2"/>
    <w:rsid w:val="00B34226"/>
    <w:rsid w:val="00B51D10"/>
    <w:rsid w:val="00BC76BC"/>
    <w:rsid w:val="00C3775D"/>
    <w:rsid w:val="00CF55A9"/>
    <w:rsid w:val="00DF358A"/>
    <w:rsid w:val="00E65C8B"/>
    <w:rsid w:val="00EA014B"/>
    <w:rsid w:val="00EE0072"/>
    <w:rsid w:val="00EE522E"/>
    <w:rsid w:val="00F36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2B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E522E"/>
    <w:pPr>
      <w:ind w:left="720"/>
      <w:contextualSpacing/>
    </w:pPr>
  </w:style>
  <w:style w:type="paragraph" w:customStyle="1" w:styleId="Default">
    <w:name w:val="Default"/>
    <w:uiPriority w:val="99"/>
    <w:rsid w:val="00B34226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2212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590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3</Pages>
  <Words>648</Words>
  <Characters>3694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oem</dc:creator>
  <cp:keywords>www.sorubak.com</cp:keywords>
  <dc:description>www.sorubak.com</dc:description>
  <cp:lastModifiedBy>edanur</cp:lastModifiedBy>
  <cp:revision>6</cp:revision>
  <dcterms:created xsi:type="dcterms:W3CDTF">2013-03-08T18:51:00Z</dcterms:created>
  <dcterms:modified xsi:type="dcterms:W3CDTF">2014-03-13T18:28:00Z</dcterms:modified>
  <cp:category>www.sorubak.com</cp:category>
</cp:coreProperties>
</file>