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AE6" w:rsidRDefault="00ED0AE6" w:rsidP="00FC2B59">
      <w:pPr>
        <w:spacing w:after="0"/>
      </w:pPr>
    </w:p>
    <w:p w:rsidR="00ED0AE6" w:rsidRPr="002D33A2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2D33A2">
        <w:rPr>
          <w:rFonts w:ascii="Comic Sans MS" w:hAnsi="Comic Sans MS"/>
          <w:b/>
          <w:sz w:val="20"/>
          <w:szCs w:val="20"/>
        </w:rPr>
        <w:t>1.</w:t>
      </w:r>
      <w:r w:rsidRPr="002D33A2">
        <w:rPr>
          <w:rFonts w:ascii="Comic Sans MS" w:hAnsi="Comic Sans MS"/>
          <w:sz w:val="20"/>
          <w:szCs w:val="20"/>
        </w:rPr>
        <w:t>Okul kurallarına uymak,çevre temizliğine özen göstermek kimin işidir?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2D33A2">
        <w:rPr>
          <w:rFonts w:ascii="Comic Sans MS" w:hAnsi="Comic Sans MS"/>
          <w:sz w:val="20"/>
          <w:szCs w:val="20"/>
        </w:rPr>
        <w:t xml:space="preserve">A)İdarecilerin                 </w:t>
      </w:r>
    </w:p>
    <w:p w:rsidR="00ED0AE6" w:rsidRPr="002D33A2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2D33A2">
        <w:rPr>
          <w:rFonts w:ascii="Comic Sans MS" w:hAnsi="Comic Sans MS"/>
          <w:sz w:val="20"/>
          <w:szCs w:val="20"/>
        </w:rPr>
        <w:t>B)Öğrencilerin</w:t>
      </w:r>
    </w:p>
    <w:p w:rsidR="00ED0AE6" w:rsidRPr="002D33A2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2D33A2">
        <w:rPr>
          <w:rFonts w:ascii="Comic Sans MS" w:hAnsi="Comic Sans MS"/>
          <w:sz w:val="20"/>
          <w:szCs w:val="20"/>
        </w:rPr>
        <w:t>C)Duyarlı insanlar olarak hepimizin</w:t>
      </w:r>
    </w:p>
    <w:p w:rsidR="00ED0AE6" w:rsidRPr="002D33A2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2D33A2">
        <w:rPr>
          <w:rFonts w:ascii="Comic Sans MS" w:hAnsi="Comic Sans MS"/>
          <w:sz w:val="20"/>
          <w:szCs w:val="20"/>
        </w:rPr>
        <w:t>-----------------------------------------------------</w:t>
      </w:r>
      <w:r>
        <w:rPr>
          <w:rFonts w:ascii="Comic Sans MS" w:hAnsi="Comic Sans MS"/>
          <w:sz w:val="20"/>
          <w:szCs w:val="20"/>
        </w:rPr>
        <w:t>-----</w:t>
      </w:r>
    </w:p>
    <w:p w:rsidR="00ED0AE6" w:rsidRPr="002D33A2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2D33A2">
        <w:rPr>
          <w:rFonts w:ascii="Comic Sans MS" w:hAnsi="Comic Sans MS"/>
          <w:b/>
          <w:sz w:val="20"/>
          <w:szCs w:val="20"/>
        </w:rPr>
        <w:t>2.</w:t>
      </w:r>
      <w:r w:rsidRPr="002D33A2">
        <w:rPr>
          <w:rFonts w:ascii="Comic Sans MS" w:hAnsi="Comic Sans MS"/>
          <w:sz w:val="20"/>
          <w:szCs w:val="20"/>
        </w:rPr>
        <w:t xml:space="preserve">Kişisel bakımımızı yaparken nelere </w:t>
      </w:r>
      <w:r>
        <w:rPr>
          <w:rFonts w:ascii="Comic Sans MS" w:hAnsi="Comic Sans MS"/>
          <w:sz w:val="20"/>
          <w:szCs w:val="20"/>
        </w:rPr>
        <w:t>dikkat etmeliyiz?</w:t>
      </w:r>
    </w:p>
    <w:p w:rsidR="00ED0AE6" w:rsidRPr="002D33A2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2D33A2">
        <w:rPr>
          <w:rFonts w:ascii="Comic Sans MS" w:hAnsi="Comic Sans MS"/>
          <w:sz w:val="20"/>
          <w:szCs w:val="20"/>
        </w:rPr>
        <w:t>A)Kaynakları dikkatli kullanmaya</w:t>
      </w:r>
    </w:p>
    <w:p w:rsidR="00ED0AE6" w:rsidRPr="002D33A2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2D33A2">
        <w:rPr>
          <w:rFonts w:ascii="Comic Sans MS" w:hAnsi="Comic Sans MS"/>
          <w:sz w:val="20"/>
          <w:szCs w:val="20"/>
        </w:rPr>
        <w:t>B)Kaynakları istediğimiz kadar kullanmaya</w:t>
      </w:r>
    </w:p>
    <w:p w:rsidR="00ED0AE6" w:rsidRPr="002D33A2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2D33A2">
        <w:rPr>
          <w:rFonts w:ascii="Comic Sans MS" w:hAnsi="Comic Sans MS"/>
          <w:sz w:val="20"/>
          <w:szCs w:val="20"/>
        </w:rPr>
        <w:t>C)İhtiyaç duymasak bile sık sık kişisel bakım için zaman ayırmaya</w:t>
      </w:r>
    </w:p>
    <w:p w:rsidR="00ED0AE6" w:rsidRPr="002D33A2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2D33A2">
        <w:rPr>
          <w:rFonts w:ascii="Comic Sans MS" w:hAnsi="Comic Sans MS"/>
          <w:sz w:val="20"/>
          <w:szCs w:val="20"/>
        </w:rPr>
        <w:t>-----------------------------------------------------</w:t>
      </w:r>
      <w:r>
        <w:rPr>
          <w:rFonts w:ascii="Comic Sans MS" w:hAnsi="Comic Sans MS"/>
          <w:sz w:val="20"/>
          <w:szCs w:val="20"/>
        </w:rPr>
        <w:t>-----</w:t>
      </w:r>
    </w:p>
    <w:p w:rsidR="00ED0AE6" w:rsidRPr="002D33A2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2D33A2">
        <w:rPr>
          <w:rFonts w:ascii="Comic Sans MS" w:hAnsi="Comic Sans MS"/>
          <w:b/>
          <w:sz w:val="20"/>
          <w:szCs w:val="20"/>
        </w:rPr>
        <w:t>3.</w:t>
      </w:r>
      <w:r w:rsidRPr="002D33A2">
        <w:rPr>
          <w:rFonts w:ascii="Comic Sans MS" w:hAnsi="Comic Sans MS"/>
          <w:sz w:val="20"/>
          <w:szCs w:val="20"/>
        </w:rPr>
        <w:t xml:space="preserve">Aşağıdakilerden hangisi bilinçli bir tüketicinin yapması gereken davranışlardan </w:t>
      </w:r>
      <w:r w:rsidRPr="002D33A2">
        <w:rPr>
          <w:rFonts w:ascii="Comic Sans MS" w:hAnsi="Comic Sans MS"/>
          <w:b/>
          <w:sz w:val="20"/>
          <w:szCs w:val="20"/>
          <w:u w:val="single"/>
        </w:rPr>
        <w:t>olamaz</w:t>
      </w:r>
      <w:r w:rsidRPr="002D33A2">
        <w:rPr>
          <w:rFonts w:ascii="Comic Sans MS" w:hAnsi="Comic Sans MS"/>
          <w:sz w:val="20"/>
          <w:szCs w:val="20"/>
        </w:rPr>
        <w:t>?</w:t>
      </w:r>
    </w:p>
    <w:p w:rsidR="00ED0AE6" w:rsidRPr="002D33A2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2D33A2">
        <w:rPr>
          <w:rFonts w:ascii="Comic Sans MS" w:hAnsi="Comic Sans MS"/>
          <w:sz w:val="20"/>
          <w:szCs w:val="20"/>
        </w:rPr>
        <w:t>A)Reklamlarda gördüğü her malı alır.</w:t>
      </w:r>
    </w:p>
    <w:p w:rsidR="00ED0AE6" w:rsidRPr="002D33A2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2D33A2">
        <w:rPr>
          <w:rFonts w:ascii="Comic Sans MS" w:hAnsi="Comic Sans MS"/>
          <w:sz w:val="20"/>
          <w:szCs w:val="20"/>
        </w:rPr>
        <w:t>B)İhtiyacı kadar alışveriş yapar.</w:t>
      </w:r>
    </w:p>
    <w:p w:rsidR="00ED0AE6" w:rsidRPr="002D33A2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2D33A2">
        <w:rPr>
          <w:rFonts w:ascii="Comic Sans MS" w:hAnsi="Comic Sans MS"/>
          <w:sz w:val="20"/>
          <w:szCs w:val="20"/>
        </w:rPr>
        <w:t>C)Bozuk bir ürünü geri verir veya değiştirir.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2D33A2">
        <w:rPr>
          <w:rFonts w:ascii="Comic Sans MS" w:hAnsi="Comic Sans MS"/>
          <w:sz w:val="20"/>
          <w:szCs w:val="20"/>
        </w:rPr>
        <w:t>-----------------------------------------------------</w:t>
      </w:r>
      <w:r>
        <w:rPr>
          <w:rFonts w:ascii="Comic Sans MS" w:hAnsi="Comic Sans MS"/>
          <w:sz w:val="20"/>
          <w:szCs w:val="20"/>
        </w:rPr>
        <w:t>-----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4.</w:t>
      </w:r>
      <w:r>
        <w:rPr>
          <w:rFonts w:ascii="Comic Sans MS" w:hAnsi="Comic Sans MS"/>
          <w:sz w:val="20"/>
          <w:szCs w:val="20"/>
        </w:rPr>
        <w:t>"İnsanlar beceri ve yeteneklerine göre ...................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seçiminde bulunmalıdır." cümlesindeki boşluğa ne gelmelidir?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A)oyun                  B)meslek                C)ders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5.</w:t>
      </w:r>
      <w:r>
        <w:rPr>
          <w:rFonts w:ascii="Comic Sans MS" w:hAnsi="Comic Sans MS"/>
          <w:sz w:val="20"/>
          <w:szCs w:val="20"/>
        </w:rPr>
        <w:t>Hangi davranış yanlıştır?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A)Lambaları sürekli kapalı tutmak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B)İhtiyacından fazla tüketim yapmamak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C)El ve yüz temizliğine dikkat etmek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6.</w:t>
      </w:r>
      <w:r>
        <w:rPr>
          <w:rFonts w:ascii="Comic Sans MS" w:hAnsi="Comic Sans MS"/>
          <w:sz w:val="20"/>
          <w:szCs w:val="20"/>
        </w:rPr>
        <w:t xml:space="preserve">Okullarımızdaki kulüplerin amacı ne </w:t>
      </w:r>
      <w:r>
        <w:rPr>
          <w:rFonts w:ascii="Comic Sans MS" w:hAnsi="Comic Sans MS"/>
          <w:b/>
          <w:sz w:val="20"/>
          <w:szCs w:val="20"/>
          <w:u w:val="single"/>
        </w:rPr>
        <w:t>olamaz</w:t>
      </w:r>
      <w:r>
        <w:rPr>
          <w:rFonts w:ascii="Comic Sans MS" w:hAnsi="Comic Sans MS"/>
          <w:sz w:val="20"/>
          <w:szCs w:val="20"/>
        </w:rPr>
        <w:t>?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A)Çeşitli alanlarda yararlı ve geliştirici faaliyetlerde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bulunmak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B)Öğrenciler arasında dayanışma,paylaşım, planlı 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çalışma ortamı yaratmak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C)Sürekli bir yarış ve liderlik ortamı yaratmak, kıs-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kançlık duyguları sağlamak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7.</w:t>
      </w:r>
      <w:r>
        <w:rPr>
          <w:rFonts w:ascii="Comic Sans MS" w:hAnsi="Comic Sans MS"/>
          <w:sz w:val="20"/>
          <w:szCs w:val="20"/>
        </w:rPr>
        <w:t>"Bir yerin kuşbakışı görünümünün kağıt üzerine ölçüsüz olarak çizimine .................... denir." cümlesindeki boşluğa hangi sözcük yazılmalıdır?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A)Plan                  B)Kroki                C)Pusula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ED0AE6" w:rsidRDefault="00ED0AE6" w:rsidP="00FC2B59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ED0AE6" w:rsidRDefault="00ED0AE6" w:rsidP="00FC2B59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ED0AE6" w:rsidRPr="00656C79" w:rsidRDefault="00ED0AE6" w:rsidP="00EE2853">
      <w:pPr>
        <w:spacing w:after="0" w:line="240" w:lineRule="auto"/>
        <w:rPr>
          <w:rFonts w:ascii="Maiandra GD" w:hAnsi="Maiandra GD"/>
          <w:sz w:val="20"/>
          <w:szCs w:val="20"/>
        </w:rPr>
      </w:pPr>
      <w:hyperlink r:id="rId6" w:history="1">
        <w:r w:rsidRPr="006943CF">
          <w:rPr>
            <w:rStyle w:val="Hyperlink"/>
            <w:rFonts w:ascii="Maiandra GD" w:hAnsi="Maiandra GD"/>
            <w:sz w:val="20"/>
            <w:szCs w:val="20"/>
          </w:rPr>
          <w:t>www.sorubak.com</w:t>
        </w:r>
      </w:hyperlink>
      <w:r>
        <w:rPr>
          <w:rFonts w:ascii="Maiandra GD" w:hAnsi="Maiandra GD"/>
          <w:sz w:val="20"/>
          <w:szCs w:val="20"/>
        </w:rPr>
        <w:t xml:space="preserve"> 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ED0AE6" w:rsidRDefault="00ED0AE6" w:rsidP="00FC2B59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8.</w:t>
      </w:r>
      <w:r>
        <w:rPr>
          <w:rFonts w:ascii="Comic Sans MS" w:hAnsi="Comic Sans MS"/>
          <w:sz w:val="20"/>
          <w:szCs w:val="20"/>
        </w:rPr>
        <w:t xml:space="preserve">Hangisi bir okul kuralı </w:t>
      </w:r>
      <w:r w:rsidRPr="00ED130F">
        <w:rPr>
          <w:rFonts w:ascii="Comic Sans MS" w:hAnsi="Comic Sans MS"/>
          <w:b/>
          <w:sz w:val="20"/>
          <w:szCs w:val="20"/>
          <w:u w:val="single"/>
        </w:rPr>
        <w:t>değildir</w:t>
      </w:r>
      <w:r>
        <w:rPr>
          <w:rFonts w:ascii="Comic Sans MS" w:hAnsi="Comic Sans MS"/>
          <w:sz w:val="20"/>
          <w:szCs w:val="20"/>
        </w:rPr>
        <w:t>?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A)Dersi dikkatle dinlemek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B)Arkadaşlarımızı şikâyet etmek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C)Zamanında derse girmek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9.</w:t>
      </w:r>
      <w:r>
        <w:rPr>
          <w:rFonts w:ascii="Comic Sans MS" w:hAnsi="Comic Sans MS"/>
          <w:sz w:val="20"/>
          <w:szCs w:val="20"/>
        </w:rPr>
        <w:t xml:space="preserve">Aşağıdakilerden hangisi dengeli beslenmek için yapılan davranışlardan biri </w:t>
      </w:r>
      <w:r>
        <w:rPr>
          <w:rFonts w:ascii="Comic Sans MS" w:hAnsi="Comic Sans MS"/>
          <w:b/>
          <w:sz w:val="20"/>
          <w:szCs w:val="20"/>
          <w:u w:val="single"/>
        </w:rPr>
        <w:t>olamaz</w:t>
      </w:r>
      <w:r>
        <w:rPr>
          <w:rFonts w:ascii="Comic Sans MS" w:hAnsi="Comic Sans MS"/>
          <w:sz w:val="20"/>
          <w:szCs w:val="20"/>
        </w:rPr>
        <w:t>?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A)Dengeli ve düzenli beslenmek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B)Meyve ve sebzeleri yıkayarak yemek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C)Açıkta satılan yiyeceklerden almak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10.</w:t>
      </w:r>
      <w:r>
        <w:rPr>
          <w:rFonts w:ascii="Comic Sans MS" w:hAnsi="Comic Sans MS"/>
          <w:sz w:val="20"/>
          <w:szCs w:val="20"/>
        </w:rPr>
        <w:t>Hangisinin kullanım yönergesi yoktur?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A)Sözlük         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B)Fotokopi Makinesi      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C)Akıllı tahta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11.</w:t>
      </w:r>
      <w:r>
        <w:rPr>
          <w:rFonts w:ascii="Comic Sans MS" w:hAnsi="Comic Sans MS"/>
          <w:sz w:val="20"/>
          <w:szCs w:val="20"/>
        </w:rPr>
        <w:t xml:space="preserve">Hangisi fiziksel özelliklerimizden biri </w:t>
      </w:r>
      <w:r>
        <w:rPr>
          <w:rFonts w:ascii="Comic Sans MS" w:hAnsi="Comic Sans MS"/>
          <w:b/>
          <w:sz w:val="20"/>
          <w:szCs w:val="20"/>
          <w:u w:val="single"/>
        </w:rPr>
        <w:t>değildir</w:t>
      </w:r>
      <w:r>
        <w:rPr>
          <w:rFonts w:ascii="Comic Sans MS" w:hAnsi="Comic Sans MS"/>
          <w:sz w:val="20"/>
          <w:szCs w:val="20"/>
        </w:rPr>
        <w:t>?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A)Kilomuz      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B)Boyumuz     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C)Esprili oluşumuz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12.</w:t>
      </w:r>
      <w:r>
        <w:rPr>
          <w:rFonts w:ascii="Comic Sans MS" w:hAnsi="Comic Sans MS"/>
          <w:sz w:val="20"/>
          <w:szCs w:val="20"/>
        </w:rPr>
        <w:t>Kişisel bakım bilgilerinden hangisi doğrudur?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A)Kişisel bakımımı daima kendim yaparım.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B)Gerektiğinde büyüklerimden yardım alırım.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C)Kişisel bakımımı düzenli yapmama gerek yoktur.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13.</w:t>
      </w:r>
      <w:r>
        <w:rPr>
          <w:rFonts w:ascii="Comic Sans MS" w:hAnsi="Comic Sans MS"/>
          <w:sz w:val="20"/>
          <w:szCs w:val="20"/>
        </w:rPr>
        <w:t>Hangisi Atatürk'ün en son mezun olduğu okuldur?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A)Harp Akademisi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B)Manastır Askeri Lisesi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C)Sivil Ortaokul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14.</w:t>
      </w:r>
      <w:r>
        <w:rPr>
          <w:rFonts w:ascii="Comic Sans MS" w:hAnsi="Comic Sans MS"/>
          <w:sz w:val="20"/>
          <w:szCs w:val="20"/>
        </w:rPr>
        <w:t xml:space="preserve">Hangisi milli bayramlarımızdan biri </w:t>
      </w:r>
      <w:r w:rsidRPr="003D2AFD">
        <w:rPr>
          <w:rFonts w:ascii="Comic Sans MS" w:hAnsi="Comic Sans MS"/>
          <w:b/>
          <w:sz w:val="20"/>
          <w:szCs w:val="20"/>
          <w:u w:val="single"/>
        </w:rPr>
        <w:t>değildir</w:t>
      </w:r>
      <w:r>
        <w:rPr>
          <w:rFonts w:ascii="Comic Sans MS" w:hAnsi="Comic Sans MS"/>
          <w:sz w:val="20"/>
          <w:szCs w:val="20"/>
        </w:rPr>
        <w:t>?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A)Zafer Bayramı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B)Cumhuriyet Bayramı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C)Kurban Bayramı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</w:t>
      </w:r>
    </w:p>
    <w:p w:rsidR="00ED0AE6" w:rsidRDefault="00ED0AE6" w:rsidP="008B37DB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15.</w:t>
      </w:r>
      <w:r>
        <w:rPr>
          <w:rFonts w:ascii="Comic Sans MS" w:hAnsi="Comic Sans MS"/>
          <w:sz w:val="20"/>
          <w:szCs w:val="20"/>
        </w:rPr>
        <w:t>Aşağıdaki davranışlardan hangisi yanlıştır?</w:t>
      </w:r>
    </w:p>
    <w:p w:rsidR="00ED0AE6" w:rsidRDefault="00ED0AE6" w:rsidP="008B37DB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A)yaşlı veya engelli insanlara yardım etmek</w:t>
      </w:r>
    </w:p>
    <w:p w:rsidR="00ED0AE6" w:rsidRDefault="00ED0AE6" w:rsidP="008B37DB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B)Okulda çalışan hizmetlilere karşı saygılı davranmak</w:t>
      </w:r>
    </w:p>
    <w:p w:rsidR="00ED0AE6" w:rsidRPr="008B37DB" w:rsidRDefault="00ED0AE6" w:rsidP="008B37DB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C)bedensel engelli biriyle alay etmek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ED0AE6" w:rsidRDefault="00ED0AE6" w:rsidP="00FC2B59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ED0AE6" w:rsidRDefault="00ED0AE6" w:rsidP="00FC2B59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ED0AE6" w:rsidRDefault="00ED0AE6" w:rsidP="00FC2B59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ED0AE6" w:rsidRDefault="00ED0AE6" w:rsidP="00FC2B59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16.</w:t>
      </w:r>
      <w:r>
        <w:rPr>
          <w:rFonts w:ascii="Comic Sans MS" w:hAnsi="Comic Sans MS"/>
          <w:sz w:val="20"/>
          <w:szCs w:val="20"/>
        </w:rPr>
        <w:t xml:space="preserve">Oğuz,kulüp çalışmasında sadece sınıf arkadaşı ile görev almak istiyor,diğer sınıfın kulüp öğrencileri ile çalışmak istemiyordu. Hangisi Oğuz'un özelliği </w:t>
      </w:r>
      <w:r>
        <w:rPr>
          <w:rFonts w:ascii="Comic Sans MS" w:hAnsi="Comic Sans MS"/>
          <w:b/>
          <w:sz w:val="20"/>
          <w:szCs w:val="20"/>
          <w:u w:val="single"/>
        </w:rPr>
        <w:t>olamaz</w:t>
      </w:r>
      <w:r>
        <w:rPr>
          <w:rFonts w:ascii="Comic Sans MS" w:hAnsi="Comic Sans MS"/>
          <w:sz w:val="20"/>
          <w:szCs w:val="20"/>
        </w:rPr>
        <w:t>?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A)Ayrım yapmama                   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B)Arkadaş seçme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C)Bencil olma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17.</w:t>
      </w:r>
      <w:r>
        <w:rPr>
          <w:rFonts w:ascii="Comic Sans MS" w:hAnsi="Comic Sans MS"/>
          <w:sz w:val="20"/>
          <w:szCs w:val="20"/>
        </w:rPr>
        <w:t xml:space="preserve">Hangi millî bayram okul zamanı </w:t>
      </w:r>
      <w:r>
        <w:rPr>
          <w:rFonts w:ascii="Comic Sans MS" w:hAnsi="Comic Sans MS"/>
          <w:b/>
          <w:sz w:val="20"/>
          <w:szCs w:val="20"/>
          <w:u w:val="single"/>
        </w:rPr>
        <w:t>kutlanamamaktadır</w:t>
      </w:r>
      <w:r>
        <w:rPr>
          <w:rFonts w:ascii="Comic Sans MS" w:hAnsi="Comic Sans MS"/>
          <w:sz w:val="20"/>
          <w:szCs w:val="20"/>
        </w:rPr>
        <w:t>?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A)19 Mayıs Atatürk'ü Anma,Gençlik ve Spor Bayramı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B)30 Ağustos Zafer Bayramı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C)23 Nisan Ulusal Egemenlik ve Çocuk Bayramı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18.</w:t>
      </w:r>
      <w:r>
        <w:rPr>
          <w:rFonts w:ascii="Comic Sans MS" w:hAnsi="Comic Sans MS"/>
          <w:sz w:val="20"/>
          <w:szCs w:val="20"/>
        </w:rPr>
        <w:t>Hangisi bir trafik kuralıdır?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A)Merdivenlerden hızla inmemek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B)Trafik ışıklarına uygun davranmak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C)Yaya geçitlerinden geçmemek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19.</w:t>
      </w:r>
      <w:r>
        <w:rPr>
          <w:rFonts w:ascii="Comic Sans MS" w:hAnsi="Comic Sans MS"/>
          <w:sz w:val="20"/>
          <w:szCs w:val="20"/>
        </w:rPr>
        <w:t>Trafik ışık ve levhaları kimler için konmuştur?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A)Yayalar      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B)Sürücüler     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C)Yayalar ve sürücüler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20."</w:t>
      </w:r>
      <w:r>
        <w:rPr>
          <w:rFonts w:ascii="Comic Sans MS" w:hAnsi="Comic Sans MS"/>
          <w:sz w:val="20"/>
          <w:szCs w:val="20"/>
        </w:rPr>
        <w:t>Okula daima hazırlıklı gelmek öğrencinin ............." cümlesini tamamlayan sözcük hangisidir?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A)görevidir.           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B)sorunudur.           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C)işi değildir.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21.</w:t>
      </w:r>
      <w:r>
        <w:rPr>
          <w:rFonts w:ascii="Comic Sans MS" w:hAnsi="Comic Sans MS"/>
          <w:sz w:val="20"/>
          <w:szCs w:val="20"/>
        </w:rPr>
        <w:t>Alınan ürün bozuk ya da sağlıksız çıkarsa şikâyetimizi hangi kuruma bildirmeliyiz?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A)Tüketiciyi Koruma Derneği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B)Türk Silahlı Kuvvetleri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C)AKUT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22.</w:t>
      </w:r>
      <w:r>
        <w:rPr>
          <w:rFonts w:ascii="Comic Sans MS" w:hAnsi="Comic Sans MS"/>
          <w:sz w:val="20"/>
          <w:szCs w:val="20"/>
        </w:rPr>
        <w:t>Arkadaşlarınızda hangi özelliğin olmasını istersiniz?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A)Yalancılık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B)Dürüstlük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C)Güvenilmezlik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ED0AE6" w:rsidRDefault="00ED0AE6" w:rsidP="00FC2B59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ED0AE6" w:rsidRDefault="00ED0AE6" w:rsidP="00FC2B59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ED0AE6" w:rsidRDefault="00ED0AE6" w:rsidP="00FC2B59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23.</w:t>
      </w:r>
      <w:r>
        <w:rPr>
          <w:rFonts w:ascii="Comic Sans MS" w:hAnsi="Comic Sans MS"/>
          <w:sz w:val="20"/>
          <w:szCs w:val="20"/>
        </w:rPr>
        <w:t>Aşağıdakilerden hangisini okul başarımızı arttırmak için yapmalıyız?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A)Canımız istediğinde ders çalışmalıyız.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B)Televizyon izleyerek ders çalışmalıyız.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C)Düzenli ve planlı ders çalışmalıyız.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24.</w:t>
      </w:r>
      <w:r>
        <w:rPr>
          <w:rFonts w:ascii="Comic Sans MS" w:hAnsi="Comic Sans MS"/>
          <w:sz w:val="20"/>
          <w:szCs w:val="20"/>
        </w:rPr>
        <w:t xml:space="preserve">İlkyardım anında aşağıdakilerden hangisini yapmak doğru </w:t>
      </w:r>
      <w:r>
        <w:rPr>
          <w:rFonts w:ascii="Comic Sans MS" w:hAnsi="Comic Sans MS"/>
          <w:b/>
          <w:sz w:val="20"/>
          <w:szCs w:val="20"/>
          <w:u w:val="single"/>
        </w:rPr>
        <w:t>olmaz</w:t>
      </w:r>
      <w:r>
        <w:rPr>
          <w:rFonts w:ascii="Comic Sans MS" w:hAnsi="Comic Sans MS"/>
          <w:sz w:val="20"/>
          <w:szCs w:val="20"/>
        </w:rPr>
        <w:t>?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A)İlkyardımı zamanında yapmalıyız.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B)Telaşlanmalıyız.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C)Doktor çağırmalıyız.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25.</w:t>
      </w:r>
      <w:r>
        <w:rPr>
          <w:rFonts w:ascii="Comic Sans MS" w:hAnsi="Comic Sans MS"/>
          <w:sz w:val="20"/>
          <w:szCs w:val="20"/>
        </w:rPr>
        <w:t>Okul ve sınıf eşyalarını özenli kullanan biri aşağıdakilerden hangisini yapmaz?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A)Sırasının üzerini kalemle çizer.</w:t>
      </w: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B)Çöpleri çöp kutusuna atar.</w:t>
      </w:r>
    </w:p>
    <w:p w:rsidR="00ED0AE6" w:rsidRPr="00A56A8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C)Tahta kalemlerini dikkatli kullanır.</w:t>
      </w:r>
    </w:p>
    <w:p w:rsidR="00ED0AE6" w:rsidRPr="001940DC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ED0AE6" w:rsidRPr="00EC4CD1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ED0AE6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ED0AE6" w:rsidRPr="00ED130F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ED0AE6" w:rsidRPr="002D33A2" w:rsidRDefault="00ED0AE6" w:rsidP="00FC2B59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ED0AE6" w:rsidRPr="002D33A2" w:rsidRDefault="00ED0AE6" w:rsidP="00FC2B59">
      <w:pPr>
        <w:spacing w:after="0"/>
        <w:rPr>
          <w:sz w:val="20"/>
          <w:szCs w:val="20"/>
        </w:rPr>
      </w:pPr>
    </w:p>
    <w:sectPr w:rsidR="00ED0AE6" w:rsidRPr="002D33A2" w:rsidSect="00A56A86">
      <w:headerReference w:type="default" r:id="rId7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AE6" w:rsidRDefault="00ED0AE6" w:rsidP="00FC2B59">
      <w:pPr>
        <w:spacing w:after="0" w:line="240" w:lineRule="auto"/>
      </w:pPr>
      <w:r>
        <w:separator/>
      </w:r>
    </w:p>
  </w:endnote>
  <w:endnote w:type="continuationSeparator" w:id="0">
    <w:p w:rsidR="00ED0AE6" w:rsidRDefault="00ED0AE6" w:rsidP="00FC2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AE6" w:rsidRDefault="00ED0AE6" w:rsidP="00FC2B59">
      <w:pPr>
        <w:spacing w:after="0" w:line="240" w:lineRule="auto"/>
      </w:pPr>
      <w:r>
        <w:separator/>
      </w:r>
    </w:p>
  </w:footnote>
  <w:footnote w:type="continuationSeparator" w:id="0">
    <w:p w:rsidR="00ED0AE6" w:rsidRDefault="00ED0AE6" w:rsidP="00FC2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AE6" w:rsidRDefault="00ED0AE6">
    <w:pPr>
      <w:pStyle w:val="Header"/>
      <w:rPr>
        <w:rFonts w:ascii="Comic Sans MS" w:hAnsi="Comic Sans MS"/>
        <w:b/>
      </w:rPr>
    </w:pPr>
  </w:p>
  <w:p w:rsidR="00ED0AE6" w:rsidRPr="00FC2B59" w:rsidRDefault="00ED0AE6">
    <w:pPr>
      <w:pStyle w:val="Header"/>
      <w:rPr>
        <w:rFonts w:ascii="Comic Sans MS" w:hAnsi="Comic Sans MS"/>
        <w:b/>
      </w:rPr>
    </w:pPr>
    <w:r>
      <w:rPr>
        <w:rFonts w:ascii="Comic Sans MS" w:hAnsi="Comic Sans MS"/>
        <w:b/>
      </w:rPr>
      <w:t xml:space="preserve">         </w:t>
    </w:r>
    <w:r w:rsidRPr="00FC2B59">
      <w:rPr>
        <w:rFonts w:ascii="Comic Sans MS" w:hAnsi="Comic Sans MS"/>
        <w:b/>
      </w:rPr>
      <w:t xml:space="preserve"> HAYAT BİLGİSİ OKUL HEYECANIM TEMASI DEĞERLENDİRME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2B59"/>
    <w:rsid w:val="00087333"/>
    <w:rsid w:val="00094AB1"/>
    <w:rsid w:val="001940DC"/>
    <w:rsid w:val="001F3B95"/>
    <w:rsid w:val="00212817"/>
    <w:rsid w:val="002D33A2"/>
    <w:rsid w:val="00314AB7"/>
    <w:rsid w:val="003617F0"/>
    <w:rsid w:val="003B6DF8"/>
    <w:rsid w:val="003D2AFD"/>
    <w:rsid w:val="00504AB0"/>
    <w:rsid w:val="00646090"/>
    <w:rsid w:val="00656C79"/>
    <w:rsid w:val="006760DA"/>
    <w:rsid w:val="006943CF"/>
    <w:rsid w:val="008B37DB"/>
    <w:rsid w:val="0093272F"/>
    <w:rsid w:val="009413F5"/>
    <w:rsid w:val="00A56A86"/>
    <w:rsid w:val="00B15127"/>
    <w:rsid w:val="00BB72D5"/>
    <w:rsid w:val="00C707C6"/>
    <w:rsid w:val="00D44306"/>
    <w:rsid w:val="00EC4CD1"/>
    <w:rsid w:val="00EC7F31"/>
    <w:rsid w:val="00ED0AE6"/>
    <w:rsid w:val="00ED130F"/>
    <w:rsid w:val="00EE2853"/>
    <w:rsid w:val="00FC2B59"/>
    <w:rsid w:val="00FD6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33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C2B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C2B5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C2B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2B59"/>
    <w:rPr>
      <w:rFonts w:cs="Times New Roman"/>
    </w:rPr>
  </w:style>
  <w:style w:type="character" w:styleId="Hyperlink">
    <w:name w:val="Hyperlink"/>
    <w:basedOn w:val="DefaultParagraphFont"/>
    <w:uiPriority w:val="99"/>
    <w:rsid w:val="00EE285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247</TotalTime>
  <Pages>2</Pages>
  <Words>796</Words>
  <Characters>4540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Kullanıcı</dc:creator>
  <cp:keywords>www.sorubak.com</cp:keywords>
  <dc:description/>
  <cp:lastModifiedBy>edanur</cp:lastModifiedBy>
  <cp:revision>www.sorubak.com</cp:revision>
  <cp:lastPrinted>2013-12-02T18:22:00Z</cp:lastPrinted>
  <dcterms:created xsi:type="dcterms:W3CDTF">2013-12-02T06:57:00Z</dcterms:created>
  <dcterms:modified xsi:type="dcterms:W3CDTF">2013-12-09T20:29:00Z</dcterms:modified>
  <cp:category>www.sorubak.com</cp:category>
  <cp:version>www.sorubak.com</cp:version>
</cp:coreProperties>
</file>