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D48" w:rsidRDefault="000B0D48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9" type="#_x0000_t98" style="position:absolute;margin-left:-31.85pt;margin-top:-42.15pt;width:527.25pt;height:43.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B0D48" w:rsidRPr="007B28A1" w:rsidRDefault="000B0D48" w:rsidP="007B28A1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7B28A1">
                    <w:rPr>
                      <w:rFonts w:ascii="Hand writing Mutlu" w:hAnsi="Hand writing Mutlu"/>
                      <w:b/>
                      <w:sz w:val="28"/>
                    </w:rPr>
                    <w:t xml:space="preserve">3.SINIF </w:t>
                  </w:r>
                  <w:r w:rsidRPr="007B28A1">
                    <w:rPr>
                      <w:rFonts w:ascii="Times New Roman" w:hAnsi="Times New Roman"/>
                      <w:b/>
                      <w:sz w:val="28"/>
                    </w:rPr>
                    <w:t>–</w:t>
                  </w:r>
                  <w:r w:rsidRPr="007B28A1">
                    <w:rPr>
                      <w:rFonts w:ascii="Hand writing Mutlu" w:hAnsi="Hand writing Mutlu"/>
                      <w:b/>
                      <w:sz w:val="28"/>
                    </w:rPr>
                    <w:t xml:space="preserve"> TÜRKÇE </w:t>
                  </w:r>
                  <w:r w:rsidRPr="007B28A1">
                    <w:rPr>
                      <w:rFonts w:ascii="Times New Roman" w:hAnsi="Times New Roman"/>
                      <w:b/>
                      <w:sz w:val="28"/>
                    </w:rPr>
                    <w:t>–</w:t>
                  </w:r>
                  <w:r w:rsidRPr="007B28A1">
                    <w:rPr>
                      <w:rFonts w:ascii="Hand writing Mutlu" w:hAnsi="Hand writing Mutlu"/>
                      <w:b/>
                      <w:sz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sz w:val="28"/>
                    </w:rPr>
                    <w:t>EŞ ANLAMLI KELİMELER ETKİNLİĞİ</w:t>
                  </w:r>
                </w:p>
              </w:txbxContent>
            </v:textbox>
          </v:shape>
        </w:pict>
      </w:r>
      <w:r w:rsidRPr="00380105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2" o:spid="_x0000_i1025" type="#_x0000_t75" style="width:121.5pt;height:90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">
            <v:imagedata r:id="rId6" o:title="" croptop="-1082f" cropbottom="-1082f" cropright="-5944f"/>
            <o:lock v:ext="edit" aspectratio="f"/>
          </v:shape>
        </w:pict>
      </w:r>
      <w:r>
        <w:t xml:space="preserve">                 </w:t>
      </w:r>
      <w:r w:rsidRPr="00380105">
        <w:rPr>
          <w:noProof/>
          <w:lang w:eastAsia="tr-TR"/>
        </w:rPr>
        <w:pict>
          <v:shape id="Diyagram 3" o:spid="_x0000_i1026" type="#_x0000_t75" style="width:121.5pt;height:90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">
            <v:imagedata r:id="rId7" o:title="" croptop="-1082f" cropbottom="-1082f" cropright="-5944f"/>
            <o:lock v:ext="edit" aspectratio="f"/>
          </v:shape>
        </w:pict>
      </w:r>
      <w:r>
        <w:t xml:space="preserve">               </w:t>
      </w:r>
      <w:r w:rsidRPr="00380105">
        <w:rPr>
          <w:noProof/>
          <w:lang w:eastAsia="tr-TR"/>
        </w:rPr>
        <w:pict>
          <v:shape id="Diyagram 4" o:spid="_x0000_i1027" type="#_x0000_t75" style="width:121.5pt;height:90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">
            <v:imagedata r:id="rId8" o:title="" croptop="-1082f" cropbottom="-1082f" cropright="-5944f"/>
            <o:lock v:ext="edit" aspectratio="f"/>
          </v:shape>
        </w:pict>
      </w:r>
    </w:p>
    <w:p w:rsidR="000B0D48" w:rsidRDefault="000B0D48" w:rsidP="009D2706">
      <w:r w:rsidRPr="00380105">
        <w:rPr>
          <w:noProof/>
          <w:lang w:eastAsia="tr-TR"/>
        </w:rPr>
        <w:pict>
          <v:shape id="Diyagram 6" o:spid="_x0000_i1028" type="#_x0000_t75" style="width:121.5pt;height:90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">
            <v:imagedata r:id="rId9" o:title="" croptop="-1082f" cropbottom="-1082f" cropright="-5944f"/>
            <o:lock v:ext="edit" aspectratio="f"/>
          </v:shape>
        </w:pict>
      </w:r>
      <w:r>
        <w:t xml:space="preserve">                 </w:t>
      </w:r>
      <w:r w:rsidRPr="00380105">
        <w:rPr>
          <w:noProof/>
          <w:lang w:eastAsia="tr-TR"/>
        </w:rPr>
        <w:pict>
          <v:shape id="Diyagram 7" o:spid="_x0000_i1029" type="#_x0000_t75" style="width:121.5pt;height:90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">
            <v:imagedata r:id="rId10" o:title="" croptop="-1082f" cropbottom="-1082f" cropright="-5944f"/>
            <o:lock v:ext="edit" aspectratio="f"/>
          </v:shape>
        </w:pict>
      </w:r>
      <w:r>
        <w:t xml:space="preserve">               </w:t>
      </w:r>
      <w:r w:rsidRPr="00380105">
        <w:rPr>
          <w:noProof/>
          <w:lang w:eastAsia="tr-TR"/>
        </w:rPr>
        <w:pict>
          <v:shape id="Diyagram 8" o:spid="_x0000_i1030" type="#_x0000_t75" style="width:121.5pt;height:90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">
            <v:imagedata r:id="rId11" o:title="" croptop="-1082f" cropbottom="-1082f" cropright="-5944f"/>
            <o:lock v:ext="edit" aspectratio="f"/>
          </v:shape>
        </w:pict>
      </w:r>
    </w:p>
    <w:p w:rsidR="000B0D48" w:rsidRDefault="000B0D48" w:rsidP="009D2706">
      <w:r w:rsidRPr="00380105">
        <w:rPr>
          <w:noProof/>
          <w:lang w:eastAsia="tr-TR"/>
        </w:rPr>
        <w:pict>
          <v:shape id="Diyagram 9" o:spid="_x0000_i1031" type="#_x0000_t75" style="width:121.5pt;height:90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">
            <v:imagedata r:id="rId12" o:title="" croptop="-1082f" cropbottom="-1082f" cropright="-5944f"/>
            <o:lock v:ext="edit" aspectratio="f"/>
          </v:shape>
        </w:pict>
      </w:r>
      <w:r>
        <w:t xml:space="preserve">                 </w:t>
      </w:r>
      <w:r w:rsidRPr="00380105">
        <w:rPr>
          <w:noProof/>
          <w:lang w:eastAsia="tr-TR"/>
        </w:rPr>
        <w:pict>
          <v:shape id="Diyagram 10" o:spid="_x0000_i1032" type="#_x0000_t75" style="width:121.5pt;height:90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">
            <v:imagedata r:id="rId13" o:title="" croptop="-1082f" cropbottom="-1082f" cropright="-5944f"/>
            <o:lock v:ext="edit" aspectratio="f"/>
          </v:shape>
        </w:pict>
      </w:r>
      <w:r>
        <w:t xml:space="preserve">               </w:t>
      </w:r>
      <w:r w:rsidRPr="00380105">
        <w:rPr>
          <w:noProof/>
          <w:lang w:eastAsia="tr-TR"/>
        </w:rPr>
        <w:pict>
          <v:shape id="Diyagram 11" o:spid="_x0000_i1033" type="#_x0000_t75" style="width:121.5pt;height:90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">
            <v:imagedata r:id="rId14" o:title="" croptop="-1082f" cropbottom="-1082f" cropright="-5944f"/>
            <o:lock v:ext="edit" aspectratio="f"/>
          </v:shape>
        </w:pict>
      </w:r>
    </w:p>
    <w:p w:rsidR="000B0D48" w:rsidRDefault="000B0D48" w:rsidP="009D2706">
      <w:r w:rsidRPr="00380105">
        <w:rPr>
          <w:noProof/>
          <w:lang w:eastAsia="tr-TR"/>
        </w:rPr>
        <w:pict>
          <v:shape id="Diyagram 12" o:spid="_x0000_i1034" type="#_x0000_t75" style="width:121.5pt;height:90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">
            <v:imagedata r:id="rId15" o:title="" croptop="-1082f" cropbottom="-1082f" cropright="-5944f"/>
            <o:lock v:ext="edit" aspectratio="f"/>
          </v:shape>
        </w:pict>
      </w:r>
      <w:r>
        <w:t xml:space="preserve">                 </w:t>
      </w:r>
      <w:r w:rsidRPr="00380105">
        <w:rPr>
          <w:noProof/>
          <w:lang w:eastAsia="tr-TR"/>
        </w:rPr>
        <w:pict>
          <v:shape id="Diyagram 13" o:spid="_x0000_i1035" type="#_x0000_t75" style="width:121.5pt;height:90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">
            <v:imagedata r:id="rId16" o:title="" croptop="-1082f" cropbottom="-1082f" cropright="-5944f"/>
            <o:lock v:ext="edit" aspectratio="f"/>
          </v:shape>
        </w:pict>
      </w:r>
      <w:r>
        <w:t xml:space="preserve">               </w:t>
      </w:r>
      <w:r w:rsidRPr="00380105">
        <w:rPr>
          <w:noProof/>
          <w:lang w:eastAsia="tr-TR"/>
        </w:rPr>
        <w:pict>
          <v:shape id="Diyagram 14" o:spid="_x0000_i1036" type="#_x0000_t75" style="width:121.5pt;height:90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">
            <v:imagedata r:id="rId17" o:title="" croptop="-1082f" cropbottom="-1082f" cropright="-5944f"/>
            <o:lock v:ext="edit" aspectratio="f"/>
          </v:shape>
        </w:pict>
      </w:r>
    </w:p>
    <w:p w:rsidR="000B0D48" w:rsidRPr="00531AB3" w:rsidRDefault="000B0D48" w:rsidP="00213A69">
      <w:r w:rsidRPr="00380105">
        <w:rPr>
          <w:noProof/>
          <w:lang w:eastAsia="tr-TR"/>
        </w:rPr>
        <w:pict>
          <v:shape id="Diyagram 15" o:spid="_x0000_i1037" type="#_x0000_t75" style="width:121.5pt;height:90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">
            <v:imagedata r:id="rId18" o:title="" croptop="-1082f" cropbottom="-1082f" cropright="-5944f"/>
            <o:lock v:ext="edit" aspectratio="f"/>
          </v:shape>
        </w:pict>
      </w:r>
      <w:r>
        <w:t xml:space="preserve">                 </w:t>
      </w:r>
      <w:r w:rsidRPr="00380105">
        <w:rPr>
          <w:noProof/>
          <w:lang w:eastAsia="tr-TR"/>
        </w:rPr>
        <w:pict>
          <v:shape id="Diyagram 16" o:spid="_x0000_i1038" type="#_x0000_t75" style="width:121.5pt;height:90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">
            <v:imagedata r:id="rId19" o:title="" croptop="-1082f" cropbottom="-1082f" cropright="-5944f"/>
            <o:lock v:ext="edit" aspectratio="f"/>
          </v:shape>
        </w:pict>
      </w:r>
      <w:r>
        <w:t xml:space="preserve">               </w:t>
      </w:r>
      <w:hyperlink r:id="rId20" w:history="1">
        <w:r w:rsidRPr="00234B4F">
          <w:rPr>
            <w:rStyle w:val="Hyperlink"/>
          </w:rPr>
          <w:t>http://www.sorubak.com</w:t>
        </w:r>
      </w:hyperlink>
      <w:r>
        <w:t xml:space="preserve"> </w:t>
      </w:r>
    </w:p>
    <w:p w:rsidR="000B0D48" w:rsidRDefault="000B0D48" w:rsidP="009D2706">
      <w:r w:rsidRPr="00380105">
        <w:rPr>
          <w:noProof/>
          <w:lang w:eastAsia="tr-TR"/>
        </w:rPr>
        <w:pict>
          <v:shape id="Diyagram 17" o:spid="_x0000_i1039" type="#_x0000_t75" style="width:121.5pt;height:90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">
            <v:imagedata r:id="rId21" o:title="" croptop="-1082f" cropbottom="-1082f" cropright="-5944f"/>
            <o:lock v:ext="edit" aspectratio="f"/>
          </v:shape>
        </w:pict>
      </w:r>
      <w:r w:rsidRPr="00380105">
        <w:rPr>
          <w:noProof/>
          <w:lang w:eastAsia="tr-TR"/>
        </w:rPr>
        <w:pict>
          <v:shape id="Diyagram 18" o:spid="_x0000_i1040" type="#_x0000_t75" style="width:121.5pt;height:90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">
            <v:imagedata r:id="rId22" o:title="" croptop="-1082f" cropbottom="-1082f" cropright="-5944f"/>
            <o:lock v:ext="edit" aspectratio="f"/>
          </v:shape>
        </w:pict>
      </w:r>
      <w:r>
        <w:t xml:space="preserve">                 </w:t>
      </w:r>
      <w:r w:rsidRPr="00380105">
        <w:rPr>
          <w:noProof/>
          <w:lang w:eastAsia="tr-TR"/>
        </w:rPr>
        <w:pict>
          <v:shape id="Diyagram 19" o:spid="_x0000_i1041" type="#_x0000_t75" style="width:121.5pt;height:90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">
            <v:imagedata r:id="rId23" o:title="" croptop="-1082f" cropbottom="-1082f" cropright="-5944f"/>
            <o:lock v:ext="edit" aspectratio="f"/>
          </v:shape>
        </w:pict>
      </w:r>
      <w:r>
        <w:t xml:space="preserve">               </w:t>
      </w:r>
      <w:r w:rsidRPr="00380105">
        <w:rPr>
          <w:noProof/>
          <w:lang w:eastAsia="tr-TR"/>
        </w:rPr>
        <w:pict>
          <v:shape id="Diyagram 20" o:spid="_x0000_i1042" type="#_x0000_t75" style="width:121.5pt;height:90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">
            <v:imagedata r:id="rId24" o:title="" croptop="-1082f" cropbottom="-1082f" cropright="-5944f"/>
            <o:lock v:ext="edit" aspectratio="f"/>
          </v:shape>
        </w:pict>
      </w:r>
      <w:r w:rsidRPr="00380105">
        <w:rPr>
          <w:noProof/>
          <w:lang w:eastAsia="tr-TR"/>
        </w:rPr>
        <w:pict>
          <v:shape id="Diyagram 21" o:spid="_x0000_i1043" type="#_x0000_t75" style="width:121.5pt;height:90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">
            <v:imagedata r:id="rId25" o:title="" croptop="-1082f" cropbottom="-1082f" cropright="-5944f"/>
            <o:lock v:ext="edit" aspectratio="f"/>
          </v:shape>
        </w:pict>
      </w:r>
      <w:r>
        <w:t xml:space="preserve">                 </w:t>
      </w:r>
      <w:r w:rsidRPr="00380105">
        <w:rPr>
          <w:noProof/>
          <w:lang w:eastAsia="tr-TR"/>
        </w:rPr>
        <w:pict>
          <v:shape id="Diyagram 22" o:spid="_x0000_i1044" type="#_x0000_t75" style="width:121.5pt;height:90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">
            <v:imagedata r:id="rId26" o:title="" croptop="-1082f" cropbottom="-1082f" cropright="-5944f"/>
            <o:lock v:ext="edit" aspectratio="f"/>
          </v:shape>
        </w:pict>
      </w:r>
      <w:r>
        <w:t xml:space="preserve">               </w:t>
      </w:r>
      <w:bookmarkStart w:id="0" w:name="_GoBack"/>
      <w:bookmarkEnd w:id="0"/>
      <w:r w:rsidRPr="00380105">
        <w:rPr>
          <w:noProof/>
          <w:lang w:eastAsia="tr-TR"/>
        </w:rPr>
        <w:pict>
          <v:shape id="Diyagram 23" o:spid="_x0000_i1045" type="#_x0000_t75" style="width:121.5pt;height:90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">
            <v:imagedata r:id="rId27" o:title="" croptop="-1082f" cropbottom="-1082f" cropright="-5944f"/>
            <o:lock v:ext="edit" aspectratio="f"/>
          </v:shape>
        </w:pict>
      </w:r>
    </w:p>
    <w:p w:rsidR="000B0D48" w:rsidRDefault="000B0D48" w:rsidP="009D2706"/>
    <w:p w:rsidR="000B0D48" w:rsidRDefault="000B0D48" w:rsidP="009D2706"/>
    <w:p w:rsidR="000B0D48" w:rsidRDefault="000B0D48"/>
    <w:p w:rsidR="000B0D48" w:rsidRDefault="000B0D48"/>
    <w:p w:rsidR="000B0D48" w:rsidRDefault="000B0D48"/>
    <w:p w:rsidR="000B0D48" w:rsidRDefault="000B0D48"/>
    <w:p w:rsidR="000B0D48" w:rsidRDefault="000B0D48"/>
    <w:p w:rsidR="000B0D48" w:rsidRDefault="000B0D48"/>
    <w:p w:rsidR="000B0D48" w:rsidRDefault="000B0D48"/>
    <w:p w:rsidR="000B0D48" w:rsidRDefault="000B0D48"/>
    <w:p w:rsidR="000B0D48" w:rsidRDefault="000B0D48"/>
    <w:p w:rsidR="000B0D48" w:rsidRDefault="000B0D48"/>
    <w:p w:rsidR="000B0D48" w:rsidRDefault="000B0D48"/>
    <w:p w:rsidR="000B0D48" w:rsidRDefault="000B0D48"/>
    <w:p w:rsidR="000B0D48" w:rsidRDefault="000B0D48"/>
    <w:p w:rsidR="000B0D48" w:rsidRDefault="000B0D48"/>
    <w:p w:rsidR="000B0D48" w:rsidRDefault="000B0D48"/>
    <w:p w:rsidR="000B0D48" w:rsidRDefault="000B0D48"/>
    <w:sectPr w:rsidR="000B0D48" w:rsidSect="009D2706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D48" w:rsidRDefault="000B0D48" w:rsidP="007B28A1">
      <w:pPr>
        <w:spacing w:after="0" w:line="240" w:lineRule="auto"/>
      </w:pPr>
      <w:r>
        <w:separator/>
      </w:r>
    </w:p>
  </w:endnote>
  <w:endnote w:type="continuationSeparator" w:id="0">
    <w:p w:rsidR="000B0D48" w:rsidRDefault="000B0D48" w:rsidP="007B2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D48" w:rsidRDefault="000B0D4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D48" w:rsidRDefault="000B0D4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D48" w:rsidRDefault="000B0D4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D48" w:rsidRDefault="000B0D48" w:rsidP="007B28A1">
      <w:pPr>
        <w:spacing w:after="0" w:line="240" w:lineRule="auto"/>
      </w:pPr>
      <w:r>
        <w:separator/>
      </w:r>
    </w:p>
  </w:footnote>
  <w:footnote w:type="continuationSeparator" w:id="0">
    <w:p w:rsidR="000B0D48" w:rsidRDefault="000B0D48" w:rsidP="007B2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D48" w:rsidRDefault="000B0D48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617869" o:spid="_x0000_s2049" type="#_x0000_t75" style="position:absolute;margin-left:0;margin-top:0;width:588pt;height:660pt;z-index:-251658752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D48" w:rsidRDefault="000B0D48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617870" o:spid="_x0000_s2050" type="#_x0000_t75" style="position:absolute;margin-left:0;margin-top:0;width:588pt;height:660pt;z-index:-251657728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D48" w:rsidRDefault="000B0D48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617868" o:spid="_x0000_s2051" type="#_x0000_t75" style="position:absolute;margin-left:0;margin-top:0;width:588pt;height:660pt;z-index:-251659776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28A1"/>
    <w:rsid w:val="000B0D48"/>
    <w:rsid w:val="00192BE0"/>
    <w:rsid w:val="00213A69"/>
    <w:rsid w:val="00234B4F"/>
    <w:rsid w:val="002404FF"/>
    <w:rsid w:val="00380105"/>
    <w:rsid w:val="00396372"/>
    <w:rsid w:val="00402931"/>
    <w:rsid w:val="00531AB3"/>
    <w:rsid w:val="005A2109"/>
    <w:rsid w:val="007B28A1"/>
    <w:rsid w:val="008D4255"/>
    <w:rsid w:val="00994497"/>
    <w:rsid w:val="009D2706"/>
    <w:rsid w:val="00AC3CAF"/>
    <w:rsid w:val="00B021CB"/>
    <w:rsid w:val="00BE2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25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B2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B28A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B2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B28A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D2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270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13A6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33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yperlink" Target="http://www.sorubak.com" TargetMode="External"/><Relationship Id="rId29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2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3</Pages>
  <Words>49</Words>
  <Characters>284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eymen</dc:creator>
  <cp:keywords>http:/www.sorubak.com</cp:keywords>
  <dc:description>http://www.sorubak.com</dc:description>
  <cp:lastModifiedBy>edanur</cp:lastModifiedBy>
  <cp:revision>3</cp:revision>
  <dcterms:created xsi:type="dcterms:W3CDTF">2013-02-02T21:25:00Z</dcterms:created>
  <dcterms:modified xsi:type="dcterms:W3CDTF">2014-02-07T13:07:00Z</dcterms:modified>
</cp:coreProperties>
</file>