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693" w:rsidRPr="00EE1F2A" w:rsidRDefault="00253693">
      <w:pPr>
        <w:rPr>
          <w:rFonts w:ascii="Kayra" w:hAnsi="Kayra"/>
          <w:sz w:val="24"/>
          <w:szCs w:val="24"/>
        </w:rPr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33.4pt;margin-top:51.4pt;width:114pt;height:27pt;z-index:251645440" fillcolor="yellow">
            <v:textbox style="mso-next-textbox:#_x0000_s1026">
              <w:txbxContent>
                <w:p w:rsidR="00253693" w:rsidRPr="00EE1F2A" w:rsidRDefault="00253693">
                  <w:pPr>
                    <w:rPr>
                      <w:rFonts w:ascii="Kayra" w:hAnsi="Kayra"/>
                    </w:rPr>
                  </w:pPr>
                  <w:r w:rsidRPr="00EE1F2A">
                    <w:rPr>
                      <w:rFonts w:ascii="Kayra" w:hAnsi="Kayra"/>
                    </w:rPr>
                    <w:t>Genç-yaşlı</w:t>
                  </w:r>
                </w:p>
              </w:txbxContent>
            </v:textbox>
          </v:shape>
        </w:pict>
      </w:r>
      <w:r w:rsidRPr="00471304">
        <w:rPr>
          <w:rFonts w:ascii="Kayra" w:hAnsi="Kayra"/>
          <w:b/>
        </w:rPr>
        <w:t>1.</w:t>
      </w:r>
      <w:r w:rsidRPr="00EE1F2A">
        <w:rPr>
          <w:rFonts w:ascii="Kayra" w:hAnsi="Kayra"/>
          <w:sz w:val="24"/>
          <w:szCs w:val="24"/>
        </w:rPr>
        <w:t xml:space="preserve">Hangi seçenekteki </w:t>
      </w:r>
      <w:r>
        <w:rPr>
          <w:rFonts w:ascii="Kayra" w:hAnsi="Kayra"/>
          <w:sz w:val="24"/>
          <w:szCs w:val="24"/>
        </w:rPr>
        <w:t>sözcük</w:t>
      </w:r>
      <w:r w:rsidRPr="00EE1F2A">
        <w:rPr>
          <w:rFonts w:ascii="Kayra" w:hAnsi="Kayra"/>
          <w:sz w:val="24"/>
          <w:szCs w:val="24"/>
        </w:rPr>
        <w:t xml:space="preserve">ler arasında </w:t>
      </w:r>
      <w:r w:rsidRPr="00B2220D">
        <w:rPr>
          <w:rFonts w:ascii="Kayra" w:hAnsi="Kayra"/>
          <w:sz w:val="24"/>
          <w:szCs w:val="24"/>
          <w:u w:val="single"/>
        </w:rPr>
        <w:t xml:space="preserve">farklı </w:t>
      </w:r>
      <w:r w:rsidRPr="00EE1F2A">
        <w:rPr>
          <w:rFonts w:ascii="Kayra" w:hAnsi="Kayra"/>
          <w:sz w:val="24"/>
          <w:szCs w:val="24"/>
        </w:rPr>
        <w:t>bir anlam ilişkisi vardır?</w:t>
      </w:r>
    </w:p>
    <w:p w:rsidR="00253693" w:rsidRPr="00212810" w:rsidRDefault="00253693" w:rsidP="00EE1F2A">
      <w:pPr>
        <w:pStyle w:val="NoSpacing"/>
        <w:rPr>
          <w:rFonts w:ascii="Kayra" w:hAnsi="Kayra"/>
          <w:b/>
        </w:rPr>
      </w:pPr>
      <w:r w:rsidRPr="00212810">
        <w:rPr>
          <w:rFonts w:ascii="Kayra" w:hAnsi="Kayra"/>
          <w:b/>
        </w:rPr>
        <w:t xml:space="preserve">A)   </w:t>
      </w:r>
    </w:p>
    <w:p w:rsidR="00253693" w:rsidRPr="00212810" w:rsidRDefault="00253693" w:rsidP="00EE1F2A">
      <w:pPr>
        <w:pStyle w:val="NoSpacing"/>
        <w:rPr>
          <w:rFonts w:ascii="Kayra" w:hAnsi="Kayra"/>
          <w:b/>
        </w:rPr>
      </w:pPr>
    </w:p>
    <w:p w:rsidR="00253693" w:rsidRPr="00212810" w:rsidRDefault="00253693" w:rsidP="00EE1F2A">
      <w:pPr>
        <w:pStyle w:val="NoSpacing"/>
        <w:rPr>
          <w:rFonts w:ascii="Kayra" w:hAnsi="Kayra"/>
          <w:b/>
        </w:rPr>
      </w:pPr>
    </w:p>
    <w:p w:rsidR="00253693" w:rsidRPr="00212810" w:rsidRDefault="00253693" w:rsidP="00EE1F2A">
      <w:pPr>
        <w:pStyle w:val="NoSpacing"/>
        <w:rPr>
          <w:rFonts w:ascii="Kayra" w:hAnsi="Kayra"/>
          <w:b/>
        </w:rPr>
      </w:pPr>
      <w:r>
        <w:rPr>
          <w:noProof/>
          <w:lang w:eastAsia="tr-TR"/>
        </w:rPr>
        <w:pict>
          <v:shape id="_x0000_s1027" type="#_x0000_t176" style="position:absolute;margin-left:33.4pt;margin-top:.15pt;width:114pt;height:24.3pt;z-index:251646464" fillcolor="#b8cce4">
            <v:textbox>
              <w:txbxContent>
                <w:p w:rsidR="00253693" w:rsidRPr="00EE1F2A" w:rsidRDefault="00253693">
                  <w:pPr>
                    <w:rPr>
                      <w:rFonts w:ascii="Kayra" w:hAnsi="Kayra"/>
                    </w:rPr>
                  </w:pPr>
                  <w:r>
                    <w:rPr>
                      <w:rFonts w:ascii="Kayra" w:hAnsi="Kayra"/>
                    </w:rPr>
                    <w:t>Kırmızı-al</w:t>
                  </w:r>
                </w:p>
              </w:txbxContent>
            </v:textbox>
          </v:shape>
        </w:pict>
      </w:r>
      <w:r w:rsidRPr="00212810">
        <w:rPr>
          <w:rFonts w:ascii="Kayra" w:hAnsi="Kayra"/>
          <w:b/>
        </w:rPr>
        <w:t>B)</w:t>
      </w:r>
    </w:p>
    <w:p w:rsidR="00253693" w:rsidRPr="00212810" w:rsidRDefault="00253693" w:rsidP="00EE1F2A">
      <w:pPr>
        <w:pStyle w:val="NoSpacing"/>
        <w:rPr>
          <w:rFonts w:ascii="Kayra" w:hAnsi="Kayra"/>
          <w:b/>
        </w:rPr>
      </w:pPr>
    </w:p>
    <w:p w:rsidR="00253693" w:rsidRPr="00212810" w:rsidRDefault="00253693" w:rsidP="00EE1F2A">
      <w:pPr>
        <w:pStyle w:val="NoSpacing"/>
        <w:rPr>
          <w:rFonts w:ascii="Kayra" w:hAnsi="Kayra"/>
          <w:b/>
        </w:rPr>
      </w:pPr>
      <w:r>
        <w:rPr>
          <w:noProof/>
          <w:lang w:eastAsia="tr-TR"/>
        </w:rPr>
        <w:pict>
          <v:shape id="_x0000_s1028" type="#_x0000_t176" style="position:absolute;margin-left:33.4pt;margin-top:11.15pt;width:114pt;height:24.75pt;z-index:251647488" fillcolor="#fbd4b4">
            <v:textbox>
              <w:txbxContent>
                <w:p w:rsidR="00253693" w:rsidRPr="00EE1F2A" w:rsidRDefault="00253693">
                  <w:pPr>
                    <w:rPr>
                      <w:rFonts w:ascii="Kayra" w:hAnsi="Kayra"/>
                    </w:rPr>
                  </w:pPr>
                  <w:r>
                    <w:rPr>
                      <w:rFonts w:ascii="Kayra" w:hAnsi="Kayra"/>
                    </w:rPr>
                    <w:t>Dolu-boş</w:t>
                  </w:r>
                </w:p>
              </w:txbxContent>
            </v:textbox>
          </v:shape>
        </w:pict>
      </w:r>
    </w:p>
    <w:p w:rsidR="00253693" w:rsidRPr="00212810" w:rsidRDefault="00253693" w:rsidP="00EE1F2A">
      <w:pPr>
        <w:pStyle w:val="NoSpacing"/>
        <w:rPr>
          <w:rFonts w:ascii="Kayra" w:hAnsi="Kayra"/>
          <w:b/>
        </w:rPr>
      </w:pPr>
      <w:r w:rsidRPr="00212810">
        <w:rPr>
          <w:rFonts w:ascii="Kayra" w:hAnsi="Kayra"/>
          <w:b/>
        </w:rPr>
        <w:t>C)</w:t>
      </w:r>
    </w:p>
    <w:p w:rsidR="00253693" w:rsidRPr="00212810" w:rsidRDefault="00253693" w:rsidP="00EE1F2A">
      <w:pPr>
        <w:pStyle w:val="NoSpacing"/>
        <w:rPr>
          <w:rFonts w:ascii="Kayra" w:hAnsi="Kayra"/>
          <w:b/>
        </w:rPr>
      </w:pPr>
    </w:p>
    <w:p w:rsidR="00253693" w:rsidRDefault="00253693" w:rsidP="00EE1F2A">
      <w:pPr>
        <w:pStyle w:val="NoSpacing"/>
      </w:pPr>
    </w:p>
    <w:p w:rsidR="00253693" w:rsidRDefault="00253693" w:rsidP="00EE1F2A">
      <w:pPr>
        <w:pStyle w:val="NoSpacing"/>
      </w:pPr>
      <w:r>
        <w:rPr>
          <w:noProof/>
          <w:lang w:eastAsia="tr-TR"/>
        </w:rPr>
        <w:pict>
          <v:oval id="_x0000_s1029" style="position:absolute;margin-left:13.15pt;margin-top:10.95pt;width:198.75pt;height:60.75pt;z-index:251648512" fillcolor="#f2dbdb">
            <v:textbox style="mso-next-textbox:#_x0000_s1029">
              <w:txbxContent>
                <w:p w:rsidR="00253693" w:rsidRPr="00D91314" w:rsidRDefault="00253693" w:rsidP="00D91314">
                  <w:pPr>
                    <w:jc w:val="center"/>
                    <w:rPr>
                      <w:rFonts w:ascii="Kayra" w:hAnsi="Kayra"/>
                    </w:rPr>
                  </w:pPr>
                  <w:r w:rsidRPr="00D91314">
                    <w:rPr>
                      <w:rFonts w:ascii="Kayra" w:hAnsi="Kayra"/>
                    </w:rPr>
                    <w:t>Aşağıdaki sözcüklerden hangisinin eş seslisi yoktur?</w:t>
                  </w:r>
                </w:p>
              </w:txbxContent>
            </v:textbox>
          </v:oval>
        </w:pict>
      </w:r>
    </w:p>
    <w:p w:rsidR="00253693" w:rsidRDefault="00253693" w:rsidP="00EE1F2A">
      <w:pPr>
        <w:pStyle w:val="NoSpacing"/>
      </w:pPr>
    </w:p>
    <w:p w:rsidR="00253693" w:rsidRPr="00471304" w:rsidRDefault="00253693" w:rsidP="00EE1F2A">
      <w:pPr>
        <w:pStyle w:val="NoSpacing"/>
        <w:rPr>
          <w:b/>
          <w:noProof/>
        </w:rPr>
      </w:pPr>
      <w:r w:rsidRPr="00471304">
        <w:rPr>
          <w:rFonts w:ascii="Kayra" w:hAnsi="Kayra"/>
          <w:b/>
        </w:rPr>
        <w:t>2.</w:t>
      </w:r>
      <w:r w:rsidRPr="00471304">
        <w:rPr>
          <w:b/>
          <w:noProof/>
        </w:rPr>
        <w:t xml:space="preserve">                                                                                       </w:t>
      </w:r>
    </w:p>
    <w:p w:rsidR="00253693" w:rsidRDefault="00253693" w:rsidP="00EE1F2A">
      <w:pPr>
        <w:pStyle w:val="NoSpacing"/>
        <w:rPr>
          <w:noProof/>
        </w:rPr>
      </w:pPr>
    </w:p>
    <w:p w:rsidR="00253693" w:rsidRDefault="00253693" w:rsidP="00EE1F2A">
      <w:pPr>
        <w:pStyle w:val="NoSpacing"/>
        <w:rPr>
          <w:noProof/>
        </w:rPr>
      </w:pPr>
    </w:p>
    <w:p w:rsidR="00253693" w:rsidRDefault="00253693" w:rsidP="00EE1F2A">
      <w:pPr>
        <w:pStyle w:val="NoSpacing"/>
        <w:rPr>
          <w:noProof/>
        </w:rPr>
      </w:pPr>
    </w:p>
    <w:p w:rsidR="00253693" w:rsidRPr="00D91314" w:rsidRDefault="00253693" w:rsidP="001F2775">
      <w:pPr>
        <w:pStyle w:val="NoSpacing"/>
        <w:numPr>
          <w:ilvl w:val="0"/>
          <w:numId w:val="4"/>
        </w:numPr>
        <w:rPr>
          <w:rFonts w:ascii="Kayra" w:hAnsi="Kayra"/>
          <w:noProof/>
          <w:sz w:val="24"/>
          <w:szCs w:val="24"/>
        </w:rPr>
      </w:pPr>
      <w:r w:rsidRPr="00D91314">
        <w:rPr>
          <w:rFonts w:ascii="Kayra" w:hAnsi="Kayra"/>
          <w:noProof/>
          <w:sz w:val="24"/>
          <w:szCs w:val="24"/>
        </w:rPr>
        <w:t xml:space="preserve">kır  </w:t>
      </w:r>
      <w:r>
        <w:rPr>
          <w:rFonts w:ascii="Kayra" w:hAnsi="Kayra"/>
          <w:noProof/>
          <w:sz w:val="24"/>
          <w:szCs w:val="24"/>
        </w:rPr>
        <w:t xml:space="preserve">       B)  taş </w:t>
      </w:r>
      <w:r w:rsidRPr="00D91314">
        <w:rPr>
          <w:rFonts w:ascii="Kayra" w:hAnsi="Kayra"/>
          <w:noProof/>
          <w:sz w:val="24"/>
          <w:szCs w:val="24"/>
        </w:rPr>
        <w:t xml:space="preserve">       C) çiçek</w:t>
      </w:r>
    </w:p>
    <w:p w:rsidR="00253693" w:rsidRPr="00D91314" w:rsidRDefault="00253693" w:rsidP="001F2775">
      <w:pPr>
        <w:pStyle w:val="NoSpacing"/>
        <w:rPr>
          <w:rFonts w:ascii="Kayra" w:hAnsi="Kayra"/>
          <w:noProof/>
          <w:sz w:val="24"/>
          <w:szCs w:val="24"/>
        </w:rPr>
      </w:pPr>
    </w:p>
    <w:p w:rsidR="00253693" w:rsidRDefault="00253693" w:rsidP="001F2775">
      <w:pPr>
        <w:pStyle w:val="NoSpacing"/>
        <w:rPr>
          <w:rFonts w:ascii="Kayra" w:hAnsi="Kayra"/>
          <w:noProof/>
        </w:rPr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0" type="#_x0000_t65" style="position:absolute;margin-left:71.65pt;margin-top:2.85pt;width:149.25pt;height:69.75pt;z-index:251649536" fillcolor="#d6e3bc">
            <v:textbox>
              <w:txbxContent>
                <w:p w:rsidR="00253693" w:rsidRPr="00D91314" w:rsidRDefault="00253693">
                  <w:pPr>
                    <w:rPr>
                      <w:rFonts w:ascii="Kayra" w:hAnsi="Kayra"/>
                    </w:rPr>
                  </w:pPr>
                  <w:r w:rsidRPr="00D91314">
                    <w:rPr>
                      <w:rFonts w:ascii="Kayra" w:hAnsi="Kayra"/>
                    </w:rPr>
                    <w:t>Aşağıdaki cümlelerin hangisinde “</w:t>
                  </w:r>
                  <w:r w:rsidRPr="00471304">
                    <w:rPr>
                      <w:rFonts w:ascii="Kayra" w:hAnsi="Kayra"/>
                      <w:b/>
                    </w:rPr>
                    <w:t>acı”</w:t>
                  </w:r>
                  <w:r w:rsidRPr="00D91314">
                    <w:rPr>
                      <w:rFonts w:ascii="Kayra" w:hAnsi="Kayra"/>
                    </w:rPr>
                    <w:t xml:space="preserve"> </w:t>
                  </w:r>
                  <w:r>
                    <w:rPr>
                      <w:rFonts w:ascii="Kayra" w:hAnsi="Kayra"/>
                    </w:rPr>
                    <w:t xml:space="preserve">sözcüğünün </w:t>
                  </w:r>
                  <w:r w:rsidRPr="00D91314">
                    <w:rPr>
                      <w:rFonts w:ascii="Kayra" w:hAnsi="Kayra"/>
                    </w:rPr>
                    <w:t xml:space="preserve"> zıt anlamlısı kullanılmıştır?</w:t>
                  </w:r>
                </w:p>
              </w:txbxContent>
            </v:textbox>
          </v:shape>
        </w:pict>
      </w:r>
      <w:r w:rsidRPr="00471304">
        <w:rPr>
          <w:rFonts w:ascii="Kayra" w:hAnsi="Kayra"/>
          <w:b/>
          <w:noProof/>
        </w:rPr>
        <w:t>3.</w:t>
      </w:r>
      <w:r w:rsidRPr="00D91314">
        <w:rPr>
          <w:noProof/>
          <w:lang w:eastAsia="tr-TR"/>
        </w:rPr>
        <w:t xml:space="preserve"> </w:t>
      </w:r>
      <w:r w:rsidRPr="001E1AC0">
        <w:rPr>
          <w:rFonts w:ascii="Kayra" w:hAnsi="Kayra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50.25pt;height:50.25pt;visibility:visible">
            <v:imagedata r:id="rId7" o:title=""/>
          </v:shape>
        </w:pict>
      </w:r>
    </w:p>
    <w:p w:rsidR="00253693" w:rsidRDefault="00253693" w:rsidP="001F2775">
      <w:pPr>
        <w:pStyle w:val="NoSpacing"/>
        <w:ind w:left="720"/>
        <w:rPr>
          <w:rFonts w:ascii="Kayra" w:hAnsi="Kayra"/>
          <w:noProof/>
        </w:rPr>
      </w:pPr>
    </w:p>
    <w:p w:rsidR="00253693" w:rsidRDefault="00253693" w:rsidP="001F2775">
      <w:pPr>
        <w:pStyle w:val="NoSpacing"/>
        <w:ind w:left="720"/>
        <w:rPr>
          <w:rFonts w:ascii="Kayra" w:hAnsi="Kayra"/>
          <w:noProof/>
        </w:rPr>
      </w:pPr>
    </w:p>
    <w:p w:rsidR="00253693" w:rsidRDefault="00253693" w:rsidP="00D91314">
      <w:pPr>
        <w:pStyle w:val="NoSpacing"/>
        <w:numPr>
          <w:ilvl w:val="0"/>
          <w:numId w:val="5"/>
        </w:numPr>
        <w:rPr>
          <w:rFonts w:ascii="Kayra" w:hAnsi="Kayra"/>
          <w:noProof/>
        </w:rPr>
      </w:pPr>
      <w:r>
        <w:rPr>
          <w:rFonts w:ascii="Kayra" w:hAnsi="Kayra"/>
          <w:noProof/>
        </w:rPr>
        <w:t>Annem yemekleri acılı yapar.</w:t>
      </w:r>
    </w:p>
    <w:p w:rsidR="00253693" w:rsidRDefault="00253693" w:rsidP="00D91314">
      <w:pPr>
        <w:pStyle w:val="NoSpacing"/>
        <w:numPr>
          <w:ilvl w:val="0"/>
          <w:numId w:val="5"/>
        </w:numPr>
        <w:rPr>
          <w:rFonts w:ascii="Kayra" w:hAnsi="Kayra"/>
          <w:noProof/>
        </w:rPr>
      </w:pPr>
      <w:r>
        <w:rPr>
          <w:rFonts w:ascii="Kayra" w:hAnsi="Kayra"/>
          <w:noProof/>
        </w:rPr>
        <w:t>Çayım çok tatlı oldu.</w:t>
      </w:r>
    </w:p>
    <w:p w:rsidR="00253693" w:rsidRDefault="00253693" w:rsidP="00D91314">
      <w:pPr>
        <w:pStyle w:val="NoSpacing"/>
        <w:numPr>
          <w:ilvl w:val="0"/>
          <w:numId w:val="5"/>
        </w:numPr>
        <w:rPr>
          <w:rFonts w:ascii="Kayra" w:hAnsi="Kayra"/>
          <w:noProof/>
        </w:rPr>
      </w:pPr>
      <w:r>
        <w:rPr>
          <w:rFonts w:ascii="Kayra" w:hAnsi="Kayra"/>
          <w:noProof/>
        </w:rPr>
        <w:t>Ekşi elmayı çok severim.</w:t>
      </w:r>
    </w:p>
    <w:p w:rsidR="00253693" w:rsidRDefault="00253693" w:rsidP="00D91314">
      <w:pPr>
        <w:pStyle w:val="NoSpacing"/>
        <w:rPr>
          <w:rFonts w:ascii="Kayra" w:hAnsi="Kayra"/>
          <w:noProof/>
        </w:r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1" type="#_x0000_t63" style="position:absolute;margin-left:46.15pt;margin-top:12.05pt;width:174.75pt;height:60pt;z-index:251651584" adj="334,23274" fillcolor="#f2dbdb">
            <v:textbox>
              <w:txbxContent>
                <w:p w:rsidR="00253693" w:rsidRPr="00212810" w:rsidRDefault="00253693" w:rsidP="00212810">
                  <w:pPr>
                    <w:jc w:val="center"/>
                    <w:rPr>
                      <w:rFonts w:ascii="Kayra" w:hAnsi="Kayra"/>
                    </w:rPr>
                  </w:pPr>
                  <w:r w:rsidRPr="00212810">
                    <w:rPr>
                      <w:rFonts w:ascii="Kayra" w:hAnsi="Kayra"/>
                    </w:rPr>
                    <w:t xml:space="preserve">“Geçen </w:t>
                  </w:r>
                  <w:r w:rsidRPr="00BC1D60">
                    <w:rPr>
                      <w:rFonts w:ascii="Kayra" w:hAnsi="Kayra"/>
                      <w:u w:val="single"/>
                    </w:rPr>
                    <w:t xml:space="preserve">sene </w:t>
                  </w:r>
                  <w:r w:rsidRPr="00212810">
                    <w:rPr>
                      <w:rFonts w:ascii="Kayra" w:hAnsi="Kayra"/>
                    </w:rPr>
                    <w:t>bu konuyu öğrenmiştik.”</w:t>
                  </w:r>
                </w:p>
              </w:txbxContent>
            </v:textbox>
          </v:shape>
        </w:pict>
      </w:r>
    </w:p>
    <w:p w:rsidR="00253693" w:rsidRDefault="00253693" w:rsidP="00D91314">
      <w:pPr>
        <w:pStyle w:val="NoSpacing"/>
        <w:rPr>
          <w:rFonts w:ascii="Kayra" w:hAnsi="Kayra"/>
          <w:noProof/>
        </w:rPr>
      </w:pPr>
    </w:p>
    <w:p w:rsidR="00253693" w:rsidRDefault="00253693" w:rsidP="00D91314">
      <w:pPr>
        <w:pStyle w:val="NoSpacing"/>
        <w:rPr>
          <w:rFonts w:ascii="Kayra" w:hAnsi="Kayra"/>
          <w:noProof/>
        </w:rPr>
      </w:pPr>
      <w:r>
        <w:rPr>
          <w:noProof/>
          <w:lang w:eastAsia="tr-TR"/>
        </w:rPr>
        <w:pict>
          <v:shape id="Resim 29" o:spid="_x0000_s1032" type="#_x0000_t75" alt="Açıklama: 嗽슩" style="position:absolute;margin-left:16.9pt;margin-top:12.35pt;width:41.25pt;height:40.5pt;z-index:-251665920;visibility:visible">
            <v:imagedata r:id="rId8" o:title=""/>
          </v:shape>
        </w:pict>
      </w:r>
    </w:p>
    <w:p w:rsidR="00253693" w:rsidRDefault="00253693" w:rsidP="00D91314">
      <w:pPr>
        <w:pStyle w:val="NoSpacing"/>
        <w:rPr>
          <w:rFonts w:ascii="Kayra" w:hAnsi="Kayra"/>
          <w:noProof/>
        </w:rPr>
      </w:pPr>
    </w:p>
    <w:p w:rsidR="00253693" w:rsidRDefault="00253693" w:rsidP="00D91314">
      <w:pPr>
        <w:pStyle w:val="NoSpacing"/>
        <w:rPr>
          <w:rFonts w:ascii="Kayra" w:hAnsi="Kayra"/>
          <w:noProof/>
        </w:rPr>
      </w:pPr>
      <w:r>
        <w:rPr>
          <w:rFonts w:ascii="Kayra" w:hAnsi="Kayra"/>
          <w:noProof/>
        </w:rPr>
        <w:t>4.</w:t>
      </w:r>
    </w:p>
    <w:p w:rsidR="00253693" w:rsidRDefault="00253693" w:rsidP="00212810">
      <w:pPr>
        <w:pStyle w:val="NoSpacing"/>
        <w:rPr>
          <w:rFonts w:ascii="Kayra" w:hAnsi="Kayra"/>
          <w:noProof/>
        </w:rPr>
      </w:pPr>
    </w:p>
    <w:p w:rsidR="00253693" w:rsidRDefault="00253693" w:rsidP="00212810">
      <w:pPr>
        <w:pStyle w:val="NoSpacing"/>
        <w:rPr>
          <w:rFonts w:ascii="Kayra" w:hAnsi="Kayra"/>
          <w:noProof/>
        </w:rPr>
      </w:pPr>
      <w:r>
        <w:rPr>
          <w:rFonts w:ascii="Kayra" w:hAnsi="Kayra"/>
          <w:noProof/>
        </w:rPr>
        <w:t>Cansu,söylediği cümledeki altı çizili sözcüğün yerine hangisini kullanırsa anlam değişmez?</w:t>
      </w:r>
    </w:p>
    <w:p w:rsidR="00253693" w:rsidRDefault="00253693" w:rsidP="00212810">
      <w:pPr>
        <w:pStyle w:val="NoSpacing"/>
        <w:rPr>
          <w:rFonts w:ascii="Kayra" w:hAnsi="Kayra"/>
          <w:noProof/>
        </w:rPr>
      </w:pPr>
    </w:p>
    <w:p w:rsidR="00253693" w:rsidRDefault="00253693" w:rsidP="00212810">
      <w:pPr>
        <w:pStyle w:val="NoSpacing"/>
        <w:numPr>
          <w:ilvl w:val="0"/>
          <w:numId w:val="8"/>
        </w:numPr>
        <w:rPr>
          <w:rFonts w:ascii="Kayra" w:hAnsi="Kayra"/>
          <w:b/>
          <w:noProof/>
        </w:rPr>
      </w:pPr>
      <w:r>
        <w:rPr>
          <w:rFonts w:ascii="Kayra" w:hAnsi="Kayra"/>
          <w:b/>
          <w:noProof/>
        </w:rPr>
        <w:t>yıl</w:t>
      </w:r>
    </w:p>
    <w:p w:rsidR="00253693" w:rsidRDefault="00253693" w:rsidP="00212810">
      <w:pPr>
        <w:pStyle w:val="NoSpacing"/>
        <w:numPr>
          <w:ilvl w:val="0"/>
          <w:numId w:val="8"/>
        </w:numPr>
        <w:rPr>
          <w:rFonts w:ascii="Kayra" w:hAnsi="Kayra"/>
          <w:b/>
          <w:noProof/>
        </w:rPr>
      </w:pPr>
      <w:r>
        <w:rPr>
          <w:rFonts w:ascii="Kayra" w:hAnsi="Kayra"/>
          <w:b/>
          <w:noProof/>
        </w:rPr>
        <w:t>hafta</w:t>
      </w:r>
    </w:p>
    <w:p w:rsidR="00253693" w:rsidRPr="00212810" w:rsidRDefault="00253693" w:rsidP="00212810">
      <w:pPr>
        <w:pStyle w:val="NoSpacing"/>
        <w:numPr>
          <w:ilvl w:val="0"/>
          <w:numId w:val="8"/>
        </w:numPr>
        <w:rPr>
          <w:rFonts w:ascii="Kayra" w:hAnsi="Kayra"/>
          <w:b/>
          <w:noProof/>
        </w:rPr>
      </w:pPr>
      <w:r>
        <w:rPr>
          <w:rFonts w:ascii="Kayra" w:hAnsi="Kayra"/>
          <w:b/>
          <w:noProof/>
        </w:rPr>
        <w:t>ay</w:t>
      </w:r>
    </w:p>
    <w:p w:rsidR="00253693" w:rsidRDefault="00253693" w:rsidP="00BC1D60">
      <w:pPr>
        <w:pStyle w:val="NoSpacing"/>
        <w:rPr>
          <w:rFonts w:ascii="Kayra" w:hAnsi="Kayra"/>
          <w:noProof/>
          <w:sz w:val="24"/>
          <w:szCs w:val="24"/>
        </w:rPr>
      </w:pPr>
      <w:r w:rsidRPr="00471304">
        <w:rPr>
          <w:rFonts w:ascii="Kayra" w:hAnsi="Kayra"/>
          <w:b/>
          <w:noProof/>
        </w:rPr>
        <w:t>5.</w:t>
      </w:r>
      <w:r w:rsidRPr="00212810">
        <w:rPr>
          <w:rFonts w:ascii="Kayra" w:hAnsi="Kayra"/>
          <w:noProof/>
          <w:sz w:val="24"/>
          <w:szCs w:val="24"/>
        </w:rPr>
        <w:t>Aşağıdaki seçeneklerde ilk yazılı</w:t>
      </w:r>
      <w:r>
        <w:rPr>
          <w:rFonts w:ascii="Kayra" w:hAnsi="Kayra"/>
          <w:noProof/>
          <w:sz w:val="24"/>
          <w:szCs w:val="24"/>
        </w:rPr>
        <w:t xml:space="preserve"> sözcüğün yanına zıt anlamlısı </w:t>
      </w:r>
      <w:r w:rsidRPr="00212810">
        <w:rPr>
          <w:rFonts w:ascii="Kayra" w:hAnsi="Kayra"/>
          <w:noProof/>
          <w:sz w:val="24"/>
          <w:szCs w:val="24"/>
        </w:rPr>
        <w:t>getirilmiştir.Hangisinde yanlışlık yapılmıştır?</w:t>
      </w:r>
    </w:p>
    <w:p w:rsidR="00253693" w:rsidRDefault="00253693" w:rsidP="00212810">
      <w:pPr>
        <w:pStyle w:val="NoSpacing"/>
        <w:rPr>
          <w:rFonts w:ascii="Kayra" w:hAnsi="Kayra"/>
          <w:noProof/>
          <w:sz w:val="24"/>
          <w:szCs w:val="24"/>
        </w:rPr>
      </w:pPr>
    </w:p>
    <w:p w:rsidR="00253693" w:rsidRDefault="00253693" w:rsidP="00212810">
      <w:pPr>
        <w:pStyle w:val="NoSpacing"/>
        <w:rPr>
          <w:rFonts w:ascii="Kayra" w:hAnsi="Kayra"/>
          <w:noProof/>
          <w:sz w:val="24"/>
          <w:szCs w:val="24"/>
        </w:rPr>
      </w:pPr>
      <w:r>
        <w:rPr>
          <w:noProof/>
          <w:lang w:eastAsia="tr-TR"/>
        </w:rPr>
        <w:pict>
          <v:roundrect id="_x0000_s1033" style="position:absolute;margin-left:19.9pt;margin-top:1.1pt;width:111.75pt;height:30pt;z-index:251652608" arcsize="10923f" fillcolor="#92d050">
            <v:shadow on="t" opacity=".5" offset="-6pt,-6pt"/>
            <v:textbox>
              <w:txbxContent>
                <w:p w:rsidR="00253693" w:rsidRPr="00BC1D60" w:rsidRDefault="00253693" w:rsidP="00BC1D60">
                  <w:pPr>
                    <w:jc w:val="center"/>
                    <w:rPr>
                      <w:rFonts w:ascii="Kayra" w:hAnsi="Kayra"/>
                    </w:rPr>
                  </w:pPr>
                  <w:r w:rsidRPr="00BC1D60">
                    <w:rPr>
                      <w:rFonts w:ascii="Kayra" w:hAnsi="Kayra"/>
                    </w:rPr>
                    <w:t>Hafif-ağır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4"/>
          <w:szCs w:val="24"/>
        </w:rPr>
        <w:t>A)</w:t>
      </w:r>
    </w:p>
    <w:p w:rsidR="00253693" w:rsidRDefault="00253693" w:rsidP="00212810">
      <w:pPr>
        <w:pStyle w:val="NoSpacing"/>
        <w:rPr>
          <w:rFonts w:ascii="Kayra" w:hAnsi="Kayra"/>
          <w:noProof/>
          <w:sz w:val="24"/>
          <w:szCs w:val="24"/>
        </w:rPr>
      </w:pPr>
    </w:p>
    <w:p w:rsidR="00253693" w:rsidRDefault="00253693" w:rsidP="00212810">
      <w:pPr>
        <w:pStyle w:val="NoSpacing"/>
        <w:rPr>
          <w:rFonts w:ascii="Kayra" w:hAnsi="Kayra"/>
          <w:noProof/>
          <w:sz w:val="24"/>
          <w:szCs w:val="24"/>
        </w:rPr>
      </w:pPr>
      <w:r>
        <w:rPr>
          <w:noProof/>
          <w:lang w:eastAsia="tr-TR"/>
        </w:rPr>
        <w:pict>
          <v:roundrect id="_x0000_s1034" style="position:absolute;margin-left:19.9pt;margin-top:.45pt;width:111.75pt;height:29.25pt;z-index:251653632" arcsize="10923f" fillcolor="#ffc000">
            <v:shadow on="t" opacity=".5" offset="-6pt,-6pt"/>
            <v:textbox>
              <w:txbxContent>
                <w:p w:rsidR="00253693" w:rsidRPr="00BC1D60" w:rsidRDefault="00253693" w:rsidP="00BC1D60">
                  <w:pPr>
                    <w:jc w:val="center"/>
                    <w:rPr>
                      <w:rFonts w:ascii="Kayra" w:hAnsi="Kayra"/>
                    </w:rPr>
                  </w:pPr>
                  <w:r w:rsidRPr="00BC1D60">
                    <w:rPr>
                      <w:rFonts w:ascii="Kayra" w:hAnsi="Kayra"/>
                    </w:rPr>
                    <w:t>Alçak-yüksek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4"/>
          <w:szCs w:val="24"/>
        </w:rPr>
        <w:t>B)</w:t>
      </w:r>
    </w:p>
    <w:p w:rsidR="00253693" w:rsidRDefault="00253693" w:rsidP="00212810">
      <w:pPr>
        <w:pStyle w:val="NoSpacing"/>
        <w:rPr>
          <w:rFonts w:ascii="Kayra" w:hAnsi="Kayra"/>
          <w:noProof/>
          <w:sz w:val="24"/>
          <w:szCs w:val="24"/>
        </w:rPr>
      </w:pPr>
      <w:r>
        <w:rPr>
          <w:noProof/>
          <w:lang w:eastAsia="tr-TR"/>
        </w:rPr>
        <w:pict>
          <v:roundrect id="_x0000_s1035" style="position:absolute;margin-left:19.9pt;margin-top:16.85pt;width:111.75pt;height:29.8pt;z-index:251654656" arcsize="10923f" fillcolor="#ccc0d9">
            <v:shadow on="t" opacity=".5" offset="-6pt,-6pt"/>
            <v:textbox>
              <w:txbxContent>
                <w:p w:rsidR="00253693" w:rsidRPr="00BC1D60" w:rsidRDefault="00253693" w:rsidP="00BC1D60">
                  <w:pPr>
                    <w:jc w:val="center"/>
                    <w:rPr>
                      <w:rFonts w:ascii="Kayra" w:hAnsi="Kayra"/>
                    </w:rPr>
                  </w:pPr>
                  <w:r w:rsidRPr="00BC1D60">
                    <w:rPr>
                      <w:rFonts w:ascii="Kayra" w:hAnsi="Kayra"/>
                    </w:rPr>
                    <w:t>Kolay-basit</w:t>
                  </w:r>
                </w:p>
              </w:txbxContent>
            </v:textbox>
          </v:roundrect>
        </w:pict>
      </w:r>
    </w:p>
    <w:p w:rsidR="00253693" w:rsidRDefault="00253693" w:rsidP="00212810">
      <w:pPr>
        <w:pStyle w:val="NoSpacing"/>
        <w:rPr>
          <w:rFonts w:ascii="Kayra" w:hAnsi="Kayra"/>
          <w:noProof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t>C)</w:t>
      </w:r>
    </w:p>
    <w:p w:rsidR="00253693" w:rsidRDefault="00253693" w:rsidP="00212810">
      <w:pPr>
        <w:pStyle w:val="NoSpacing"/>
        <w:rPr>
          <w:rFonts w:ascii="Kayra" w:hAnsi="Kayra"/>
          <w:noProof/>
          <w:sz w:val="24"/>
          <w:szCs w:val="24"/>
        </w:rPr>
      </w:pPr>
    </w:p>
    <w:p w:rsidR="00253693" w:rsidRDefault="00253693" w:rsidP="00212810">
      <w:pPr>
        <w:pStyle w:val="NoSpacing"/>
        <w:rPr>
          <w:rFonts w:ascii="Kayra" w:hAnsi="Kayra"/>
          <w:noProof/>
          <w:sz w:val="24"/>
          <w:szCs w:val="24"/>
        </w:rPr>
      </w:pPr>
    </w:p>
    <w:p w:rsidR="00253693" w:rsidRPr="00B2220D" w:rsidRDefault="00253693" w:rsidP="00212810">
      <w:pPr>
        <w:pStyle w:val="NoSpacing"/>
        <w:rPr>
          <w:rFonts w:ascii="Kayra" w:hAnsi="Kayra"/>
          <w:noProof/>
          <w:sz w:val="24"/>
          <w:szCs w:val="24"/>
        </w:rPr>
      </w:pPr>
      <w:r w:rsidRPr="00AD071D">
        <w:rPr>
          <w:rFonts w:ascii="Kayra" w:hAnsi="Kayra"/>
          <w:b/>
          <w:noProof/>
          <w:sz w:val="24"/>
          <w:szCs w:val="24"/>
        </w:rPr>
        <w:t>6.</w:t>
      </w:r>
      <w:r w:rsidRPr="00B2220D">
        <w:rPr>
          <w:rFonts w:ascii="Kayra" w:hAnsi="Kayra"/>
          <w:noProof/>
          <w:sz w:val="24"/>
          <w:szCs w:val="24"/>
        </w:rPr>
        <w:t>Aşağıdaki görsellerden hangisi eş seslidir?</w:t>
      </w:r>
    </w:p>
    <w:p w:rsidR="00253693" w:rsidRDefault="00253693" w:rsidP="00212810">
      <w:pPr>
        <w:pStyle w:val="NoSpacing"/>
        <w:rPr>
          <w:rFonts w:ascii="Kayra" w:hAnsi="Kayra"/>
          <w:noProof/>
          <w:sz w:val="24"/>
          <w:szCs w:val="24"/>
        </w:rPr>
      </w:pPr>
    </w:p>
    <w:p w:rsidR="00253693" w:rsidRDefault="00253693" w:rsidP="00212810">
      <w:pPr>
        <w:pStyle w:val="NoSpacing"/>
        <w:rPr>
          <w:rFonts w:ascii="Kayra" w:hAnsi="Kayra"/>
          <w:noProof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t>A)</w:t>
      </w:r>
      <w:r w:rsidRPr="00BC1D60">
        <w:rPr>
          <w:noProof/>
          <w:lang w:eastAsia="tr-TR"/>
        </w:rPr>
        <w:t xml:space="preserve"> </w:t>
      </w:r>
      <w:r w:rsidRPr="001E1AC0">
        <w:rPr>
          <w:rFonts w:ascii="Kayra" w:hAnsi="Kayra"/>
          <w:noProof/>
          <w:sz w:val="24"/>
          <w:szCs w:val="24"/>
          <w:lang w:eastAsia="tr-TR"/>
        </w:rPr>
        <w:pict>
          <v:shape id="Resim 3" o:spid="_x0000_i1026" type="#_x0000_t75" style="width:78pt;height:48pt;visibility:visible">
            <v:imagedata r:id="rId9" o:title=""/>
          </v:shape>
        </w:pict>
      </w:r>
    </w:p>
    <w:p w:rsidR="00253693" w:rsidRDefault="00253693" w:rsidP="00212810">
      <w:pPr>
        <w:pStyle w:val="NoSpacing"/>
        <w:rPr>
          <w:rFonts w:ascii="Kayra" w:hAnsi="Kayra"/>
          <w:noProof/>
          <w:sz w:val="24"/>
          <w:szCs w:val="24"/>
        </w:rPr>
      </w:pPr>
    </w:p>
    <w:p w:rsidR="00253693" w:rsidRDefault="00253693" w:rsidP="00212810">
      <w:pPr>
        <w:pStyle w:val="NoSpacing"/>
        <w:rPr>
          <w:rFonts w:ascii="Kayra" w:hAnsi="Kayra"/>
          <w:noProof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t xml:space="preserve">B) </w:t>
      </w:r>
      <w:r w:rsidRPr="001E1AC0">
        <w:rPr>
          <w:rFonts w:ascii="Kayra" w:hAnsi="Kayra"/>
          <w:noProof/>
          <w:sz w:val="24"/>
          <w:szCs w:val="24"/>
          <w:lang w:eastAsia="tr-TR"/>
        </w:rPr>
        <w:pict>
          <v:shape id="Resim 5" o:spid="_x0000_i1027" type="#_x0000_t75" style="width:73.5pt;height:37.5pt;visibility:visible">
            <v:imagedata r:id="rId10" o:title=""/>
          </v:shape>
        </w:pict>
      </w:r>
    </w:p>
    <w:p w:rsidR="00253693" w:rsidRDefault="00253693" w:rsidP="00212810">
      <w:pPr>
        <w:pStyle w:val="NoSpacing"/>
        <w:rPr>
          <w:rFonts w:ascii="Kayra" w:hAnsi="Kayra"/>
          <w:noProof/>
          <w:sz w:val="24"/>
          <w:szCs w:val="24"/>
        </w:rPr>
      </w:pPr>
    </w:p>
    <w:p w:rsidR="00253693" w:rsidRDefault="00253693" w:rsidP="00212810">
      <w:pPr>
        <w:pStyle w:val="NoSpacing"/>
        <w:rPr>
          <w:noProof/>
          <w:lang w:eastAsia="tr-TR"/>
        </w:rPr>
      </w:pPr>
      <w:r>
        <w:rPr>
          <w:rFonts w:ascii="Kayra" w:hAnsi="Kayra"/>
          <w:noProof/>
          <w:sz w:val="24"/>
          <w:szCs w:val="24"/>
        </w:rPr>
        <w:t>C)</w:t>
      </w:r>
      <w:r w:rsidRPr="00B2220D">
        <w:rPr>
          <w:noProof/>
          <w:lang w:eastAsia="tr-TR"/>
        </w:rPr>
        <w:t xml:space="preserve"> </w:t>
      </w:r>
      <w:r w:rsidRPr="001E1AC0">
        <w:rPr>
          <w:rFonts w:ascii="Kayra" w:hAnsi="Kayra"/>
          <w:noProof/>
          <w:sz w:val="24"/>
          <w:szCs w:val="24"/>
          <w:lang w:eastAsia="tr-TR"/>
        </w:rPr>
        <w:pict>
          <v:shape id="Resim 6" o:spid="_x0000_i1028" type="#_x0000_t75" style="width:1in;height:39pt;visibility:visible">
            <v:imagedata r:id="rId11" o:title=""/>
          </v:shape>
        </w:pict>
      </w:r>
    </w:p>
    <w:p w:rsidR="00253693" w:rsidRPr="00212810" w:rsidRDefault="00253693" w:rsidP="00212810">
      <w:pPr>
        <w:pStyle w:val="NoSpacing"/>
        <w:rPr>
          <w:rFonts w:ascii="Kayra" w:hAnsi="Kayra"/>
          <w:noProof/>
          <w:sz w:val="24"/>
          <w:szCs w:val="24"/>
        </w:rPr>
      </w:pPr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36" type="#_x0000_t64" style="position:absolute;margin-left:14.65pt;margin-top:12.65pt;width:217.5pt;height:54.75pt;z-index:251655680" fillcolor="#eaf1dd">
            <v:shadow on="t" type="perspective" opacity=".5" origin=",.5" offset="0,0" matrix=",-56756f,,.5"/>
            <v:textbox>
              <w:txbxContent>
                <w:p w:rsidR="00253693" w:rsidRPr="00B2220D" w:rsidRDefault="00253693">
                  <w:pPr>
                    <w:rPr>
                      <w:rFonts w:ascii="Kayra" w:hAnsi="Kayra"/>
                    </w:rPr>
                  </w:pPr>
                  <w:r w:rsidRPr="00471304">
                    <w:rPr>
                      <w:rFonts w:ascii="Kayra" w:hAnsi="Kayra"/>
                      <w:u w:val="single"/>
                    </w:rPr>
                    <w:t>Gülünce</w:t>
                  </w:r>
                  <w:r w:rsidRPr="00B2220D">
                    <w:rPr>
                      <w:rFonts w:ascii="Kayra" w:hAnsi="Kayra"/>
                    </w:rPr>
                    <w:t xml:space="preserve"> sanki yüzünde </w:t>
                  </w:r>
                  <w:r w:rsidRPr="00471304">
                    <w:rPr>
                      <w:rFonts w:ascii="Kayra" w:hAnsi="Kayra"/>
                      <w:u w:val="single"/>
                    </w:rPr>
                    <w:t>gülle</w:t>
                  </w:r>
                  <w:r w:rsidRPr="00B2220D">
                    <w:rPr>
                      <w:rFonts w:ascii="Kayra" w:hAnsi="Kayra"/>
                    </w:rPr>
                    <w:t>r açıyordu.</w:t>
                  </w:r>
                </w:p>
              </w:txbxContent>
            </v:textbox>
          </v:shape>
        </w:pict>
      </w:r>
    </w:p>
    <w:p w:rsidR="00253693" w:rsidRDefault="00253693" w:rsidP="00B2220D">
      <w:pPr>
        <w:pStyle w:val="NoSpacing"/>
        <w:rPr>
          <w:rFonts w:ascii="Kayra" w:hAnsi="Kayra"/>
          <w:noProof/>
        </w:rPr>
      </w:pPr>
      <w:r>
        <w:rPr>
          <w:rFonts w:ascii="Kayra" w:hAnsi="Kayra"/>
          <w:noProof/>
          <w:sz w:val="24"/>
          <w:szCs w:val="24"/>
        </w:rPr>
        <w:t>7.</w:t>
      </w:r>
    </w:p>
    <w:p w:rsidR="00253693" w:rsidRDefault="00253693" w:rsidP="001F2775">
      <w:pPr>
        <w:pStyle w:val="NoSpacing"/>
        <w:ind w:left="720"/>
        <w:rPr>
          <w:rFonts w:ascii="Kayra" w:hAnsi="Kayra"/>
          <w:noProof/>
        </w:rPr>
      </w:pPr>
    </w:p>
    <w:p w:rsidR="00253693" w:rsidRPr="001F2775" w:rsidRDefault="00253693" w:rsidP="001F2775">
      <w:pPr>
        <w:pStyle w:val="NoSpacing"/>
        <w:ind w:left="720"/>
        <w:rPr>
          <w:rFonts w:ascii="Kayra" w:hAnsi="Kayra"/>
          <w:noProof/>
        </w:rPr>
      </w:pPr>
    </w:p>
    <w:p w:rsidR="00253693" w:rsidRPr="001F2775" w:rsidRDefault="00253693" w:rsidP="001F2775">
      <w:pPr>
        <w:pStyle w:val="NoSpacing"/>
        <w:rPr>
          <w:rFonts w:ascii="Kayra" w:hAnsi="Kayra"/>
          <w:noProof/>
        </w:rPr>
      </w:pPr>
    </w:p>
    <w:p w:rsidR="00253693" w:rsidRDefault="00253693" w:rsidP="001F2775">
      <w:pPr>
        <w:pStyle w:val="NoSpacing"/>
        <w:rPr>
          <w:rFonts w:ascii="Kayra" w:hAnsi="Kayra"/>
          <w:noProof/>
        </w:rPr>
      </w:pPr>
      <w:r>
        <w:rPr>
          <w:rFonts w:ascii="Kayra" w:hAnsi="Kayra"/>
          <w:noProof/>
        </w:rPr>
        <w:t xml:space="preserve">     Yukarıdaki cümlede altı çizili sözcükler arasında nasıl bir anlam ilişkisi vardır?</w:t>
      </w:r>
    </w:p>
    <w:p w:rsidR="00253693" w:rsidRDefault="00253693" w:rsidP="001F2775">
      <w:pPr>
        <w:pStyle w:val="NoSpacing"/>
        <w:rPr>
          <w:rFonts w:ascii="Kayra" w:hAnsi="Kayra"/>
          <w:noProof/>
        </w:rPr>
      </w:pPr>
      <w:r>
        <w:rPr>
          <w:noProof/>
          <w:lang w:eastAsia="tr-TR"/>
        </w:rPr>
        <w:pict>
          <v:shape id="_x0000_s1037" type="#_x0000_t176" style="position:absolute;margin-left:14.65pt;margin-top:16.15pt;width:135pt;height:26.25pt;z-index:251656704" fillcolor="#fbd4b4">
            <v:shadow on="t" opacity=".5" offset="-6pt,-6pt"/>
            <v:textbox>
              <w:txbxContent>
                <w:p w:rsidR="00253693" w:rsidRPr="00B2220D" w:rsidRDefault="00253693">
                  <w:pPr>
                    <w:rPr>
                      <w:rFonts w:ascii="Kayra" w:hAnsi="Kayra"/>
                    </w:rPr>
                  </w:pPr>
                  <w:r w:rsidRPr="00B2220D">
                    <w:rPr>
                      <w:rFonts w:ascii="Kayra" w:hAnsi="Kayra"/>
                    </w:rPr>
                    <w:t>Eş anlamlılık</w:t>
                  </w:r>
                </w:p>
              </w:txbxContent>
            </v:textbox>
          </v:shape>
        </w:pict>
      </w:r>
    </w:p>
    <w:p w:rsidR="00253693" w:rsidRDefault="00253693" w:rsidP="001F2775">
      <w:pPr>
        <w:pStyle w:val="NoSpacing"/>
        <w:rPr>
          <w:rFonts w:ascii="Kayra" w:hAnsi="Kayra"/>
          <w:noProof/>
        </w:rPr>
      </w:pPr>
      <w:r>
        <w:rPr>
          <w:rFonts w:ascii="Kayra" w:hAnsi="Kayra"/>
          <w:noProof/>
        </w:rPr>
        <w:t>A)</w:t>
      </w:r>
    </w:p>
    <w:p w:rsidR="00253693" w:rsidRDefault="00253693" w:rsidP="001F2775">
      <w:pPr>
        <w:pStyle w:val="NoSpacing"/>
        <w:rPr>
          <w:rFonts w:ascii="Kayra" w:hAnsi="Kayra"/>
          <w:noProof/>
        </w:rPr>
      </w:pPr>
      <w:r>
        <w:rPr>
          <w:noProof/>
          <w:lang w:eastAsia="tr-TR"/>
        </w:rPr>
        <w:pict>
          <v:shape id="_x0000_s1038" type="#_x0000_t176" style="position:absolute;margin-left:14.65pt;margin-top:14.95pt;width:135pt;height:30.75pt;z-index:251657728" fillcolor="#fbd4b4">
            <v:shadow on="t" opacity=".5" offset="-6pt,-6pt"/>
            <v:textbox style="mso-next-textbox:#_x0000_s1038">
              <w:txbxContent>
                <w:p w:rsidR="00253693" w:rsidRPr="00B2220D" w:rsidRDefault="00253693">
                  <w:pPr>
                    <w:rPr>
                      <w:rFonts w:ascii="Kayra" w:hAnsi="Kayra"/>
                    </w:rPr>
                  </w:pPr>
                  <w:r w:rsidRPr="00B2220D">
                    <w:rPr>
                      <w:rFonts w:ascii="Kayra" w:hAnsi="Kayra"/>
                    </w:rPr>
                    <w:t>Eş seslilik</w:t>
                  </w:r>
                </w:p>
              </w:txbxContent>
            </v:textbox>
          </v:shape>
        </w:pict>
      </w:r>
    </w:p>
    <w:p w:rsidR="00253693" w:rsidRDefault="00253693" w:rsidP="001F2775">
      <w:pPr>
        <w:pStyle w:val="NoSpacing"/>
        <w:rPr>
          <w:rFonts w:ascii="Kayra" w:hAnsi="Kayra"/>
          <w:noProof/>
        </w:rPr>
      </w:pPr>
      <w:r>
        <w:rPr>
          <w:rFonts w:ascii="Kayra" w:hAnsi="Kayra"/>
          <w:noProof/>
        </w:rPr>
        <w:t>B)</w:t>
      </w:r>
    </w:p>
    <w:p w:rsidR="00253693" w:rsidRDefault="00253693" w:rsidP="001F2775">
      <w:pPr>
        <w:pStyle w:val="NoSpacing"/>
        <w:rPr>
          <w:rFonts w:ascii="Kayra" w:hAnsi="Kayra"/>
          <w:noProof/>
        </w:rPr>
      </w:pPr>
    </w:p>
    <w:p w:rsidR="00253693" w:rsidRDefault="00253693" w:rsidP="001F2775">
      <w:pPr>
        <w:pStyle w:val="NoSpacing"/>
        <w:rPr>
          <w:rFonts w:ascii="Kayra" w:hAnsi="Kayra"/>
          <w:noProof/>
        </w:rPr>
      </w:pPr>
      <w:r>
        <w:rPr>
          <w:noProof/>
          <w:lang w:eastAsia="tr-TR"/>
        </w:rPr>
        <w:pict>
          <v:shape id="_x0000_s1039" type="#_x0000_t176" style="position:absolute;margin-left:14.65pt;margin-top:3.8pt;width:135pt;height:28.5pt;z-index:251658752" fillcolor="#fbd4b4">
            <v:shadow on="t" opacity=".5" offset="-6pt,-6pt"/>
            <v:textbox>
              <w:txbxContent>
                <w:p w:rsidR="00253693" w:rsidRPr="00B2220D" w:rsidRDefault="00253693">
                  <w:pPr>
                    <w:rPr>
                      <w:rFonts w:ascii="Kayra" w:hAnsi="Kayra"/>
                    </w:rPr>
                  </w:pPr>
                  <w:r w:rsidRPr="00B2220D">
                    <w:rPr>
                      <w:rFonts w:ascii="Kayra" w:hAnsi="Kayra"/>
                    </w:rPr>
                    <w:t>Zıt anlamlılık</w:t>
                  </w:r>
                </w:p>
              </w:txbxContent>
            </v:textbox>
          </v:shape>
        </w:pict>
      </w:r>
      <w:r>
        <w:rPr>
          <w:rFonts w:ascii="Kayra" w:hAnsi="Kayra"/>
          <w:noProof/>
        </w:rPr>
        <w:t>C)</w:t>
      </w:r>
      <w:r w:rsidRPr="001F2775">
        <w:rPr>
          <w:rFonts w:ascii="Kayra" w:hAnsi="Kayra"/>
          <w:noProof/>
        </w:rPr>
        <w:t xml:space="preserve">           </w:t>
      </w:r>
      <w:r>
        <w:rPr>
          <w:rFonts w:ascii="Kayra" w:hAnsi="Kayra"/>
          <w:noProof/>
        </w:rPr>
        <w:t xml:space="preserve">                                  </w:t>
      </w:r>
    </w:p>
    <w:p w:rsidR="00253693" w:rsidRDefault="00253693" w:rsidP="001F2775">
      <w:pPr>
        <w:pStyle w:val="NoSpacing"/>
        <w:rPr>
          <w:rFonts w:ascii="Kayra" w:hAnsi="Kayra"/>
          <w:noProof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0" type="#_x0000_t98" style="position:absolute;margin-left:10.9pt;margin-top:-23.6pt;width:184.5pt;height:55.5pt;z-index:251659776" fillcolor="#e5b8b7">
            <v:shadow on="t" opacity=".5" offset="6pt,-6pt"/>
            <v:textbox>
              <w:txbxContent>
                <w:p w:rsidR="00253693" w:rsidRDefault="00253693" w:rsidP="00FB60B5">
                  <w:pPr>
                    <w:pStyle w:val="NoSpacing"/>
                    <w:jc w:val="center"/>
                    <w:rPr>
                      <w:rFonts w:ascii="Kayra" w:hAnsi="Kayra"/>
                    </w:rPr>
                  </w:pPr>
                  <w:r>
                    <w:rPr>
                      <w:rFonts w:ascii="Kayra" w:hAnsi="Kayra"/>
                    </w:rPr>
                    <w:t>ırmak, dost, misafir,nehir,kelime</w:t>
                  </w:r>
                </w:p>
                <w:p w:rsidR="00253693" w:rsidRDefault="00253693" w:rsidP="00FB60B5">
                  <w:pPr>
                    <w:pStyle w:val="NoSpacing"/>
                    <w:jc w:val="center"/>
                    <w:rPr>
                      <w:rFonts w:ascii="Kayra" w:hAnsi="Kayra"/>
                    </w:rPr>
                  </w:pPr>
                  <w:r>
                    <w:rPr>
                      <w:rFonts w:ascii="Kayra" w:hAnsi="Kayra"/>
                    </w:rPr>
                    <w:t>konuk,sözcük</w:t>
                  </w:r>
                </w:p>
                <w:p w:rsidR="00253693" w:rsidRDefault="00253693" w:rsidP="00FB60B5">
                  <w:pPr>
                    <w:pStyle w:val="NoSpacing"/>
                    <w:jc w:val="center"/>
                    <w:rPr>
                      <w:rFonts w:ascii="Kayra" w:hAnsi="Kayra"/>
                    </w:rPr>
                  </w:pPr>
                </w:p>
                <w:p w:rsidR="00253693" w:rsidRDefault="00253693" w:rsidP="00FB60B5">
                  <w:pPr>
                    <w:pStyle w:val="NoSpacing"/>
                    <w:jc w:val="center"/>
                    <w:rPr>
                      <w:rFonts w:ascii="Kayra" w:hAnsi="Kayra"/>
                    </w:rPr>
                  </w:pPr>
                  <w:r>
                    <w:rPr>
                      <w:rFonts w:ascii="Kayra" w:hAnsi="Kayra"/>
                    </w:rPr>
                    <w:t xml:space="preserve">   </w:t>
                  </w:r>
                </w:p>
                <w:p w:rsidR="00253693" w:rsidRDefault="00253693" w:rsidP="00FB60B5">
                  <w:pPr>
                    <w:pStyle w:val="NoSpacing"/>
                    <w:jc w:val="center"/>
                    <w:rPr>
                      <w:rFonts w:ascii="Kayra" w:hAnsi="Kayra"/>
                    </w:rPr>
                  </w:pPr>
                </w:p>
                <w:p w:rsidR="00253693" w:rsidRDefault="00253693" w:rsidP="00FB60B5">
                  <w:pPr>
                    <w:pStyle w:val="NoSpacing"/>
                    <w:jc w:val="center"/>
                    <w:rPr>
                      <w:rFonts w:ascii="Kayra" w:hAnsi="Kayra"/>
                    </w:rPr>
                  </w:pPr>
                </w:p>
                <w:p w:rsidR="00253693" w:rsidRDefault="00253693" w:rsidP="00FB60B5">
                  <w:pPr>
                    <w:pStyle w:val="NoSpacing"/>
                    <w:jc w:val="center"/>
                    <w:rPr>
                      <w:rFonts w:ascii="Kayra" w:hAnsi="Kayra"/>
                    </w:rPr>
                  </w:pPr>
                </w:p>
                <w:p w:rsidR="00253693" w:rsidRDefault="00253693" w:rsidP="00FB60B5">
                  <w:pPr>
                    <w:pStyle w:val="NoSpacing"/>
                    <w:jc w:val="center"/>
                    <w:rPr>
                      <w:rFonts w:ascii="Kayra" w:hAnsi="Kayra"/>
                    </w:rPr>
                  </w:pPr>
                </w:p>
                <w:p w:rsidR="00253693" w:rsidRDefault="00253693" w:rsidP="00FB60B5">
                  <w:pPr>
                    <w:pStyle w:val="NoSpacing"/>
                    <w:jc w:val="center"/>
                    <w:rPr>
                      <w:rFonts w:ascii="Kayra" w:hAnsi="Kayra"/>
                    </w:rPr>
                  </w:pPr>
                </w:p>
                <w:p w:rsidR="00253693" w:rsidRDefault="00253693" w:rsidP="00FB60B5">
                  <w:pPr>
                    <w:pStyle w:val="NoSpacing"/>
                    <w:jc w:val="center"/>
                    <w:rPr>
                      <w:rFonts w:ascii="Kayra" w:hAnsi="Kayra"/>
                    </w:rPr>
                  </w:pPr>
                </w:p>
                <w:p w:rsidR="00253693" w:rsidRPr="00FB60B5" w:rsidRDefault="00253693" w:rsidP="00FB60B5">
                  <w:pPr>
                    <w:pStyle w:val="NoSpacing"/>
                    <w:jc w:val="center"/>
                    <w:rPr>
                      <w:rFonts w:ascii="Kayra" w:hAnsi="Kayra"/>
                    </w:rPr>
                  </w:pPr>
                  <w:r>
                    <w:rPr>
                      <w:rFonts w:ascii="Kayra" w:hAnsi="Kayra"/>
                    </w:rPr>
                    <w:t xml:space="preserve">    </w:t>
                  </w:r>
                </w:p>
              </w:txbxContent>
            </v:textbox>
          </v:shape>
        </w:pict>
      </w:r>
    </w:p>
    <w:p w:rsidR="00253693" w:rsidRDefault="00253693" w:rsidP="001F2775">
      <w:pPr>
        <w:pStyle w:val="NoSpacing"/>
        <w:rPr>
          <w:rFonts w:ascii="Kayra" w:hAnsi="Kayra"/>
          <w:noProof/>
        </w:rPr>
      </w:pPr>
    </w:p>
    <w:p w:rsidR="00253693" w:rsidRDefault="00253693" w:rsidP="001F2775">
      <w:pPr>
        <w:pStyle w:val="NoSpacing"/>
        <w:rPr>
          <w:rFonts w:ascii="Kayra" w:hAnsi="Kayra"/>
          <w:noProof/>
        </w:rPr>
      </w:pPr>
      <w:r w:rsidRPr="00471304">
        <w:rPr>
          <w:rFonts w:ascii="Kayra" w:hAnsi="Kayra"/>
          <w:b/>
          <w:noProof/>
        </w:rPr>
        <w:t>8</w:t>
      </w:r>
      <w:r>
        <w:rPr>
          <w:rFonts w:ascii="Kayra" w:hAnsi="Kayra"/>
          <w:noProof/>
        </w:rPr>
        <w:t>.Yukarıdaki sözcüklerden eş anlamlı olanlar birbiriyle eşleştirilirse,hangi sözcük dışarıda kalır?</w:t>
      </w:r>
    </w:p>
    <w:p w:rsidR="00253693" w:rsidRDefault="00253693" w:rsidP="001F2775">
      <w:pPr>
        <w:pStyle w:val="NoSpacing"/>
        <w:rPr>
          <w:rFonts w:ascii="Kayra" w:hAnsi="Kayra"/>
          <w:noProof/>
        </w:rPr>
      </w:pPr>
    </w:p>
    <w:p w:rsidR="00253693" w:rsidRDefault="00253693" w:rsidP="00FB60B5">
      <w:pPr>
        <w:pStyle w:val="NoSpacing"/>
        <w:numPr>
          <w:ilvl w:val="0"/>
          <w:numId w:val="9"/>
        </w:numPr>
        <w:rPr>
          <w:rFonts w:ascii="Kayra" w:hAnsi="Kayra"/>
        </w:rPr>
      </w:pPr>
      <w:r>
        <w:rPr>
          <w:rFonts w:ascii="Kayra" w:hAnsi="Kayra"/>
          <w:noProof/>
        </w:rPr>
        <w:t>Nehir</w:t>
      </w:r>
    </w:p>
    <w:p w:rsidR="00253693" w:rsidRDefault="00253693" w:rsidP="00FB60B5">
      <w:pPr>
        <w:pStyle w:val="NoSpacing"/>
        <w:numPr>
          <w:ilvl w:val="0"/>
          <w:numId w:val="9"/>
        </w:numPr>
        <w:rPr>
          <w:rFonts w:ascii="Kayra" w:hAnsi="Kayra"/>
        </w:rPr>
      </w:pPr>
      <w:r>
        <w:rPr>
          <w:rFonts w:ascii="Kayra" w:hAnsi="Kayra"/>
          <w:noProof/>
        </w:rPr>
        <w:t>Dost</w:t>
      </w:r>
    </w:p>
    <w:p w:rsidR="00253693" w:rsidRDefault="00253693" w:rsidP="00FB60B5">
      <w:pPr>
        <w:pStyle w:val="NoSpacing"/>
        <w:numPr>
          <w:ilvl w:val="0"/>
          <w:numId w:val="9"/>
        </w:numPr>
        <w:rPr>
          <w:rFonts w:ascii="Kayra" w:hAnsi="Kayra"/>
        </w:rPr>
      </w:pPr>
      <w:r>
        <w:rPr>
          <w:rFonts w:ascii="Kayra" w:hAnsi="Kayra"/>
          <w:noProof/>
        </w:rPr>
        <w:t>Misafir</w:t>
      </w:r>
    </w:p>
    <w:p w:rsidR="00253693" w:rsidRDefault="00253693" w:rsidP="00FB60B5">
      <w:pPr>
        <w:pStyle w:val="NoSpacing"/>
        <w:rPr>
          <w:rFonts w:ascii="Kayra" w:hAnsi="Kayra"/>
          <w:noProof/>
        </w:rPr>
      </w:pPr>
    </w:p>
    <w:p w:rsidR="00253693" w:rsidRDefault="00253693" w:rsidP="00FB60B5">
      <w:pPr>
        <w:pStyle w:val="NoSpacing"/>
        <w:rPr>
          <w:rFonts w:ascii="Kayra" w:hAnsi="Kayra"/>
          <w:noProof/>
        </w:rPr>
      </w:pPr>
      <w:r>
        <w:rPr>
          <w:noProof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41" type="#_x0000_t188" style="position:absolute;margin-left:51.4pt;margin-top:3.95pt;width:150.75pt;height:54.95pt;z-index:251660800" fillcolor="yellow">
            <o:extrusion v:ext="view" backdepth="1in" color="#0070c0" on="t" type="perspective"/>
            <v:textbox>
              <w:txbxContent>
                <w:p w:rsidR="00253693" w:rsidRPr="00514AB4" w:rsidRDefault="00253693" w:rsidP="00514AB4">
                  <w:pPr>
                    <w:pStyle w:val="NoSpacing"/>
                    <w:rPr>
                      <w:rFonts w:ascii="Kayra" w:hAnsi="Kayra"/>
                      <w:sz w:val="24"/>
                      <w:szCs w:val="24"/>
                    </w:rPr>
                  </w:pPr>
                  <w:r w:rsidRPr="00514AB4">
                    <w:rPr>
                      <w:rFonts w:ascii="Kayra" w:hAnsi="Kayra"/>
                      <w:sz w:val="24"/>
                      <w:szCs w:val="24"/>
                    </w:rPr>
                    <w:t>Geniş, hızlı,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</w:t>
                  </w:r>
                  <w:r w:rsidRPr="00514AB4">
                    <w:rPr>
                      <w:rFonts w:ascii="Kayra" w:hAnsi="Kayra"/>
                      <w:sz w:val="24"/>
                      <w:szCs w:val="24"/>
                    </w:rPr>
                    <w:t>cesur,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bayat</w:t>
                  </w:r>
                </w:p>
                <w:p w:rsidR="00253693" w:rsidRPr="00514AB4" w:rsidRDefault="00253693" w:rsidP="00514AB4">
                  <w:pPr>
                    <w:pStyle w:val="NoSpacing"/>
                    <w:rPr>
                      <w:rFonts w:ascii="Kayra" w:hAnsi="Kayra"/>
                      <w:sz w:val="24"/>
                      <w:szCs w:val="24"/>
                    </w:rPr>
                  </w:pPr>
                  <w:r w:rsidRPr="00514AB4">
                    <w:rPr>
                      <w:rFonts w:ascii="Kayra" w:hAnsi="Kayra"/>
                      <w:sz w:val="24"/>
                      <w:szCs w:val="24"/>
                    </w:rPr>
                    <w:t>Yavaş,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</w:t>
                  </w:r>
                  <w:r w:rsidRPr="00514AB4">
                    <w:rPr>
                      <w:rFonts w:ascii="Kayra" w:hAnsi="Kayra"/>
                      <w:sz w:val="24"/>
                      <w:szCs w:val="24"/>
                    </w:rPr>
                    <w:t>korkak,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dar</w:t>
                  </w:r>
                </w:p>
                <w:p w:rsidR="00253693" w:rsidRDefault="00253693" w:rsidP="00514AB4">
                  <w:pPr>
                    <w:pStyle w:val="NoSpacing"/>
                  </w:pPr>
                </w:p>
              </w:txbxContent>
            </v:textbox>
          </v:shape>
        </w:pict>
      </w:r>
    </w:p>
    <w:p w:rsidR="00253693" w:rsidRDefault="00253693" w:rsidP="00900118">
      <w:pPr>
        <w:pStyle w:val="NoSpacing"/>
        <w:rPr>
          <w:rFonts w:ascii="Kayra" w:hAnsi="Kayra"/>
        </w:rPr>
      </w:pPr>
      <w:r w:rsidRPr="004729C2">
        <w:rPr>
          <w:noProof/>
          <w:lang w:eastAsia="tr-TR"/>
        </w:rPr>
        <w:pict>
          <v:shape id="Resim 48" o:spid="_x0000_i1029" type="#_x0000_t75" style="width:44.25pt;height:45.75pt;visibility:visible">
            <v:imagedata r:id="rId12" o:title=""/>
          </v:shape>
        </w:pict>
      </w:r>
    </w:p>
    <w:p w:rsidR="00253693" w:rsidRDefault="00253693" w:rsidP="00514AB4">
      <w:pPr>
        <w:pStyle w:val="NoSpacing"/>
        <w:rPr>
          <w:rFonts w:ascii="Kayra" w:hAnsi="Kayra"/>
        </w:rPr>
      </w:pPr>
      <w:r w:rsidRPr="00471304">
        <w:rPr>
          <w:rFonts w:ascii="Kayra" w:hAnsi="Kayra"/>
          <w:b/>
        </w:rPr>
        <w:t>9</w:t>
      </w:r>
      <w:r>
        <w:rPr>
          <w:rFonts w:ascii="Kayra" w:hAnsi="Kayra"/>
        </w:rPr>
        <w:t xml:space="preserve">.Sünger Bob,bazı sözcükleri zıt anlamlıları ile birlikte yazdı.Sizce hangi sözcüğün zıt anlamlısını yazmayı </w:t>
      </w:r>
      <w:r w:rsidRPr="00471304">
        <w:rPr>
          <w:rFonts w:ascii="Kayra" w:hAnsi="Kayra"/>
          <w:b/>
        </w:rPr>
        <w:t>unuttu?</w:t>
      </w:r>
    </w:p>
    <w:p w:rsidR="00253693" w:rsidRDefault="00253693" w:rsidP="00514AB4">
      <w:pPr>
        <w:pStyle w:val="NoSpacing"/>
        <w:rPr>
          <w:rFonts w:ascii="Kayra" w:hAnsi="Kayra"/>
        </w:rPr>
      </w:pPr>
    </w:p>
    <w:p w:rsidR="00253693" w:rsidRDefault="00253693" w:rsidP="00514AB4">
      <w:pPr>
        <w:pStyle w:val="NoSpacing"/>
        <w:numPr>
          <w:ilvl w:val="0"/>
          <w:numId w:val="10"/>
        </w:numPr>
        <w:rPr>
          <w:rFonts w:ascii="Kayra" w:hAnsi="Kayra"/>
        </w:rPr>
      </w:pPr>
      <w:r>
        <w:rPr>
          <w:rFonts w:ascii="Kayra" w:hAnsi="Kayra"/>
        </w:rPr>
        <w:t>Bayat</w:t>
      </w:r>
    </w:p>
    <w:p w:rsidR="00253693" w:rsidRDefault="00253693" w:rsidP="00514AB4">
      <w:pPr>
        <w:pStyle w:val="NoSpacing"/>
        <w:numPr>
          <w:ilvl w:val="0"/>
          <w:numId w:val="10"/>
        </w:numPr>
        <w:rPr>
          <w:rFonts w:ascii="Kayra" w:hAnsi="Kayra"/>
        </w:rPr>
      </w:pPr>
      <w:r>
        <w:rPr>
          <w:rFonts w:ascii="Kayra" w:hAnsi="Kayra"/>
        </w:rPr>
        <w:t>Cesur</w:t>
      </w:r>
    </w:p>
    <w:p w:rsidR="00253693" w:rsidRDefault="00253693" w:rsidP="00514AB4">
      <w:pPr>
        <w:pStyle w:val="NoSpacing"/>
        <w:numPr>
          <w:ilvl w:val="0"/>
          <w:numId w:val="10"/>
        </w:numPr>
        <w:rPr>
          <w:rFonts w:ascii="Kayra" w:hAnsi="Kayra"/>
        </w:rPr>
      </w:pPr>
      <w:r>
        <w:rPr>
          <w:rFonts w:ascii="Kayra" w:hAnsi="Kayra"/>
        </w:rPr>
        <w:t>Hızlı</w:t>
      </w:r>
    </w:p>
    <w:p w:rsidR="00253693" w:rsidRDefault="00253693" w:rsidP="00514AB4">
      <w:pPr>
        <w:pStyle w:val="NoSpacing"/>
        <w:rPr>
          <w:rFonts w:ascii="Kayra" w:hAnsi="Kayra"/>
        </w:rPr>
      </w:pPr>
      <w:r>
        <w:rPr>
          <w:noProof/>
          <w:lang w:eastAsia="tr-TR"/>
        </w:rPr>
        <w:pict>
          <v:roundrect id="_x0000_s1042" style="position:absolute;margin-left:28.15pt;margin-top:13.45pt;width:174pt;height:45.4pt;z-index:251661824" arcsize="10923f" fillcolor="#ffc000">
            <v:shadow on="t"/>
            <v:textbox>
              <w:txbxContent>
                <w:p w:rsidR="00253693" w:rsidRDefault="00253693" w:rsidP="00900118">
                  <w:pPr>
                    <w:pStyle w:val="NoSpacing"/>
                    <w:rPr>
                      <w:rFonts w:ascii="Kayra" w:hAnsi="Kayra"/>
                    </w:rPr>
                  </w:pPr>
                  <w:r w:rsidRPr="00900118">
                    <w:rPr>
                      <w:rFonts w:ascii="Kayra" w:hAnsi="Kayra"/>
                      <w:b/>
                    </w:rPr>
                    <w:t>Çay</w:t>
                  </w:r>
                  <w:r>
                    <w:rPr>
                      <w:rFonts w:ascii="Kayra" w:hAnsi="Kayra"/>
                    </w:rPr>
                    <w:t xml:space="preserve"> sözcüğü hangi cümlede </w:t>
                  </w:r>
                  <w:r w:rsidRPr="00232EA7">
                    <w:rPr>
                      <w:rFonts w:ascii="Kayra" w:hAnsi="Kayra"/>
                      <w:b/>
                      <w:u w:val="single"/>
                    </w:rPr>
                    <w:t xml:space="preserve">farklı </w:t>
                  </w:r>
                  <w:r>
                    <w:rPr>
                      <w:rFonts w:ascii="Kayra" w:hAnsi="Kayra"/>
                    </w:rPr>
                    <w:t>bir anlamda kullanılmıştır?</w:t>
                  </w:r>
                </w:p>
                <w:p w:rsidR="00253693" w:rsidRDefault="00253693"/>
              </w:txbxContent>
            </v:textbox>
          </v:roundrect>
        </w:pict>
      </w:r>
    </w:p>
    <w:p w:rsidR="00253693" w:rsidRDefault="00253693" w:rsidP="00514AB4">
      <w:pPr>
        <w:pStyle w:val="NoSpacing"/>
        <w:rPr>
          <w:rFonts w:ascii="Kayra" w:hAnsi="Kayra"/>
        </w:rPr>
      </w:pPr>
      <w:r w:rsidRPr="00471304">
        <w:rPr>
          <w:rFonts w:ascii="Kayra" w:hAnsi="Kayra"/>
          <w:b/>
        </w:rPr>
        <w:t>10</w:t>
      </w:r>
      <w:r>
        <w:rPr>
          <w:rFonts w:ascii="Kayra" w:hAnsi="Kayra"/>
        </w:rPr>
        <w:t xml:space="preserve">. </w:t>
      </w:r>
    </w:p>
    <w:p w:rsidR="00253693" w:rsidRDefault="00253693" w:rsidP="00514AB4">
      <w:pPr>
        <w:pStyle w:val="NoSpacing"/>
        <w:rPr>
          <w:rFonts w:ascii="Kayra" w:hAnsi="Kayra"/>
        </w:rPr>
      </w:pPr>
    </w:p>
    <w:p w:rsidR="00253693" w:rsidRDefault="00253693" w:rsidP="00514AB4">
      <w:pPr>
        <w:pStyle w:val="NoSpacing"/>
        <w:rPr>
          <w:rFonts w:ascii="Kayra" w:hAnsi="Kayra"/>
        </w:rPr>
      </w:pPr>
    </w:p>
    <w:p w:rsidR="00253693" w:rsidRDefault="00253693" w:rsidP="00514AB4">
      <w:pPr>
        <w:pStyle w:val="NoSpacing"/>
        <w:numPr>
          <w:ilvl w:val="0"/>
          <w:numId w:val="11"/>
        </w:numPr>
        <w:rPr>
          <w:rFonts w:ascii="Kayra" w:hAnsi="Kayra"/>
        </w:rPr>
      </w:pPr>
      <w:r>
        <w:rPr>
          <w:rFonts w:ascii="Kayra" w:hAnsi="Kayra"/>
        </w:rPr>
        <w:t>Anneannemin evi, çayın hemen yanındadır.</w:t>
      </w:r>
    </w:p>
    <w:p w:rsidR="00253693" w:rsidRDefault="00253693" w:rsidP="00514AB4">
      <w:pPr>
        <w:pStyle w:val="NoSpacing"/>
        <w:numPr>
          <w:ilvl w:val="0"/>
          <w:numId w:val="11"/>
        </w:numPr>
        <w:rPr>
          <w:rFonts w:ascii="Kayra" w:hAnsi="Kayra"/>
        </w:rPr>
      </w:pPr>
      <w:r>
        <w:rPr>
          <w:rFonts w:ascii="Kayra" w:hAnsi="Kayra"/>
        </w:rPr>
        <w:t>Bana az şekerli bir çay verir misin?</w:t>
      </w:r>
    </w:p>
    <w:p w:rsidR="00253693" w:rsidRDefault="00253693" w:rsidP="00514AB4">
      <w:pPr>
        <w:pStyle w:val="NoSpacing"/>
        <w:numPr>
          <w:ilvl w:val="0"/>
          <w:numId w:val="11"/>
        </w:numPr>
        <w:rPr>
          <w:rFonts w:ascii="Kayra" w:hAnsi="Kayra"/>
        </w:rPr>
      </w:pPr>
      <w:r>
        <w:rPr>
          <w:rFonts w:ascii="Kayra" w:hAnsi="Kayra"/>
        </w:rPr>
        <w:t>Çayı açık içmeliyiz.</w:t>
      </w:r>
    </w:p>
    <w:p w:rsidR="00253693" w:rsidRDefault="00253693" w:rsidP="00900118">
      <w:pPr>
        <w:pStyle w:val="NoSpacing"/>
        <w:rPr>
          <w:rFonts w:ascii="Kayra" w:hAnsi="Kayra"/>
        </w:rPr>
      </w:pPr>
      <w:r>
        <w:rPr>
          <w:noProof/>
          <w:lang w:eastAsia="tr-TR"/>
        </w:rPr>
        <w:pict>
          <v:shape id="_x0000_s1043" type="#_x0000_t98" style="position:absolute;margin-left:22.15pt;margin-top:11.3pt;width:194.25pt;height:63pt;z-index:251662848" fillcolor="#b8cce4">
            <v:textbox>
              <w:txbxContent>
                <w:p w:rsidR="00253693" w:rsidRPr="00900118" w:rsidRDefault="00253693" w:rsidP="00900118">
                  <w:pPr>
                    <w:jc w:val="center"/>
                    <w:rPr>
                      <w:rFonts w:ascii="Kayra" w:hAnsi="Kayra"/>
                    </w:rPr>
                  </w:pPr>
                  <w:r w:rsidRPr="00AD071D">
                    <w:rPr>
                      <w:rFonts w:ascii="Kayra" w:hAnsi="Kayra"/>
                      <w:u w:val="single"/>
                    </w:rPr>
                    <w:t>Milletimiz</w:t>
                  </w:r>
                  <w:r w:rsidRPr="00900118">
                    <w:rPr>
                      <w:rFonts w:ascii="Kayra" w:hAnsi="Kayra"/>
                    </w:rPr>
                    <w:t>,</w:t>
                  </w:r>
                  <w:r>
                    <w:rPr>
                      <w:rFonts w:ascii="Kayra" w:hAnsi="Kayra"/>
                    </w:rPr>
                    <w:t xml:space="preserve"> </w:t>
                  </w:r>
                  <w:r w:rsidRPr="00AD071D">
                    <w:rPr>
                      <w:rFonts w:ascii="Kayra" w:hAnsi="Kayra"/>
                      <w:u w:val="single"/>
                    </w:rPr>
                    <w:t>özgürlüğüne</w:t>
                  </w:r>
                  <w:r w:rsidRPr="00900118">
                    <w:rPr>
                      <w:rFonts w:ascii="Kayra" w:hAnsi="Kayra"/>
                    </w:rPr>
                    <w:t xml:space="preserve"> Atatürk’ün sayesinde kavuşmuştur.</w:t>
                  </w:r>
                </w:p>
              </w:txbxContent>
            </v:textbox>
          </v:shape>
        </w:pict>
      </w:r>
    </w:p>
    <w:p w:rsidR="00253693" w:rsidRDefault="00253693" w:rsidP="00900118">
      <w:pPr>
        <w:pStyle w:val="NoSpacing"/>
        <w:rPr>
          <w:rFonts w:ascii="Kayra" w:hAnsi="Kayra"/>
        </w:rPr>
      </w:pPr>
      <w:r w:rsidRPr="00232EA7">
        <w:rPr>
          <w:rFonts w:ascii="Kayra" w:hAnsi="Kayra"/>
          <w:b/>
        </w:rPr>
        <w:t>11</w:t>
      </w:r>
      <w:r>
        <w:rPr>
          <w:rFonts w:ascii="Kayra" w:hAnsi="Kayra"/>
        </w:rPr>
        <w:t>.</w:t>
      </w:r>
    </w:p>
    <w:p w:rsidR="00253693" w:rsidRDefault="00253693" w:rsidP="00900118">
      <w:pPr>
        <w:pStyle w:val="NoSpacing"/>
        <w:rPr>
          <w:rFonts w:ascii="Kayra" w:hAnsi="Kayra"/>
        </w:rPr>
      </w:pPr>
    </w:p>
    <w:p w:rsidR="00253693" w:rsidRDefault="00253693" w:rsidP="00900118">
      <w:pPr>
        <w:pStyle w:val="NoSpacing"/>
        <w:rPr>
          <w:rFonts w:ascii="Kayra" w:hAnsi="Kayra"/>
        </w:rPr>
      </w:pPr>
    </w:p>
    <w:p w:rsidR="00253693" w:rsidRDefault="00253693" w:rsidP="00900118">
      <w:pPr>
        <w:pStyle w:val="NoSpacing"/>
        <w:rPr>
          <w:rFonts w:ascii="Kayra" w:hAnsi="Kayra"/>
        </w:rPr>
      </w:pPr>
      <w:r>
        <w:rPr>
          <w:rFonts w:ascii="Kayra" w:hAnsi="Kayra"/>
        </w:rPr>
        <w:t>Yukarıdaki cümlede altı çizili sözcüklerin eş anlamlıları hangi seçenekte sırasıyla doğru olarak verilmiştir?</w:t>
      </w:r>
    </w:p>
    <w:p w:rsidR="00253693" w:rsidRDefault="00253693" w:rsidP="00900118">
      <w:pPr>
        <w:pStyle w:val="NoSpacing"/>
        <w:rPr>
          <w:rFonts w:ascii="Kayra" w:hAnsi="Kayra"/>
        </w:rPr>
      </w:pPr>
    </w:p>
    <w:p w:rsidR="00253693" w:rsidRDefault="00253693" w:rsidP="00900118">
      <w:pPr>
        <w:pStyle w:val="NoSpacing"/>
        <w:numPr>
          <w:ilvl w:val="0"/>
          <w:numId w:val="12"/>
        </w:numPr>
        <w:rPr>
          <w:rFonts w:ascii="Kayra" w:hAnsi="Kayra"/>
        </w:rPr>
      </w:pPr>
      <w:r>
        <w:rPr>
          <w:rFonts w:ascii="Kayra" w:hAnsi="Kayra"/>
        </w:rPr>
        <w:t>Vatan-esaret</w:t>
      </w:r>
    </w:p>
    <w:p w:rsidR="00253693" w:rsidRDefault="00253693" w:rsidP="00900118">
      <w:pPr>
        <w:pStyle w:val="NoSpacing"/>
        <w:numPr>
          <w:ilvl w:val="0"/>
          <w:numId w:val="12"/>
        </w:numPr>
        <w:rPr>
          <w:rFonts w:ascii="Kayra" w:hAnsi="Kayra"/>
        </w:rPr>
      </w:pPr>
      <w:r>
        <w:rPr>
          <w:rFonts w:ascii="Kayra" w:hAnsi="Kayra"/>
        </w:rPr>
        <w:t>Ulus-hak</w:t>
      </w:r>
    </w:p>
    <w:p w:rsidR="00253693" w:rsidRDefault="00253693" w:rsidP="00900118">
      <w:pPr>
        <w:pStyle w:val="NoSpacing"/>
        <w:numPr>
          <w:ilvl w:val="0"/>
          <w:numId w:val="12"/>
        </w:numPr>
        <w:rPr>
          <w:rFonts w:ascii="Kayra" w:hAnsi="Kayra"/>
        </w:rPr>
      </w:pPr>
      <w:r>
        <w:rPr>
          <w:rFonts w:ascii="Kayra" w:hAnsi="Kayra"/>
        </w:rPr>
        <w:t>Ulus-hürriyet</w:t>
      </w:r>
    </w:p>
    <w:p w:rsidR="00253693" w:rsidRDefault="00253693" w:rsidP="00900118">
      <w:pPr>
        <w:pStyle w:val="NoSpacing"/>
        <w:rPr>
          <w:rFonts w:ascii="Kayra" w:hAnsi="Kayra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4" type="#_x0000_t106" style="position:absolute;margin-left:49.9pt;margin-top:-23.6pt;width:202.5pt;height:100.5pt;z-index:251664896" adj="2011,21181" fillcolor="#d6e3bc">
            <v:textbox>
              <w:txbxContent>
                <w:p w:rsidR="00253693" w:rsidRDefault="00253693">
                  <w:r w:rsidRPr="00AD071D">
                    <w:rPr>
                      <w:rFonts w:ascii="Kayra" w:hAnsi="Kayra"/>
                      <w:b/>
                    </w:rPr>
                    <w:t>Uslu-yaramaz</w:t>
                  </w:r>
                  <w:r>
                    <w:rPr>
                      <w:rFonts w:ascii="Kayra" w:hAnsi="Kayra"/>
                    </w:rPr>
                    <w:t xml:space="preserve"> sözcük</w:t>
                  </w:r>
                  <w:r w:rsidRPr="001C3CF9">
                    <w:rPr>
                      <w:rFonts w:ascii="Kayra" w:hAnsi="Kayra"/>
                    </w:rPr>
                    <w:t xml:space="preserve">leri arasındaki anlam ilişkisi hangisinde </w:t>
                  </w:r>
                  <w:r w:rsidRPr="00AD071D">
                    <w:rPr>
                      <w:rFonts w:ascii="Kayra" w:hAnsi="Kayra"/>
                      <w:b/>
                    </w:rPr>
                    <w:t>yoktur</w:t>
                  </w:r>
                  <w:r w:rsidRPr="00AD071D">
                    <w:rPr>
                      <w:b/>
                    </w:rPr>
                    <w:t xml:space="preserve"> ?</w:t>
                  </w:r>
                </w:p>
              </w:txbxContent>
            </v:textbox>
          </v:shape>
        </w:pict>
      </w:r>
      <w:r>
        <w:rPr>
          <w:rFonts w:ascii="Kayra" w:hAnsi="Kayra"/>
        </w:rPr>
        <w:t xml:space="preserve"> </w:t>
      </w:r>
    </w:p>
    <w:p w:rsidR="00253693" w:rsidRDefault="00253693" w:rsidP="00900118">
      <w:pPr>
        <w:pStyle w:val="NoSpacing"/>
        <w:rPr>
          <w:rFonts w:ascii="Kayra" w:hAnsi="Kayra"/>
        </w:rPr>
      </w:pPr>
    </w:p>
    <w:p w:rsidR="00253693" w:rsidRPr="00232EA7" w:rsidRDefault="00253693" w:rsidP="00900118">
      <w:pPr>
        <w:pStyle w:val="NoSpacing"/>
        <w:rPr>
          <w:b/>
          <w:noProof/>
          <w:lang w:eastAsia="tr-TR"/>
        </w:rPr>
      </w:pPr>
      <w:r>
        <w:rPr>
          <w:noProof/>
          <w:lang w:eastAsia="tr-TR"/>
        </w:rPr>
        <w:pict>
          <v:shape id="Resim 34" o:spid="_x0000_s1045" type="#_x0000_t75" alt="jó_3" style="position:absolute;margin-left:16.15pt;margin-top:6.95pt;width:47.25pt;height:55.5pt;z-index:251663872;visibility:visible">
            <v:imagedata r:id="rId13" o:title=""/>
          </v:shape>
        </w:pict>
      </w:r>
      <w:r w:rsidRPr="00232EA7">
        <w:rPr>
          <w:rFonts w:ascii="Kayra" w:hAnsi="Kayra"/>
          <w:b/>
        </w:rPr>
        <w:t>12.</w:t>
      </w:r>
      <w:r w:rsidRPr="00232EA7">
        <w:rPr>
          <w:b/>
          <w:noProof/>
          <w:lang w:eastAsia="tr-TR"/>
        </w:rPr>
        <w:t xml:space="preserve"> </w:t>
      </w:r>
    </w:p>
    <w:p w:rsidR="00253693" w:rsidRDefault="00253693" w:rsidP="00900118">
      <w:pPr>
        <w:pStyle w:val="NoSpacing"/>
        <w:rPr>
          <w:noProof/>
          <w:lang w:eastAsia="tr-TR"/>
        </w:rPr>
      </w:pPr>
    </w:p>
    <w:p w:rsidR="00253693" w:rsidRDefault="00253693" w:rsidP="00900118">
      <w:pPr>
        <w:pStyle w:val="NoSpacing"/>
        <w:rPr>
          <w:noProof/>
          <w:lang w:eastAsia="tr-TR"/>
        </w:rPr>
      </w:pPr>
    </w:p>
    <w:p w:rsidR="00253693" w:rsidRDefault="00253693" w:rsidP="00900118">
      <w:pPr>
        <w:pStyle w:val="NoSpacing"/>
        <w:rPr>
          <w:noProof/>
          <w:lang w:eastAsia="tr-TR"/>
        </w:rPr>
      </w:pPr>
    </w:p>
    <w:p w:rsidR="00253693" w:rsidRDefault="00253693" w:rsidP="00900118">
      <w:pPr>
        <w:pStyle w:val="NoSpacing"/>
        <w:rPr>
          <w:noProof/>
          <w:lang w:eastAsia="tr-TR"/>
        </w:rPr>
      </w:pPr>
    </w:p>
    <w:p w:rsidR="00253693" w:rsidRDefault="00253693" w:rsidP="00F55919">
      <w:pPr>
        <w:pStyle w:val="NoSpacing"/>
        <w:numPr>
          <w:ilvl w:val="0"/>
          <w:numId w:val="13"/>
        </w:numPr>
        <w:rPr>
          <w:rFonts w:ascii="Kayra" w:hAnsi="Kayra"/>
        </w:rPr>
      </w:pPr>
      <w:r>
        <w:rPr>
          <w:rFonts w:ascii="Kayra" w:hAnsi="Kayra"/>
        </w:rPr>
        <w:t>Siyah-beyaz</w:t>
      </w:r>
    </w:p>
    <w:p w:rsidR="00253693" w:rsidRDefault="00253693" w:rsidP="00F55919">
      <w:pPr>
        <w:pStyle w:val="NoSpacing"/>
        <w:numPr>
          <w:ilvl w:val="0"/>
          <w:numId w:val="13"/>
        </w:numPr>
        <w:rPr>
          <w:rFonts w:ascii="Kayra" w:hAnsi="Kayra"/>
        </w:rPr>
      </w:pPr>
      <w:r>
        <w:rPr>
          <w:rFonts w:ascii="Kayra" w:hAnsi="Kayra"/>
        </w:rPr>
        <w:t>Doğa-tabiat</w:t>
      </w:r>
    </w:p>
    <w:p w:rsidR="00253693" w:rsidRDefault="00253693" w:rsidP="00F55919">
      <w:pPr>
        <w:pStyle w:val="NoSpacing"/>
        <w:numPr>
          <w:ilvl w:val="0"/>
          <w:numId w:val="13"/>
        </w:numPr>
        <w:rPr>
          <w:rFonts w:ascii="Kayra" w:hAnsi="Kayra"/>
        </w:rPr>
      </w:pPr>
      <w:r>
        <w:rPr>
          <w:rFonts w:ascii="Kayra" w:hAnsi="Kayra"/>
        </w:rPr>
        <w:t>Yaz-kış</w:t>
      </w:r>
    </w:p>
    <w:p w:rsidR="00253693" w:rsidRDefault="00253693" w:rsidP="00F55919">
      <w:pPr>
        <w:pStyle w:val="NoSpacing"/>
        <w:rPr>
          <w:rFonts w:ascii="Kayra" w:hAnsi="Kayra"/>
        </w:rPr>
      </w:pPr>
      <w:r>
        <w:rPr>
          <w:noProof/>
          <w:lang w:eastAsia="tr-TR"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046" type="#_x0000_t121" style="position:absolute;margin-left:22.9pt;margin-top:15.65pt;width:176.25pt;height:31.7pt;z-index:251665920" fillcolor="#dbe5f1">
            <v:shadow on="t" opacity=".5" offset="-6pt,-6pt"/>
            <v:textbox>
              <w:txbxContent>
                <w:p w:rsidR="00253693" w:rsidRPr="00F55919" w:rsidRDefault="00253693">
                  <w:pPr>
                    <w:rPr>
                      <w:rFonts w:ascii="Kayra" w:hAnsi="Kayra"/>
                    </w:rPr>
                  </w:pPr>
                  <w:r w:rsidRPr="00F55919">
                    <w:rPr>
                      <w:rFonts w:ascii="Kayra" w:hAnsi="Kayra"/>
                    </w:rPr>
                    <w:t>Üzüntüden yüzü hiç gülmüyordu.</w:t>
                  </w:r>
                </w:p>
              </w:txbxContent>
            </v:textbox>
          </v:shape>
        </w:pict>
      </w:r>
    </w:p>
    <w:p w:rsidR="00253693" w:rsidRDefault="00253693" w:rsidP="00F55919">
      <w:pPr>
        <w:pStyle w:val="NoSpacing"/>
        <w:rPr>
          <w:rFonts w:ascii="Kayra" w:hAnsi="Kayra"/>
        </w:rPr>
      </w:pPr>
      <w:r w:rsidRPr="00232EA7">
        <w:rPr>
          <w:rFonts w:ascii="Kayra" w:hAnsi="Kayra"/>
          <w:b/>
        </w:rPr>
        <w:t>13</w:t>
      </w:r>
      <w:r>
        <w:rPr>
          <w:rFonts w:ascii="Kayra" w:hAnsi="Kayra"/>
        </w:rPr>
        <w:t>.</w:t>
      </w:r>
    </w:p>
    <w:p w:rsidR="00253693" w:rsidRDefault="00253693" w:rsidP="00F55919">
      <w:pPr>
        <w:pStyle w:val="NoSpacing"/>
        <w:rPr>
          <w:rFonts w:ascii="Kayra" w:hAnsi="Kayra"/>
        </w:rPr>
      </w:pPr>
    </w:p>
    <w:p w:rsidR="00253693" w:rsidRDefault="00253693" w:rsidP="00F55919">
      <w:pPr>
        <w:pStyle w:val="NoSpacing"/>
        <w:rPr>
          <w:rFonts w:ascii="Kayra" w:hAnsi="Kayra"/>
        </w:rPr>
      </w:pPr>
      <w:r>
        <w:rPr>
          <w:rFonts w:ascii="Kayra" w:hAnsi="Kayra"/>
        </w:rPr>
        <w:t xml:space="preserve">Yüz sözcüğü aşağıdaki cümlelerin hangisinde, yukarıdaki cümleyle </w:t>
      </w:r>
      <w:r w:rsidRPr="00AD071D">
        <w:rPr>
          <w:rFonts w:ascii="Kayra" w:hAnsi="Kayra"/>
          <w:b/>
        </w:rPr>
        <w:t xml:space="preserve">aynı </w:t>
      </w:r>
      <w:r>
        <w:rPr>
          <w:rFonts w:ascii="Kayra" w:hAnsi="Kayra"/>
        </w:rPr>
        <w:t>anlamda kullanılmıştır?</w:t>
      </w:r>
    </w:p>
    <w:p w:rsidR="00253693" w:rsidRDefault="00253693" w:rsidP="00F55919">
      <w:pPr>
        <w:pStyle w:val="NoSpacing"/>
        <w:rPr>
          <w:rFonts w:ascii="Kayra" w:hAnsi="Kayra"/>
        </w:rPr>
      </w:pPr>
    </w:p>
    <w:p w:rsidR="00253693" w:rsidRDefault="00253693" w:rsidP="00F55919">
      <w:pPr>
        <w:pStyle w:val="NoSpacing"/>
        <w:numPr>
          <w:ilvl w:val="0"/>
          <w:numId w:val="14"/>
        </w:numPr>
        <w:rPr>
          <w:rFonts w:ascii="Kayra" w:hAnsi="Kayra"/>
        </w:rPr>
      </w:pPr>
      <w:r>
        <w:rPr>
          <w:rFonts w:ascii="Kayra" w:hAnsi="Kayra"/>
        </w:rPr>
        <w:t>Kasap, koyunun derisini yüzdü.</w:t>
      </w:r>
    </w:p>
    <w:p w:rsidR="00253693" w:rsidRDefault="00253693" w:rsidP="00F55919">
      <w:pPr>
        <w:pStyle w:val="NoSpacing"/>
        <w:numPr>
          <w:ilvl w:val="0"/>
          <w:numId w:val="14"/>
        </w:numPr>
        <w:rPr>
          <w:rFonts w:ascii="Kayra" w:hAnsi="Kayra"/>
        </w:rPr>
      </w:pPr>
      <w:r>
        <w:rPr>
          <w:rFonts w:ascii="Kayra" w:hAnsi="Kayra"/>
        </w:rPr>
        <w:t>Annem, çantasını yüz liraya aldı.</w:t>
      </w:r>
    </w:p>
    <w:p w:rsidR="00253693" w:rsidRDefault="00253693" w:rsidP="00F55919">
      <w:pPr>
        <w:pStyle w:val="NoSpacing"/>
        <w:numPr>
          <w:ilvl w:val="0"/>
          <w:numId w:val="14"/>
        </w:numPr>
        <w:rPr>
          <w:rFonts w:ascii="Kayra" w:hAnsi="Kayra"/>
        </w:rPr>
      </w:pPr>
      <w:r>
        <w:rPr>
          <w:rFonts w:ascii="Kayra" w:hAnsi="Kayra"/>
        </w:rPr>
        <w:t>Cihan’ın sevincini yüzünden anladım.</w:t>
      </w:r>
    </w:p>
    <w:p w:rsidR="00253693" w:rsidRDefault="00253693" w:rsidP="00D83D7F">
      <w:pPr>
        <w:pStyle w:val="NoSpacing"/>
        <w:rPr>
          <w:rFonts w:ascii="Kayra" w:hAnsi="Kayra"/>
        </w:rPr>
      </w:pPr>
      <w:r>
        <w:rPr>
          <w:noProof/>
          <w:lang w:eastAsia="tr-T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47" type="#_x0000_t131" style="position:absolute;margin-left:18.4pt;margin-top:14.8pt;width:162.75pt;height:91.6pt;z-index:251668992" fillcolor="#e5b8b7">
            <v:textbox>
              <w:txbxContent>
                <w:p w:rsidR="00253693" w:rsidRPr="00D83D7F" w:rsidRDefault="00253693">
                  <w:pPr>
                    <w:rPr>
                      <w:rFonts w:ascii="Kayra" w:hAnsi="Kayra"/>
                    </w:rPr>
                  </w:pPr>
                  <w:r w:rsidRPr="00D83D7F">
                    <w:rPr>
                      <w:rFonts w:ascii="Kayra" w:hAnsi="Kayra"/>
                    </w:rPr>
                    <w:t>“</w:t>
                  </w:r>
                  <w:r w:rsidRPr="00AD071D">
                    <w:rPr>
                      <w:rFonts w:ascii="Kayra" w:hAnsi="Kayra"/>
                      <w:b/>
                    </w:rPr>
                    <w:t>Sağlam”</w:t>
                  </w:r>
                  <w:r w:rsidRPr="00D83D7F">
                    <w:rPr>
                      <w:rFonts w:ascii="Kayra" w:hAnsi="Kayra"/>
                    </w:rPr>
                    <w:t xml:space="preserve"> sözcüğünün </w:t>
                  </w:r>
                  <w:r w:rsidRPr="00AD071D">
                    <w:rPr>
                      <w:rFonts w:ascii="Kayra" w:hAnsi="Kayra"/>
                      <w:b/>
                    </w:rPr>
                    <w:t xml:space="preserve">zıt </w:t>
                  </w:r>
                  <w:r w:rsidRPr="00D83D7F">
                    <w:rPr>
                      <w:rFonts w:ascii="Kayra" w:hAnsi="Kayra"/>
                    </w:rPr>
                    <w:t>anlamlısı hangisidir çocuklar?</w:t>
                  </w:r>
                </w:p>
              </w:txbxContent>
            </v:textbox>
          </v:shape>
        </w:pict>
      </w:r>
    </w:p>
    <w:p w:rsidR="00253693" w:rsidRPr="00232EA7" w:rsidRDefault="00253693" w:rsidP="00D83D7F">
      <w:pPr>
        <w:pStyle w:val="NoSpacing"/>
        <w:rPr>
          <w:rFonts w:ascii="Kayra" w:hAnsi="Kayra"/>
          <w:b/>
        </w:rPr>
      </w:pPr>
      <w:r>
        <w:rPr>
          <w:noProof/>
          <w:lang w:eastAsia="tr-TR"/>
        </w:rPr>
        <w:pict>
          <v:shape id="Resim 10" o:spid="_x0000_s1048" type="#_x0000_t75" alt="https://encrypted-tbn2.gstatic.com/images?q=tbn:ANd9GcRhKO55HqiauUyUDR3iioMJsUjgx-5n6tEU9NfT4ZVHaRYIfxmU" style="position:absolute;margin-left:181.9pt;margin-top:19.15pt;width:41.25pt;height:74.25pt;z-index:251670016;visibility:visible">
            <v:imagedata r:id="rId14" o:title=""/>
          </v:shape>
        </w:pict>
      </w:r>
      <w:r>
        <w:rPr>
          <w:noProof/>
          <w:lang w:eastAsia="tr-TR"/>
        </w:rPr>
        <w:pict>
          <v:shape id="_x0000_s1049" type="#_x0000_t75" style="position:absolute;margin-left:415.9pt;margin-top:756.75pt;width:46.6pt;height:45.7pt;z-index:251667968;visibility:visible" stroked="t">
            <v:imagedata r:id="rId15" o:title=""/>
          </v:shape>
        </w:pict>
      </w:r>
      <w:r>
        <w:rPr>
          <w:noProof/>
          <w:lang w:eastAsia="tr-TR"/>
        </w:rPr>
        <w:pict>
          <v:shape id="Image 11" o:spid="_x0000_s1050" type="#_x0000_t75" style="position:absolute;margin-left:415.9pt;margin-top:756.75pt;width:46.6pt;height:45.7pt;z-index:251666944;visibility:visible" stroked="t">
            <v:imagedata r:id="rId15" o:title=""/>
          </v:shape>
        </w:pict>
      </w:r>
      <w:r w:rsidRPr="00232EA7">
        <w:rPr>
          <w:rFonts w:ascii="Kayra" w:hAnsi="Kayra"/>
          <w:b/>
        </w:rPr>
        <w:t xml:space="preserve">14. </w:t>
      </w:r>
    </w:p>
    <w:p w:rsidR="00253693" w:rsidRDefault="00253693" w:rsidP="00D83D7F">
      <w:pPr>
        <w:pStyle w:val="NoSpacing"/>
        <w:rPr>
          <w:rFonts w:ascii="Kayra" w:hAnsi="Kayra"/>
        </w:rPr>
      </w:pPr>
    </w:p>
    <w:p w:rsidR="00253693" w:rsidRDefault="00253693" w:rsidP="00D83D7F">
      <w:pPr>
        <w:pStyle w:val="NoSpacing"/>
        <w:rPr>
          <w:rFonts w:ascii="Kayra" w:hAnsi="Kayra"/>
        </w:rPr>
      </w:pPr>
    </w:p>
    <w:p w:rsidR="00253693" w:rsidRDefault="00253693" w:rsidP="00D83D7F">
      <w:pPr>
        <w:pStyle w:val="NoSpacing"/>
        <w:rPr>
          <w:rFonts w:ascii="Kayra" w:hAnsi="Kayra"/>
        </w:rPr>
      </w:pPr>
    </w:p>
    <w:p w:rsidR="00253693" w:rsidRDefault="00253693" w:rsidP="00D83D7F">
      <w:pPr>
        <w:pStyle w:val="NoSpacing"/>
        <w:rPr>
          <w:rFonts w:ascii="Kayra" w:hAnsi="Kayra"/>
        </w:rPr>
      </w:pPr>
    </w:p>
    <w:p w:rsidR="00253693" w:rsidRDefault="00253693" w:rsidP="00D83D7F">
      <w:pPr>
        <w:pStyle w:val="NoSpacing"/>
        <w:rPr>
          <w:rFonts w:ascii="Kayra" w:hAnsi="Kayra"/>
        </w:rPr>
      </w:pPr>
    </w:p>
    <w:p w:rsidR="00253693" w:rsidRDefault="00253693" w:rsidP="00A75F57">
      <w:pPr>
        <w:pStyle w:val="NoSpacing"/>
        <w:numPr>
          <w:ilvl w:val="0"/>
          <w:numId w:val="15"/>
        </w:numPr>
        <w:rPr>
          <w:rFonts w:ascii="Kayra" w:hAnsi="Kayra"/>
        </w:rPr>
      </w:pPr>
      <w:r>
        <w:rPr>
          <w:rFonts w:ascii="Kayra" w:hAnsi="Kayra"/>
        </w:rPr>
        <w:t>Çürük</w:t>
      </w:r>
    </w:p>
    <w:p w:rsidR="00253693" w:rsidRDefault="00253693" w:rsidP="00A75F57">
      <w:pPr>
        <w:pStyle w:val="NoSpacing"/>
        <w:numPr>
          <w:ilvl w:val="0"/>
          <w:numId w:val="15"/>
        </w:numPr>
        <w:rPr>
          <w:rFonts w:ascii="Kayra" w:hAnsi="Kayra"/>
        </w:rPr>
      </w:pPr>
      <w:r>
        <w:rPr>
          <w:rFonts w:ascii="Kayra" w:hAnsi="Kayra"/>
        </w:rPr>
        <w:t>Eski</w:t>
      </w:r>
    </w:p>
    <w:p w:rsidR="00253693" w:rsidRDefault="00253693" w:rsidP="00A75F57">
      <w:pPr>
        <w:pStyle w:val="NoSpacing"/>
        <w:numPr>
          <w:ilvl w:val="0"/>
          <w:numId w:val="15"/>
        </w:numPr>
        <w:rPr>
          <w:rFonts w:ascii="Kayra" w:hAnsi="Kayra"/>
        </w:rPr>
      </w:pPr>
      <w:r>
        <w:rPr>
          <w:rFonts w:ascii="Kayra" w:hAnsi="Kayra"/>
        </w:rPr>
        <w:t>Yırtık</w:t>
      </w:r>
    </w:p>
    <w:p w:rsidR="00253693" w:rsidRDefault="00253693" w:rsidP="00A75F57">
      <w:pPr>
        <w:pStyle w:val="NoSpacing"/>
        <w:rPr>
          <w:rFonts w:ascii="Kayra" w:hAnsi="Kayra"/>
        </w:rPr>
      </w:pPr>
    </w:p>
    <w:p w:rsidR="00253693" w:rsidRDefault="00253693" w:rsidP="00A75F57">
      <w:pPr>
        <w:pStyle w:val="NoSpacing"/>
        <w:rPr>
          <w:rFonts w:ascii="Kayra" w:hAnsi="Kayra"/>
        </w:rPr>
      </w:pPr>
      <w:r w:rsidRPr="00232EA7">
        <w:rPr>
          <w:rFonts w:ascii="Kayra" w:hAnsi="Kayra"/>
          <w:b/>
        </w:rPr>
        <w:t>15.”</w:t>
      </w:r>
      <w:r>
        <w:rPr>
          <w:rFonts w:ascii="Kayra" w:hAnsi="Kayra"/>
        </w:rPr>
        <w:t xml:space="preserve">Annemim </w:t>
      </w:r>
      <w:r w:rsidRPr="00AD071D">
        <w:rPr>
          <w:rFonts w:ascii="Kayra" w:hAnsi="Kayra"/>
          <w:b/>
          <w:u w:val="single"/>
        </w:rPr>
        <w:t xml:space="preserve">öğütlerini </w:t>
      </w:r>
      <w:r>
        <w:rPr>
          <w:rFonts w:ascii="Kayra" w:hAnsi="Kayra"/>
        </w:rPr>
        <w:t>her zaman dinlerim.”Cümlesindeki  altı çizili kelimenin eş anlamlısı hangisidir?</w:t>
      </w:r>
    </w:p>
    <w:p w:rsidR="00253693" w:rsidRDefault="00253693" w:rsidP="00A75F57">
      <w:pPr>
        <w:pStyle w:val="NoSpacing"/>
        <w:rPr>
          <w:rFonts w:ascii="Kayra" w:hAnsi="Kayra"/>
        </w:rPr>
      </w:pPr>
    </w:p>
    <w:p w:rsidR="00253693" w:rsidRDefault="00253693" w:rsidP="00A75F57">
      <w:pPr>
        <w:pStyle w:val="NoSpacing"/>
        <w:numPr>
          <w:ilvl w:val="0"/>
          <w:numId w:val="16"/>
        </w:numPr>
        <w:rPr>
          <w:rFonts w:ascii="Kayra" w:hAnsi="Kayra"/>
        </w:rPr>
      </w:pPr>
      <w:r>
        <w:rPr>
          <w:rFonts w:ascii="Kayra" w:hAnsi="Kayra"/>
        </w:rPr>
        <w:t xml:space="preserve"> Söz</w:t>
      </w:r>
    </w:p>
    <w:p w:rsidR="00253693" w:rsidRDefault="00253693" w:rsidP="00A75F57">
      <w:pPr>
        <w:pStyle w:val="NoSpacing"/>
        <w:numPr>
          <w:ilvl w:val="0"/>
          <w:numId w:val="16"/>
        </w:numPr>
        <w:rPr>
          <w:rFonts w:ascii="Kayra" w:hAnsi="Kayra"/>
        </w:rPr>
      </w:pPr>
      <w:r>
        <w:rPr>
          <w:rFonts w:ascii="Kayra" w:hAnsi="Kayra"/>
        </w:rPr>
        <w:t>Nasihat</w:t>
      </w:r>
    </w:p>
    <w:p w:rsidR="00253693" w:rsidRDefault="00253693" w:rsidP="00A75F57">
      <w:pPr>
        <w:pStyle w:val="NoSpacing"/>
        <w:numPr>
          <w:ilvl w:val="0"/>
          <w:numId w:val="16"/>
        </w:numPr>
        <w:rPr>
          <w:rFonts w:ascii="Kayra" w:hAnsi="Kayra"/>
        </w:rPr>
      </w:pPr>
      <w:r>
        <w:rPr>
          <w:rFonts w:ascii="Kayra" w:hAnsi="Kayra"/>
        </w:rPr>
        <w:t>Davranış</w:t>
      </w:r>
    </w:p>
    <w:p w:rsidR="00253693" w:rsidRDefault="00253693" w:rsidP="00A75F57">
      <w:pPr>
        <w:pStyle w:val="NoSpacing"/>
        <w:numPr>
          <w:ilvl w:val="0"/>
          <w:numId w:val="16"/>
        </w:numPr>
        <w:rPr>
          <w:rFonts w:ascii="Kayra" w:hAnsi="Kayra"/>
        </w:rPr>
      </w:pPr>
    </w:p>
    <w:p w:rsidR="00253693" w:rsidRPr="00F55919" w:rsidRDefault="00253693" w:rsidP="00A75F57">
      <w:pPr>
        <w:pStyle w:val="NoSpacing"/>
        <w:rPr>
          <w:rFonts w:ascii="Kayra" w:hAnsi="Kayra"/>
        </w:rPr>
      </w:pPr>
    </w:p>
    <w:sectPr w:rsidR="00253693" w:rsidRPr="00F55919" w:rsidSect="00AD071D">
      <w:headerReference w:type="default" r:id="rId16"/>
      <w:footerReference w:type="default" r:id="rId17"/>
      <w:headerReference w:type="first" r:id="rId18"/>
      <w:pgSz w:w="11906" w:h="16838"/>
      <w:pgMar w:top="1417" w:right="1417" w:bottom="1417" w:left="1417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693" w:rsidRDefault="00253693" w:rsidP="00AD071D">
      <w:pPr>
        <w:spacing w:after="0" w:line="240" w:lineRule="auto"/>
      </w:pPr>
      <w:r>
        <w:separator/>
      </w:r>
    </w:p>
  </w:endnote>
  <w:endnote w:type="continuationSeparator" w:id="0">
    <w:p w:rsidR="00253693" w:rsidRDefault="00253693" w:rsidP="00AD0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693" w:rsidRPr="00CE52B9" w:rsidRDefault="00253693" w:rsidP="00CE52B9">
    <w:pPr>
      <w:pStyle w:val="Footer"/>
      <w:jc w:val="center"/>
      <w:rPr>
        <w:rFonts w:ascii="Kayra" w:hAnsi="Kayra"/>
        <w:color w:val="7030A0"/>
        <w:sz w:val="24"/>
        <w:szCs w:val="24"/>
      </w:rPr>
    </w:pPr>
    <w:r w:rsidRPr="00CE52B9">
      <w:rPr>
        <w:rFonts w:ascii="Kayra" w:hAnsi="Kayra"/>
        <w:color w:val="7030A0"/>
        <w:sz w:val="24"/>
        <w:szCs w:val="24"/>
      </w:rPr>
      <w:t>Soruları dikkatlice okuyunuz.</w:t>
    </w:r>
    <w:r>
      <w:rPr>
        <w:rFonts w:ascii="Kayra" w:hAnsi="Kayra"/>
        <w:color w:val="7030A0"/>
        <w:sz w:val="24"/>
        <w:szCs w:val="24"/>
      </w:rPr>
      <w:t xml:space="preserve"> </w:t>
    </w:r>
    <w:r w:rsidRPr="00CE52B9">
      <w:rPr>
        <w:rFonts w:ascii="Kayra" w:hAnsi="Kayra"/>
        <w:color w:val="7030A0"/>
        <w:sz w:val="24"/>
        <w:szCs w:val="24"/>
      </w:rPr>
      <w:t>Başarılar dilerim canlarım.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693" w:rsidRDefault="00253693" w:rsidP="00AD071D">
      <w:pPr>
        <w:spacing w:after="0" w:line="240" w:lineRule="auto"/>
      </w:pPr>
      <w:r>
        <w:separator/>
      </w:r>
    </w:p>
  </w:footnote>
  <w:footnote w:type="continuationSeparator" w:id="0">
    <w:p w:rsidR="00253693" w:rsidRDefault="00253693" w:rsidP="00AD0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693" w:rsidRPr="00AD071D" w:rsidRDefault="00253693" w:rsidP="00AD071D">
    <w:pPr>
      <w:pStyle w:val="Header"/>
      <w:jc w:val="center"/>
      <w:rPr>
        <w:rFonts w:ascii="Kayra" w:hAnsi="Kayra"/>
        <w:color w:val="7030A0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693" w:rsidRPr="00AD071D" w:rsidRDefault="00253693" w:rsidP="00AD071D">
    <w:pPr>
      <w:pStyle w:val="Header"/>
      <w:jc w:val="center"/>
      <w:rPr>
        <w:rFonts w:ascii="Kayra" w:hAnsi="Kayra"/>
        <w:color w:val="548DD4"/>
        <w:sz w:val="24"/>
        <w:szCs w:val="24"/>
      </w:rPr>
    </w:pPr>
    <w:r w:rsidRPr="00AD071D">
      <w:rPr>
        <w:rFonts w:ascii="Kayra" w:hAnsi="Kayra"/>
        <w:color w:val="548DD4"/>
        <w:sz w:val="24"/>
        <w:szCs w:val="24"/>
      </w:rPr>
      <w:t>SÖZCÜKLERDE ANLAM İLİŞKİLERİ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572CA"/>
    <w:multiLevelType w:val="hybridMultilevel"/>
    <w:tmpl w:val="C33EA51E"/>
    <w:lvl w:ilvl="0" w:tplc="F5B0084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5C5C59"/>
    <w:multiLevelType w:val="hybridMultilevel"/>
    <w:tmpl w:val="3E3000C6"/>
    <w:lvl w:ilvl="0" w:tplc="E6B8AF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F124D6B"/>
    <w:multiLevelType w:val="hybridMultilevel"/>
    <w:tmpl w:val="54A23EB2"/>
    <w:lvl w:ilvl="0" w:tplc="7B68D94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902C9A"/>
    <w:multiLevelType w:val="hybridMultilevel"/>
    <w:tmpl w:val="C60EC2AC"/>
    <w:lvl w:ilvl="0" w:tplc="5D9C96F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1E35AEB"/>
    <w:multiLevelType w:val="hybridMultilevel"/>
    <w:tmpl w:val="05C25846"/>
    <w:lvl w:ilvl="0" w:tplc="5C6649FE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AF022D5"/>
    <w:multiLevelType w:val="hybridMultilevel"/>
    <w:tmpl w:val="A37E8530"/>
    <w:lvl w:ilvl="0" w:tplc="DCB247E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2FB32A7"/>
    <w:multiLevelType w:val="hybridMultilevel"/>
    <w:tmpl w:val="E794A1F6"/>
    <w:lvl w:ilvl="0" w:tplc="0D5C05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9E2699A"/>
    <w:multiLevelType w:val="hybridMultilevel"/>
    <w:tmpl w:val="ADAE93DE"/>
    <w:lvl w:ilvl="0" w:tplc="238ABA6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3A62351"/>
    <w:multiLevelType w:val="hybridMultilevel"/>
    <w:tmpl w:val="C93810D8"/>
    <w:lvl w:ilvl="0" w:tplc="7C96EB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3EA49D7"/>
    <w:multiLevelType w:val="hybridMultilevel"/>
    <w:tmpl w:val="9C726D2E"/>
    <w:lvl w:ilvl="0" w:tplc="156C4F56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>
    <w:nsid w:val="6546761D"/>
    <w:multiLevelType w:val="hybridMultilevel"/>
    <w:tmpl w:val="3872EBCC"/>
    <w:lvl w:ilvl="0" w:tplc="91F861B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7E804C8"/>
    <w:multiLevelType w:val="hybridMultilevel"/>
    <w:tmpl w:val="B81ECD76"/>
    <w:lvl w:ilvl="0" w:tplc="99364D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8EB5D8C"/>
    <w:multiLevelType w:val="hybridMultilevel"/>
    <w:tmpl w:val="63F88842"/>
    <w:lvl w:ilvl="0" w:tplc="5EE0144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C1E7859"/>
    <w:multiLevelType w:val="hybridMultilevel"/>
    <w:tmpl w:val="FB16FFD0"/>
    <w:lvl w:ilvl="0" w:tplc="53B49F3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EA624FF"/>
    <w:multiLevelType w:val="hybridMultilevel"/>
    <w:tmpl w:val="45206B90"/>
    <w:lvl w:ilvl="0" w:tplc="3148EB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6D0292"/>
    <w:multiLevelType w:val="hybridMultilevel"/>
    <w:tmpl w:val="CE7AD28A"/>
    <w:lvl w:ilvl="0" w:tplc="3132C1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0"/>
  </w:num>
  <w:num w:numId="8">
    <w:abstractNumId w:val="14"/>
  </w:num>
  <w:num w:numId="9">
    <w:abstractNumId w:val="1"/>
  </w:num>
  <w:num w:numId="10">
    <w:abstractNumId w:val="3"/>
  </w:num>
  <w:num w:numId="11">
    <w:abstractNumId w:val="15"/>
  </w:num>
  <w:num w:numId="12">
    <w:abstractNumId w:val="7"/>
  </w:num>
  <w:num w:numId="13">
    <w:abstractNumId w:val="11"/>
  </w:num>
  <w:num w:numId="14">
    <w:abstractNumId w:val="6"/>
  </w:num>
  <w:num w:numId="15">
    <w:abstractNumId w:val="13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213C"/>
    <w:rsid w:val="00064A76"/>
    <w:rsid w:val="0009068C"/>
    <w:rsid w:val="000B0227"/>
    <w:rsid w:val="001409D3"/>
    <w:rsid w:val="001C3CF9"/>
    <w:rsid w:val="001D3C7E"/>
    <w:rsid w:val="001E1AC0"/>
    <w:rsid w:val="001F2775"/>
    <w:rsid w:val="00212810"/>
    <w:rsid w:val="00232EA7"/>
    <w:rsid w:val="00253693"/>
    <w:rsid w:val="003447EE"/>
    <w:rsid w:val="003C213C"/>
    <w:rsid w:val="00471304"/>
    <w:rsid w:val="004729C2"/>
    <w:rsid w:val="00514AB4"/>
    <w:rsid w:val="00541689"/>
    <w:rsid w:val="00584094"/>
    <w:rsid w:val="007E6241"/>
    <w:rsid w:val="00900118"/>
    <w:rsid w:val="00904C0D"/>
    <w:rsid w:val="00A75F57"/>
    <w:rsid w:val="00AD071D"/>
    <w:rsid w:val="00B2220D"/>
    <w:rsid w:val="00BC1D60"/>
    <w:rsid w:val="00CE52B9"/>
    <w:rsid w:val="00D13CC6"/>
    <w:rsid w:val="00D83D7F"/>
    <w:rsid w:val="00D91314"/>
    <w:rsid w:val="00DF5EBE"/>
    <w:rsid w:val="00EE1F2A"/>
    <w:rsid w:val="00F55919"/>
    <w:rsid w:val="00F872C0"/>
    <w:rsid w:val="00FB6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24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E1F2A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E1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1F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AD07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71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D07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71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2</Pages>
  <Words>256</Words>
  <Characters>1461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UltraXP User</dc:creator>
  <cp:keywords>www.sorubak.com</cp:keywords>
  <dc:description>www.sorubak.com</dc:description>
  <cp:lastModifiedBy>edanur</cp:lastModifiedBy>
  <cp:revision>7</cp:revision>
  <dcterms:created xsi:type="dcterms:W3CDTF">2013-12-08T18:16:00Z</dcterms:created>
  <dcterms:modified xsi:type="dcterms:W3CDTF">2014-01-11T16:03:00Z</dcterms:modified>
  <cp:category>www.sorubak.com</cp:category>
</cp:coreProperties>
</file>