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22"/>
        <w:gridCol w:w="7922"/>
      </w:tblGrid>
      <w:tr w:rsidR="00DB6230" w:rsidTr="002C10DB">
        <w:tc>
          <w:tcPr>
            <w:tcW w:w="7922" w:type="dxa"/>
          </w:tcPr>
          <w:p w:rsidR="00DB6230" w:rsidRPr="002C10DB" w:rsidRDefault="00DB6230" w:rsidP="002C10DB">
            <w:pPr>
              <w:jc w:val="center"/>
              <w:rPr>
                <w:rFonts w:ascii="Comic Sans MS" w:hAnsi="Comic Sans MS"/>
                <w:b/>
                <w:sz w:val="18"/>
                <w:szCs w:val="22"/>
              </w:rPr>
            </w:pPr>
            <w:r w:rsidRPr="002C10DB">
              <w:rPr>
                <w:rFonts w:ascii="Comic Sans MS" w:hAnsi="Comic Sans MS"/>
                <w:b/>
                <w:sz w:val="18"/>
                <w:szCs w:val="22"/>
              </w:rPr>
              <w:t>DÖRT İŞLEM DEĞERLENDİRME</w: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1.Aşağıdaki toplama işlemlerini yapınız?</w: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 w:rsidRPr="002C10DB">
              <w:rPr>
                <w:rFonts w:ascii="Comic Sans MS" w:hAnsi="Comic Sans MS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321.75pt;height:100.5pt;visibility:visible">
                  <v:imagedata r:id="rId5" o:title=""/>
                </v:shape>
              </w:pi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w:pict>
                <v:line id="Düz Bağlayıcı 3" o:spid="_x0000_s1026" style="position:absolute;z-index:251658240;visibility:visible" from="-5.85pt,13.05pt" to="788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" strokeweight=".25pt"/>
              </w:pi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2.Aşağıdaki çıkarma işlemlerini yapınız?</w: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>
              <w:object w:dxaOrig="6555" w:dyaOrig="1155">
                <v:shape id="_x0000_i1026" type="#_x0000_t75" style="width:327.75pt;height:57.75pt" o:ole="">
                  <v:imagedata r:id="rId6" o:title=""/>
                </v:shape>
                <o:OLEObject Type="Embed" ProgID="Paint.Picture" ShapeID="_x0000_i1026" DrawAspect="Content" ObjectID="_1451649443" r:id="rId7"/>
              </w:obje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w:pict>
                <v:line id="Düz Bağlayıcı 4" o:spid="_x0000_s1027" style="position:absolute;z-index:251659264;visibility:visible" from="-5.85pt,12.8pt" to="788.4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" strokecolor="windowText" strokeweight=".25pt"/>
              </w:pi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3.Aşağıdaki çarpma  işlemlerini yapınız?</w: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>
              <w:object w:dxaOrig="6540" w:dyaOrig="1080">
                <v:shape id="_x0000_i1027" type="#_x0000_t75" style="width:327pt;height:54pt" o:ole="">
                  <v:imagedata r:id="rId8" o:title=""/>
                </v:shape>
                <o:OLEObject Type="Embed" ProgID="Paint.Picture" ShapeID="_x0000_i1027" DrawAspect="Content" ObjectID="_1451649444" r:id="rId9"/>
              </w:obje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w:pict>
                <v:line id="Düz Bağlayıcı 5" o:spid="_x0000_s1028" style="position:absolute;z-index:251660288;visibility:visible" from="-5.85pt,10.6pt" to="788.4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" strokecolor="windowText" strokeweight=".25pt"/>
              </w:pi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4.Aşağıdaki bölme işlemlerini yapınız?</w: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  <w:r>
              <w:object w:dxaOrig="6720" w:dyaOrig="1305">
                <v:shape id="_x0000_i1028" type="#_x0000_t75" style="width:336pt;height:65.25pt" o:ole="">
                  <v:imagedata r:id="rId10" o:title=""/>
                </v:shape>
                <o:OLEObject Type="Embed" ProgID="Paint.Picture" ShapeID="_x0000_i1028" DrawAspect="Content" ObjectID="_1451649445" r:id="rId11"/>
              </w:object>
            </w: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5D5080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A860BB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7922" w:type="dxa"/>
          </w:tcPr>
          <w:p w:rsidR="00DB6230" w:rsidRPr="002C10DB" w:rsidRDefault="00DB6230" w:rsidP="002C10DB">
            <w:pPr>
              <w:ind w:left="300"/>
              <w:jc w:val="center"/>
              <w:rPr>
                <w:rFonts w:ascii="Comic Sans MS" w:hAnsi="Comic Sans MS"/>
                <w:b/>
                <w:sz w:val="18"/>
                <w:szCs w:val="22"/>
              </w:rPr>
            </w:pPr>
            <w:r w:rsidRPr="002C10DB">
              <w:rPr>
                <w:rFonts w:ascii="Comic Sans MS" w:hAnsi="Comic Sans MS"/>
                <w:b/>
                <w:sz w:val="18"/>
                <w:szCs w:val="22"/>
              </w:rPr>
              <w:t>DÖRT İŞLEM DEĞERLENDİRME</w: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1.Aşağıdaki toplama işlemlerini yapınız?</w: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  <w:r w:rsidRPr="002C10DB">
              <w:rPr>
                <w:rFonts w:ascii="Comic Sans MS" w:hAnsi="Comic Sans MS"/>
                <w:noProof/>
                <w:sz w:val="22"/>
                <w:szCs w:val="22"/>
              </w:rPr>
              <w:pict>
                <v:shape id="Resim 2" o:spid="_x0000_i1029" type="#_x0000_t75" style="width:321.75pt;height:100.5pt;visibility:visible">
                  <v:imagedata r:id="rId5" o:title=""/>
                </v:shape>
              </w:pic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2.Aşağıdaki çıkarma işlemlerini yapınız?</w: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  <w:r>
              <w:object w:dxaOrig="6555" w:dyaOrig="1155">
                <v:shape id="_x0000_i1030" type="#_x0000_t75" style="width:327.75pt;height:57.75pt" o:ole="">
                  <v:imagedata r:id="rId6" o:title=""/>
                </v:shape>
                <o:OLEObject Type="Embed" ProgID="Paint.Picture" ShapeID="_x0000_i1030" DrawAspect="Content" ObjectID="_1451649446" r:id="rId12"/>
              </w:objec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0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3.Aşağıdaki çarpma  işlemlerini yapınız?</w: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  <w:r>
              <w:object w:dxaOrig="6540" w:dyaOrig="1080">
                <v:shape id="_x0000_i1031" type="#_x0000_t75" style="width:327pt;height:54pt" o:ole="">
                  <v:imagedata r:id="rId8" o:title=""/>
                </v:shape>
                <o:OLEObject Type="Embed" ProgID="Paint.Picture" ShapeID="_x0000_i1031" DrawAspect="Content" ObjectID="_1451649447" r:id="rId13"/>
              </w:objec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AC20A7">
            <w:pPr>
              <w:rPr>
                <w:rFonts w:ascii="Comic Sans MS" w:hAnsi="Comic Sans MS"/>
                <w:sz w:val="20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0"/>
                <w:szCs w:val="22"/>
              </w:rPr>
            </w:pPr>
            <w:r w:rsidRPr="002C10DB">
              <w:rPr>
                <w:rFonts w:ascii="Comic Sans MS" w:hAnsi="Comic Sans MS"/>
                <w:sz w:val="20"/>
                <w:szCs w:val="22"/>
              </w:rPr>
              <w:t>4.Aşağıdaki bölme işlemlerini yapınız?</w: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  <w:r>
              <w:object w:dxaOrig="6720" w:dyaOrig="1305">
                <v:shape id="_x0000_i1032" type="#_x0000_t75" style="width:336pt;height:65.25pt" o:ole="">
                  <v:imagedata r:id="rId10" o:title=""/>
                </v:shape>
                <o:OLEObject Type="Embed" ProgID="Paint.Picture" ShapeID="_x0000_i1032" DrawAspect="Content" ObjectID="_1451649448" r:id="rId14"/>
              </w:object>
            </w: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</w:p>
          <w:p w:rsidR="00DB6230" w:rsidRPr="002C10DB" w:rsidRDefault="00DB6230" w:rsidP="002C10DB">
            <w:pPr>
              <w:ind w:left="300"/>
              <w:rPr>
                <w:rFonts w:ascii="Comic Sans MS" w:hAnsi="Comic Sans MS"/>
                <w:sz w:val="22"/>
                <w:szCs w:val="22"/>
              </w:rPr>
            </w:pPr>
            <w:hyperlink r:id="rId15" w:history="1">
              <w:r>
                <w:rPr>
                  <w:rStyle w:val="Hyperlink"/>
                </w:rPr>
                <w:t>www.sorubak.com</w:t>
              </w:r>
            </w:hyperlink>
          </w:p>
          <w:p w:rsidR="00DB6230" w:rsidRPr="002C10DB" w:rsidRDefault="00DB6230" w:rsidP="002C10DB">
            <w:pPr>
              <w:ind w:left="30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DB6230" w:rsidRPr="00AC20A7" w:rsidRDefault="00DB6230" w:rsidP="00AC20A7">
      <w:pPr>
        <w:rPr>
          <w:rFonts w:ascii="Comic Sans MS" w:hAnsi="Comic Sans MS"/>
          <w:sz w:val="18"/>
          <w:szCs w:val="22"/>
        </w:rPr>
      </w:pPr>
      <w:r w:rsidRPr="00AC20A7">
        <w:rPr>
          <w:rFonts w:ascii="Comic Sans MS" w:hAnsi="Comic Sans MS"/>
          <w:sz w:val="18"/>
          <w:szCs w:val="22"/>
        </w:rPr>
        <w:t>Her işlem 5 puan değerindedir.</w:t>
      </w:r>
      <w:r>
        <w:rPr>
          <w:rFonts w:ascii="Comic Sans MS" w:hAnsi="Comic Sans MS"/>
          <w:sz w:val="18"/>
          <w:szCs w:val="22"/>
        </w:rPr>
        <w:tab/>
        <w:t xml:space="preserve">                                                                                                           Her işlem 5 puan değerindedir.</w:t>
      </w:r>
      <w:bookmarkStart w:id="0" w:name="_GoBack"/>
      <w:bookmarkEnd w:id="0"/>
    </w:p>
    <w:sectPr w:rsidR="00DB6230" w:rsidRPr="00AC20A7" w:rsidSect="00A860BB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C4CF3"/>
    <w:multiLevelType w:val="hybridMultilevel"/>
    <w:tmpl w:val="2BF232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9D3"/>
    <w:rsid w:val="001A5E1B"/>
    <w:rsid w:val="001D01C8"/>
    <w:rsid w:val="00216BDC"/>
    <w:rsid w:val="002C10DB"/>
    <w:rsid w:val="003625AB"/>
    <w:rsid w:val="0038770E"/>
    <w:rsid w:val="005D5080"/>
    <w:rsid w:val="006459D3"/>
    <w:rsid w:val="007405F2"/>
    <w:rsid w:val="00947A99"/>
    <w:rsid w:val="00A54572"/>
    <w:rsid w:val="00A860BB"/>
    <w:rsid w:val="00A87986"/>
    <w:rsid w:val="00AC20A7"/>
    <w:rsid w:val="00BD6F7A"/>
    <w:rsid w:val="00C73E41"/>
    <w:rsid w:val="00DB6230"/>
    <w:rsid w:val="00EA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F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D6F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D6F7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16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6BD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877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110</Words>
  <Characters>627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Selahattin BALCI</dc:creator>
  <cp:keywords>www.sorubak.com</cp:keywords>
  <dc:description>www.sorubak.com</dc:description>
  <cp:lastModifiedBy>edanur</cp:lastModifiedBy>
  <cp:revision>4</cp:revision>
  <cp:lastPrinted>2014-01-06T10:22:00Z</cp:lastPrinted>
  <dcterms:created xsi:type="dcterms:W3CDTF">2014-01-14T09:28:00Z</dcterms:created>
  <dcterms:modified xsi:type="dcterms:W3CDTF">2014-01-19T13:11:00Z</dcterms:modified>
  <cp:category>www.sorubak.com</cp:category>
</cp:coreProperties>
</file>