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C2D" w:rsidRPr="008F2460" w:rsidRDefault="004C7C2D" w:rsidP="008F2460">
      <w:pPr>
        <w:rPr>
          <w:rFonts w:ascii="Comic Sans MS" w:hAnsi="Comic Sans MS" w:cs="Comic Sans MS"/>
          <w:sz w:val="24"/>
          <w:szCs w:val="24"/>
        </w:rPr>
      </w:pPr>
      <w:r w:rsidRPr="008F2460">
        <w:rPr>
          <w:rFonts w:ascii="Comic Sans MS" w:hAnsi="Comic Sans MS" w:cs="Comic Sans MS"/>
          <w:sz w:val="24"/>
          <w:szCs w:val="24"/>
        </w:rPr>
        <w:t>Adı Soyadı: ……………………………………………………………………………….                             Numarası : ………………..</w:t>
      </w:r>
    </w:p>
    <w:p w:rsidR="004C7C2D" w:rsidRDefault="004C7C2D" w:rsidP="00B96E30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Comic Sans MS"/>
          <w:sz w:val="28"/>
          <w:szCs w:val="28"/>
        </w:rPr>
      </w:pPr>
      <w:r w:rsidRPr="00B96E30">
        <w:rPr>
          <w:rFonts w:ascii="Comic Sans MS" w:hAnsi="Comic Sans MS" w:cs="Comic Sans MS"/>
          <w:sz w:val="28"/>
          <w:szCs w:val="28"/>
        </w:rPr>
        <w:t>ÇIKARMA İŞLEMİ İLE İLGİLİ PROBLEMLER</w:t>
      </w:r>
      <w:r>
        <w:rPr>
          <w:rFonts w:ascii="Comic Sans MS" w:hAnsi="Comic Sans MS" w:cs="Comic Sans MS"/>
          <w:sz w:val="28"/>
          <w:szCs w:val="28"/>
        </w:rPr>
        <w:t xml:space="preserve"> - 1</w:t>
      </w:r>
    </w:p>
    <w:p w:rsidR="004C7C2D" w:rsidRDefault="004C7C2D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  <w:sectPr w:rsidR="004C7C2D" w:rsidSect="008F2460">
          <w:pgSz w:w="11906" w:h="16838"/>
          <w:pgMar w:top="539" w:right="386" w:bottom="540" w:left="540" w:header="709" w:footer="709" w:gutter="0"/>
          <w:cols w:space="708"/>
          <w:docGrid w:linePitch="360"/>
        </w:sectPr>
      </w:pPr>
    </w:p>
    <w:p w:rsidR="004C7C2D" w:rsidRDefault="004C7C2D" w:rsidP="009930F8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Aşağıdaki problemleri işlem yaparak çözünüz.</w:t>
      </w:r>
    </w:p>
    <w:p w:rsidR="004C7C2D" w:rsidRPr="00E312B4" w:rsidRDefault="004C7C2D" w:rsidP="006B549D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  <w:r w:rsidRPr="00E312B4">
        <w:rPr>
          <w:rFonts w:ascii="Comic Sans MS" w:hAnsi="Comic Sans MS" w:cs="Comic Sans MS"/>
          <w:sz w:val="24"/>
          <w:szCs w:val="24"/>
        </w:rPr>
        <w:t xml:space="preserve">1-) </w:t>
      </w:r>
      <w:r>
        <w:rPr>
          <w:rFonts w:ascii="Comic Sans MS" w:hAnsi="Comic Sans MS" w:cs="Comic Sans MS"/>
          <w:sz w:val="24"/>
          <w:szCs w:val="24"/>
        </w:rPr>
        <w:t>5, 2, 9 rakamlarını kullanarak</w:t>
      </w:r>
      <w:r w:rsidRPr="00E312B4">
        <w:rPr>
          <w:rFonts w:ascii="Comic Sans MS" w:hAnsi="Comic Sans MS" w:cs="Comic Sans MS"/>
          <w:sz w:val="24"/>
          <w:szCs w:val="24"/>
        </w:rPr>
        <w:t xml:space="preserve"> yazılabilecek en büyük üç basamaklı tek sayı ile en küçük üç basamaklı tek sayının farkı kaçtır?</w:t>
      </w:r>
    </w:p>
    <w:p w:rsidR="004C7C2D" w:rsidRDefault="004C7C2D" w:rsidP="009930F8">
      <w:pPr>
        <w:autoSpaceDE w:val="0"/>
        <w:autoSpaceDN w:val="0"/>
        <w:adjustRightInd w:val="0"/>
        <w:spacing w:after="0" w:line="240" w:lineRule="auto"/>
        <w:rPr>
          <w:rFonts w:ascii="Comic Sans MS" w:eastAsia="VAGRoundedTLight" w:hAnsi="Comic Sans MS"/>
          <w:color w:val="000000"/>
          <w:sz w:val="24"/>
          <w:szCs w:val="24"/>
        </w:rPr>
      </w:pPr>
      <w:r>
        <w:rPr>
          <w:noProof/>
        </w:rPr>
        <w:pict>
          <v:roundrect id="_x0000_s1026" style="position:absolute;margin-left:9pt;margin-top:8.45pt;width:243pt;height:1in;z-index:251653120" arcsize="10923f" filled="f" fillcolor="#969696" strokeweight="1.5pt">
            <v:fill color2="#b6dde8"/>
            <v:shadow on="t" type="perspective" color="#205867" opacity=".5" offset="1pt" offset2="-3pt"/>
            <v:textbox style="mso-next-textbox:#_x0000_s1026">
              <w:txbxContent>
                <w:p w:rsidR="004C7C2D" w:rsidRPr="00656C79" w:rsidRDefault="004C7C2D" w:rsidP="00486B7E">
                  <w:pPr>
                    <w:spacing w:after="0" w:line="240" w:lineRule="auto"/>
                    <w:rPr>
                      <w:rFonts w:ascii="Maiandra GD" w:hAnsi="Maiandra GD"/>
                      <w:sz w:val="20"/>
                      <w:szCs w:val="20"/>
                    </w:rPr>
                  </w:pPr>
                  <w:r w:rsidRPr="009930F8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  <w:t>ÇÖZÜM:</w:t>
                  </w:r>
                  <w:r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  <w:t xml:space="preserve"> </w:t>
                  </w:r>
                  <w:hyperlink r:id="rId7" w:history="1">
                    <w:r w:rsidRPr="006943CF">
                      <w:rPr>
                        <w:rStyle w:val="Hyperlink"/>
                        <w:rFonts w:ascii="Maiandra GD" w:hAnsi="Maiandra GD"/>
                        <w:sz w:val="20"/>
                        <w:szCs w:val="20"/>
                      </w:rPr>
                      <w:t>www.sorubak.com</w:t>
                    </w:r>
                  </w:hyperlink>
                  <w:r>
                    <w:rPr>
                      <w:rFonts w:ascii="Maiandra GD" w:hAnsi="Maiandra GD"/>
                      <w:sz w:val="20"/>
                      <w:szCs w:val="20"/>
                    </w:rPr>
                    <w:t xml:space="preserve"> </w:t>
                  </w:r>
                </w:p>
                <w:p w:rsidR="004C7C2D" w:rsidRPr="009930F8" w:rsidRDefault="004C7C2D" w:rsidP="00E312B4">
                  <w:pPr>
                    <w:spacing w:after="0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</w:pPr>
                </w:p>
              </w:txbxContent>
            </v:textbox>
          </v:roundrect>
        </w:pict>
      </w:r>
    </w:p>
    <w:p w:rsidR="004C7C2D" w:rsidRDefault="004C7C2D" w:rsidP="009930F8">
      <w:pPr>
        <w:spacing w:after="0" w:line="240" w:lineRule="auto"/>
        <w:rPr>
          <w:rFonts w:ascii="Comic Sans MS" w:hAnsi="Comic Sans MS" w:cs="Comic Sans MS"/>
        </w:rPr>
      </w:pPr>
    </w:p>
    <w:p w:rsidR="004C7C2D" w:rsidRDefault="004C7C2D" w:rsidP="009930F8">
      <w:pPr>
        <w:spacing w:after="0" w:line="240" w:lineRule="auto"/>
        <w:rPr>
          <w:sz w:val="20"/>
          <w:szCs w:val="20"/>
        </w:rPr>
      </w:pPr>
    </w:p>
    <w:p w:rsidR="004C7C2D" w:rsidRDefault="004C7C2D" w:rsidP="009930F8">
      <w:pPr>
        <w:spacing w:after="0" w:line="240" w:lineRule="auto"/>
        <w:rPr>
          <w:sz w:val="20"/>
          <w:szCs w:val="20"/>
        </w:rPr>
      </w:pPr>
    </w:p>
    <w:p w:rsidR="004C7C2D" w:rsidRDefault="004C7C2D" w:rsidP="009930F8">
      <w:pPr>
        <w:spacing w:after="0" w:line="240" w:lineRule="auto"/>
        <w:rPr>
          <w:sz w:val="20"/>
          <w:szCs w:val="20"/>
        </w:rPr>
      </w:pPr>
    </w:p>
    <w:p w:rsidR="004C7C2D" w:rsidRDefault="004C7C2D" w:rsidP="009930F8">
      <w:pPr>
        <w:spacing w:after="0" w:line="240" w:lineRule="auto"/>
        <w:rPr>
          <w:sz w:val="20"/>
          <w:szCs w:val="20"/>
        </w:rPr>
      </w:pPr>
    </w:p>
    <w:p w:rsidR="004C7C2D" w:rsidRDefault="004C7C2D" w:rsidP="009930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16"/>
          <w:szCs w:val="16"/>
        </w:rPr>
      </w:pPr>
    </w:p>
    <w:p w:rsidR="004C7C2D" w:rsidRDefault="004C7C2D" w:rsidP="009930F8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eastAsia="VAGRoundedTLight" w:hAnsi="Comic Sans MS"/>
          <w:b/>
          <w:bCs/>
          <w:color w:val="000000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2-) Altı yüz otuz iki doğal sayısından, iki yüz yetmiş beş doğal sayısını çıkardığımızda fark kaç olur</w:t>
      </w:r>
      <w:r>
        <w:rPr>
          <w:rFonts w:ascii="Comic Sans MS" w:eastAsia="VAGRoundedTLight" w:hAnsi="Comic Sans MS" w:cs="Comic Sans MS"/>
          <w:b/>
          <w:bCs/>
          <w:color w:val="000000"/>
          <w:sz w:val="24"/>
          <w:szCs w:val="24"/>
        </w:rPr>
        <w:t>?</w:t>
      </w:r>
    </w:p>
    <w:p w:rsidR="004C7C2D" w:rsidRDefault="004C7C2D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noProof/>
        </w:rPr>
        <w:pict>
          <v:roundrect id="_x0000_s1027" style="position:absolute;margin-left:9pt;margin-top:1.25pt;width:243pt;height:1in;z-index:251654144" arcsize="10923f" filled="f" fillcolor="#969696" strokeweight="1.5pt">
            <v:fill color2="#b6dde8"/>
            <v:shadow on="t" type="perspective" color="#205867" opacity=".5" offset="1pt" offset2="-3pt"/>
            <v:textbox style="mso-next-textbox:#_x0000_s1027">
              <w:txbxContent>
                <w:p w:rsidR="004C7C2D" w:rsidRPr="009930F8" w:rsidRDefault="004C7C2D" w:rsidP="00E312B4">
                  <w:pPr>
                    <w:spacing w:after="0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</w:pPr>
                  <w:r w:rsidRPr="009930F8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  <w:t>ÇÖZÜM:</w:t>
                  </w:r>
                </w:p>
              </w:txbxContent>
            </v:textbox>
          </v:roundrect>
        </w:pict>
      </w:r>
    </w:p>
    <w:p w:rsidR="004C7C2D" w:rsidRDefault="004C7C2D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4C7C2D" w:rsidRDefault="004C7C2D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4C7C2D" w:rsidRDefault="004C7C2D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4C7C2D" w:rsidRDefault="004C7C2D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4C7C2D" w:rsidRPr="00137EAC" w:rsidRDefault="004C7C2D" w:rsidP="006B549D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  <w:r w:rsidRPr="00137EAC">
        <w:rPr>
          <w:rFonts w:ascii="Comic Sans MS" w:hAnsi="Comic Sans MS" w:cs="Comic Sans MS"/>
          <w:sz w:val="24"/>
          <w:szCs w:val="24"/>
        </w:rPr>
        <w:t>3-) Bir çıkarm</w:t>
      </w:r>
      <w:r>
        <w:rPr>
          <w:rFonts w:ascii="Comic Sans MS" w:hAnsi="Comic Sans MS" w:cs="Comic Sans MS"/>
          <w:sz w:val="24"/>
          <w:szCs w:val="24"/>
        </w:rPr>
        <w:t>a işleminde eksilen 526, fark 23</w:t>
      </w:r>
      <w:r w:rsidRPr="00137EAC">
        <w:rPr>
          <w:rFonts w:ascii="Comic Sans MS" w:hAnsi="Comic Sans MS" w:cs="Comic Sans MS"/>
          <w:sz w:val="24"/>
          <w:szCs w:val="24"/>
        </w:rPr>
        <w:t>9’dur. Bu çıkarma işleminde çıkan kaçtır?</w:t>
      </w:r>
    </w:p>
    <w:p w:rsidR="004C7C2D" w:rsidRDefault="004C7C2D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noProof/>
        </w:rPr>
        <w:pict>
          <v:roundrect id="_x0000_s1028" style="position:absolute;margin-left:9pt;margin-top:10.2pt;width:243pt;height:1in;z-index:251655168" arcsize="10923f" filled="f" fillcolor="#969696" strokeweight="1.5pt">
            <v:fill color2="#b6dde8"/>
            <v:shadow on="t" type="perspective" color="#205867" opacity=".5" offset="1pt" offset2="-3pt"/>
            <v:textbox style="mso-next-textbox:#_x0000_s1028">
              <w:txbxContent>
                <w:p w:rsidR="004C7C2D" w:rsidRPr="009930F8" w:rsidRDefault="004C7C2D" w:rsidP="00E312B4">
                  <w:pPr>
                    <w:spacing w:after="0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</w:pPr>
                  <w:r w:rsidRPr="009930F8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  <w:t>ÇÖZÜM:</w:t>
                  </w:r>
                </w:p>
              </w:txbxContent>
            </v:textbox>
          </v:roundrect>
        </w:pict>
      </w:r>
    </w:p>
    <w:p w:rsidR="004C7C2D" w:rsidRDefault="004C7C2D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4C7C2D" w:rsidRDefault="004C7C2D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4C7C2D" w:rsidRDefault="004C7C2D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4C7C2D" w:rsidRDefault="004C7C2D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4C7C2D" w:rsidRPr="00433AEC" w:rsidRDefault="004C7C2D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16"/>
          <w:szCs w:val="16"/>
        </w:rPr>
      </w:pPr>
    </w:p>
    <w:p w:rsidR="004C7C2D" w:rsidRDefault="004C7C2D" w:rsidP="006B549D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  <w:r w:rsidRPr="00E11BC4">
        <w:rPr>
          <w:rFonts w:ascii="Comic Sans MS" w:hAnsi="Comic Sans MS" w:cs="Comic Sans MS"/>
          <w:sz w:val="24"/>
          <w:szCs w:val="24"/>
        </w:rPr>
        <w:t xml:space="preserve">4-) Bir fidanlığa </w:t>
      </w:r>
      <w:r>
        <w:rPr>
          <w:rFonts w:ascii="Comic Sans MS" w:hAnsi="Comic Sans MS" w:cs="Comic Sans MS"/>
          <w:sz w:val="24"/>
          <w:szCs w:val="24"/>
        </w:rPr>
        <w:t>435</w:t>
      </w:r>
      <w:r w:rsidRPr="00E11BC4">
        <w:rPr>
          <w:rFonts w:ascii="Comic Sans MS" w:hAnsi="Comic Sans MS" w:cs="Comic Sans MS"/>
          <w:sz w:val="24"/>
          <w:szCs w:val="24"/>
        </w:rPr>
        <w:t xml:space="preserve"> çam, çamların sayısından </w:t>
      </w:r>
      <w:r>
        <w:rPr>
          <w:rFonts w:ascii="Comic Sans MS" w:hAnsi="Comic Sans MS" w:cs="Comic Sans MS"/>
          <w:sz w:val="24"/>
          <w:szCs w:val="24"/>
        </w:rPr>
        <w:t>126</w:t>
      </w:r>
      <w:r w:rsidRPr="00E11BC4">
        <w:rPr>
          <w:rFonts w:ascii="Comic Sans MS" w:hAnsi="Comic Sans MS" w:cs="Comic Sans MS"/>
          <w:sz w:val="24"/>
          <w:szCs w:val="24"/>
        </w:rPr>
        <w:t xml:space="preserve"> eksik meşe, meşelerden </w:t>
      </w:r>
      <w:r>
        <w:rPr>
          <w:rFonts w:ascii="Comic Sans MS" w:hAnsi="Comic Sans MS" w:cs="Comic Sans MS"/>
          <w:sz w:val="24"/>
          <w:szCs w:val="24"/>
        </w:rPr>
        <w:t>15</w:t>
      </w:r>
      <w:r w:rsidRPr="00E11BC4">
        <w:rPr>
          <w:rFonts w:ascii="Comic Sans MS" w:hAnsi="Comic Sans MS" w:cs="Comic Sans MS"/>
          <w:sz w:val="24"/>
          <w:szCs w:val="24"/>
        </w:rPr>
        <w:t xml:space="preserve">0 eksik </w:t>
      </w:r>
      <w:r>
        <w:rPr>
          <w:rFonts w:ascii="Comic Sans MS" w:hAnsi="Comic Sans MS" w:cs="Comic Sans MS"/>
          <w:sz w:val="24"/>
          <w:szCs w:val="24"/>
        </w:rPr>
        <w:t>kavak</w:t>
      </w:r>
      <w:r w:rsidRPr="00E11BC4">
        <w:rPr>
          <w:rFonts w:ascii="Comic Sans MS" w:hAnsi="Comic Sans MS" w:cs="Comic Sans MS"/>
          <w:sz w:val="24"/>
          <w:szCs w:val="24"/>
        </w:rPr>
        <w:t xml:space="preserve"> ağacı dikilmiştir. Fidanlığa dikilen toplam ağaç sayısı kaçtır?</w:t>
      </w:r>
    </w:p>
    <w:p w:rsidR="004C7C2D" w:rsidRDefault="004C7C2D" w:rsidP="00E11BC4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noProof/>
        </w:rPr>
        <w:pict>
          <v:roundrect id="_x0000_s1029" style="position:absolute;margin-left:9pt;margin-top:1.4pt;width:243pt;height:1in;z-index:251656192" arcsize="10923f" filled="f" fillcolor="#969696" strokeweight="1.5pt">
            <v:fill color2="#b6dde8"/>
            <v:shadow on="t" type="perspective" color="#205867" opacity=".5" offset="1pt" offset2="-3pt"/>
            <v:textbox style="mso-next-textbox:#_x0000_s1029">
              <w:txbxContent>
                <w:p w:rsidR="004C7C2D" w:rsidRPr="009930F8" w:rsidRDefault="004C7C2D" w:rsidP="00E312B4">
                  <w:pPr>
                    <w:spacing w:after="0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</w:pPr>
                  <w:r w:rsidRPr="009930F8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  <w:t>ÇÖZÜM:</w:t>
                  </w:r>
                </w:p>
              </w:txbxContent>
            </v:textbox>
          </v:roundrect>
        </w:pict>
      </w:r>
    </w:p>
    <w:p w:rsidR="004C7C2D" w:rsidRDefault="004C7C2D" w:rsidP="00E11BC4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4C7C2D" w:rsidRDefault="004C7C2D" w:rsidP="00E11BC4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4C7C2D" w:rsidRDefault="004C7C2D" w:rsidP="00E11BC4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4C7C2D" w:rsidRDefault="004C7C2D" w:rsidP="00E11BC4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4C7C2D" w:rsidRDefault="004C7C2D" w:rsidP="006B549D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  <w:r w:rsidRPr="00D4511C">
        <w:rPr>
          <w:rFonts w:ascii="Comic Sans MS" w:hAnsi="Comic Sans MS" w:cs="Comic Sans MS"/>
          <w:sz w:val="24"/>
          <w:szCs w:val="24"/>
        </w:rPr>
        <w:t xml:space="preserve">5-) </w:t>
      </w:r>
      <w:r>
        <w:rPr>
          <w:rFonts w:ascii="Comic Sans MS" w:hAnsi="Comic Sans MS" w:cs="Comic Sans MS"/>
          <w:sz w:val="24"/>
          <w:szCs w:val="24"/>
        </w:rPr>
        <w:t>920</w:t>
      </w:r>
      <w:r w:rsidRPr="006740D9">
        <w:rPr>
          <w:rFonts w:ascii="Comic Sans MS" w:hAnsi="Comic Sans MS" w:cs="Comic Sans MS"/>
          <w:sz w:val="24"/>
          <w:szCs w:val="24"/>
        </w:rPr>
        <w:t xml:space="preserve"> TL olan buzdolabının parasını üç taksitle ödeyeceğiz. İlk taksit 350 TL, ikinci taksit 320TL’dir. Üçüncü taksit kaç TL’dir?</w:t>
      </w:r>
    </w:p>
    <w:p w:rsidR="004C7C2D" w:rsidRDefault="004C7C2D" w:rsidP="00D4511C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noProof/>
        </w:rPr>
        <w:pict>
          <v:roundrect id="_x0000_s1030" style="position:absolute;margin-left:9pt;margin-top:10.5pt;width:243pt;height:1in;z-index:251657216" arcsize="10923f" filled="f" fillcolor="#969696" strokeweight="1.5pt">
            <v:fill color2="#b6dde8"/>
            <v:shadow on="t" type="perspective" color="#205867" opacity=".5" offset="1pt" offset2="-3pt"/>
            <v:textbox style="mso-next-textbox:#_x0000_s1030">
              <w:txbxContent>
                <w:p w:rsidR="004C7C2D" w:rsidRPr="009930F8" w:rsidRDefault="004C7C2D" w:rsidP="00E312B4">
                  <w:pPr>
                    <w:spacing w:after="0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</w:pPr>
                  <w:r w:rsidRPr="009930F8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  <w:t>ÇÖZÜM:</w:t>
                  </w:r>
                </w:p>
              </w:txbxContent>
            </v:textbox>
          </v:roundrect>
        </w:pict>
      </w:r>
    </w:p>
    <w:p w:rsidR="004C7C2D" w:rsidRDefault="004C7C2D" w:rsidP="00D4511C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4C7C2D" w:rsidRDefault="004C7C2D" w:rsidP="00D4511C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4C7C2D" w:rsidRDefault="004C7C2D" w:rsidP="00D4511C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4C7C2D" w:rsidRDefault="004C7C2D" w:rsidP="00D4511C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4C7C2D" w:rsidRDefault="004C7C2D" w:rsidP="00D4511C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4C7C2D" w:rsidRDefault="004C7C2D" w:rsidP="00D4511C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4C7C2D" w:rsidRDefault="004C7C2D" w:rsidP="006B549D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6</w:t>
      </w:r>
      <w:r w:rsidRPr="00E312B4">
        <w:rPr>
          <w:rFonts w:ascii="Comic Sans MS" w:hAnsi="Comic Sans MS" w:cs="Comic Sans MS"/>
          <w:sz w:val="24"/>
          <w:szCs w:val="24"/>
        </w:rPr>
        <w:t>-)</w:t>
      </w:r>
      <w:r>
        <w:rPr>
          <w:rFonts w:ascii="Comic Sans MS" w:hAnsi="Comic Sans MS" w:cs="Comic Sans MS"/>
          <w:sz w:val="24"/>
          <w:szCs w:val="24"/>
        </w:rPr>
        <w:t xml:space="preserve"> Merve 127’den başlayarak 5 er ritmik sayma yapıyor.  4. saymada söylediği sayıdan 59 eksiltirse hangi sayıyı bulur?</w:t>
      </w:r>
    </w:p>
    <w:p w:rsidR="004C7C2D" w:rsidRPr="00E11BC4" w:rsidRDefault="004C7C2D" w:rsidP="00E11BC4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noProof/>
        </w:rPr>
        <w:pict>
          <v:roundrect id="_x0000_s1031" style="position:absolute;margin-left:4.8pt;margin-top:2.65pt;width:243pt;height:1in;z-index:251658240" arcsize="10923f" filled="f" fillcolor="#969696" strokeweight="1.5pt">
            <v:fill color2="#b6dde8"/>
            <v:shadow on="t" type="perspective" color="#205867" opacity=".5" offset="1pt" offset2="-3pt"/>
            <v:textbox style="mso-next-textbox:#_x0000_s1031">
              <w:txbxContent>
                <w:p w:rsidR="004C7C2D" w:rsidRPr="009930F8" w:rsidRDefault="004C7C2D" w:rsidP="00E312B4">
                  <w:pPr>
                    <w:spacing w:after="0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</w:pPr>
                  <w:r w:rsidRPr="009930F8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  <w:t>ÇÖZÜM:</w:t>
                  </w:r>
                </w:p>
              </w:txbxContent>
            </v:textbox>
          </v:roundrect>
        </w:pict>
      </w:r>
    </w:p>
    <w:p w:rsidR="004C7C2D" w:rsidRDefault="004C7C2D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4C7C2D" w:rsidRDefault="004C7C2D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4C7C2D" w:rsidRDefault="004C7C2D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4C7C2D" w:rsidRDefault="004C7C2D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4C7C2D" w:rsidRPr="00E8379A" w:rsidRDefault="004C7C2D" w:rsidP="006B549D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  <w:r w:rsidRPr="00E8379A">
        <w:rPr>
          <w:rFonts w:ascii="Comic Sans MS" w:hAnsi="Comic Sans MS" w:cs="Comic Sans MS"/>
          <w:sz w:val="24"/>
          <w:szCs w:val="24"/>
        </w:rPr>
        <w:t xml:space="preserve">7-) 631 </w:t>
      </w:r>
      <w:r>
        <w:rPr>
          <w:rFonts w:ascii="Comic Sans MS" w:hAnsi="Comic Sans MS" w:cs="Comic Sans MS"/>
          <w:sz w:val="24"/>
          <w:szCs w:val="24"/>
        </w:rPr>
        <w:t xml:space="preserve">doğal </w:t>
      </w:r>
      <w:r w:rsidRPr="00E8379A">
        <w:rPr>
          <w:rFonts w:ascii="Comic Sans MS" w:hAnsi="Comic Sans MS" w:cs="Comic Sans MS"/>
          <w:sz w:val="24"/>
          <w:szCs w:val="24"/>
        </w:rPr>
        <w:t>sayıs</w:t>
      </w:r>
      <w:r>
        <w:rPr>
          <w:rFonts w:ascii="Comic Sans MS" w:hAnsi="Comic Sans MS" w:cs="Comic Sans MS"/>
          <w:sz w:val="24"/>
          <w:szCs w:val="24"/>
        </w:rPr>
        <w:t>ındaki yüzler ve birler basama</w:t>
      </w:r>
      <w:r w:rsidRPr="00E8379A">
        <w:rPr>
          <w:rFonts w:ascii="Comic Sans MS" w:hAnsi="Comic Sans MS" w:cs="Comic Sans MS"/>
          <w:sz w:val="24"/>
          <w:szCs w:val="24"/>
        </w:rPr>
        <w:t>ğındaki rakamları</w:t>
      </w:r>
      <w:r>
        <w:rPr>
          <w:rFonts w:ascii="Comic Sans MS" w:hAnsi="Comic Sans MS" w:cs="Comic Sans MS"/>
          <w:sz w:val="24"/>
          <w:szCs w:val="24"/>
        </w:rPr>
        <w:t>n</w:t>
      </w:r>
      <w:r w:rsidRPr="00E8379A">
        <w:rPr>
          <w:rFonts w:ascii="Comic Sans MS" w:hAnsi="Comic Sans MS" w:cs="Comic Sans MS"/>
          <w:sz w:val="24"/>
          <w:szCs w:val="24"/>
        </w:rPr>
        <w:t xml:space="preserve"> yer</w:t>
      </w:r>
      <w:r>
        <w:rPr>
          <w:rFonts w:ascii="Comic Sans MS" w:hAnsi="Comic Sans MS" w:cs="Comic Sans MS"/>
          <w:sz w:val="24"/>
          <w:szCs w:val="24"/>
        </w:rPr>
        <w:t>ini</w:t>
      </w:r>
      <w:r w:rsidRPr="00E8379A">
        <w:rPr>
          <w:rFonts w:ascii="Comic Sans MS" w:hAnsi="Comic Sans MS" w:cs="Comic Sans MS"/>
          <w:sz w:val="24"/>
          <w:szCs w:val="24"/>
        </w:rPr>
        <w:t xml:space="preserve"> değiştirdiğimizde oluşan yeni sayı ile</w:t>
      </w:r>
      <w:r>
        <w:rPr>
          <w:rFonts w:ascii="Comic Sans MS" w:hAnsi="Comic Sans MS" w:cs="Comic Sans MS"/>
          <w:sz w:val="24"/>
          <w:szCs w:val="24"/>
        </w:rPr>
        <w:t xml:space="preserve"> 631’in</w:t>
      </w:r>
      <w:r w:rsidRPr="00E8379A">
        <w:rPr>
          <w:rFonts w:ascii="Comic Sans MS" w:hAnsi="Comic Sans MS" w:cs="Comic Sans MS"/>
          <w:sz w:val="24"/>
          <w:szCs w:val="24"/>
        </w:rPr>
        <w:t xml:space="preserve"> farkı kaç olur?</w:t>
      </w:r>
    </w:p>
    <w:p w:rsidR="004C7C2D" w:rsidRDefault="004C7C2D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noProof/>
        </w:rPr>
        <w:pict>
          <v:roundrect id="_x0000_s1032" style="position:absolute;margin-left:4.8pt;margin-top:5.15pt;width:243pt;height:1in;z-index:251659264" arcsize="10923f" filled="f" fillcolor="#969696" strokeweight="1.5pt">
            <v:fill color2="#b6dde8"/>
            <v:shadow on="t" type="perspective" color="#205867" opacity=".5" offset="1pt" offset2="-3pt"/>
            <v:textbox style="mso-next-textbox:#_x0000_s1032">
              <w:txbxContent>
                <w:p w:rsidR="004C7C2D" w:rsidRPr="009930F8" w:rsidRDefault="004C7C2D" w:rsidP="00E312B4">
                  <w:pPr>
                    <w:spacing w:after="0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</w:pPr>
                  <w:r w:rsidRPr="009930F8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  <w:t>ÇÖZÜM:</w:t>
                  </w:r>
                </w:p>
              </w:txbxContent>
            </v:textbox>
          </v:roundrect>
        </w:pict>
      </w:r>
    </w:p>
    <w:p w:rsidR="004C7C2D" w:rsidRDefault="004C7C2D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4C7C2D" w:rsidRDefault="004C7C2D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4C7C2D" w:rsidRDefault="004C7C2D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4C7C2D" w:rsidRDefault="004C7C2D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4C7C2D" w:rsidRPr="007C6999" w:rsidRDefault="004C7C2D" w:rsidP="006B549D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8</w:t>
      </w:r>
      <w:r w:rsidRPr="007C6999">
        <w:rPr>
          <w:rFonts w:ascii="Comic Sans MS" w:hAnsi="Comic Sans MS" w:cs="Comic Sans MS"/>
          <w:sz w:val="24"/>
          <w:szCs w:val="24"/>
        </w:rPr>
        <w:t>-) 9 yüzlük, 5</w:t>
      </w:r>
      <w:r>
        <w:rPr>
          <w:rFonts w:ascii="Comic Sans MS" w:hAnsi="Comic Sans MS" w:cs="Comic Sans MS"/>
          <w:sz w:val="24"/>
          <w:szCs w:val="24"/>
        </w:rPr>
        <w:t xml:space="preserve"> </w:t>
      </w:r>
      <w:r w:rsidRPr="007C6999">
        <w:rPr>
          <w:rFonts w:ascii="Comic Sans MS" w:hAnsi="Comic Sans MS" w:cs="Comic Sans MS"/>
          <w:sz w:val="24"/>
          <w:szCs w:val="24"/>
        </w:rPr>
        <w:t>onluk, 7 birlikten</w:t>
      </w:r>
      <w:r>
        <w:rPr>
          <w:rFonts w:ascii="Comic Sans MS" w:hAnsi="Comic Sans MS" w:cs="Comic Sans MS"/>
          <w:sz w:val="24"/>
          <w:szCs w:val="24"/>
        </w:rPr>
        <w:t xml:space="preserve"> oluşan sayıdan,</w:t>
      </w:r>
      <w:r w:rsidRPr="007C6999">
        <w:rPr>
          <w:rFonts w:ascii="Comic Sans MS" w:hAnsi="Comic Sans MS" w:cs="Comic Sans MS"/>
          <w:sz w:val="24"/>
          <w:szCs w:val="24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>üç</w:t>
      </w:r>
      <w:r w:rsidRPr="007C6999">
        <w:rPr>
          <w:rFonts w:ascii="Comic Sans MS" w:hAnsi="Comic Sans MS" w:cs="Comic Sans MS"/>
          <w:sz w:val="24"/>
          <w:szCs w:val="24"/>
        </w:rPr>
        <w:t xml:space="preserve"> basamaklı </w:t>
      </w:r>
      <w:r w:rsidRPr="007C6999">
        <w:rPr>
          <w:rFonts w:ascii="Comic Sans MS" w:hAnsi="Comic Sans MS" w:cs="Comic Sans MS"/>
          <w:sz w:val="24"/>
          <w:szCs w:val="24"/>
          <w:u w:val="single"/>
        </w:rPr>
        <w:t>en küçük tek sayı</w:t>
      </w:r>
      <w:r w:rsidRPr="007C6999">
        <w:rPr>
          <w:rFonts w:ascii="Comic Sans MS" w:hAnsi="Comic Sans MS" w:cs="Comic Sans MS"/>
          <w:sz w:val="24"/>
          <w:szCs w:val="24"/>
        </w:rPr>
        <w:t xml:space="preserve"> çıkarılırsa sonuç kaç olur?</w:t>
      </w:r>
    </w:p>
    <w:p w:rsidR="004C7C2D" w:rsidRDefault="004C7C2D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noProof/>
        </w:rPr>
        <w:pict>
          <v:roundrect id="_x0000_s1033" style="position:absolute;margin-left:4.8pt;margin-top:6.35pt;width:243pt;height:1in;z-index:251661312" arcsize="10923f" filled="f" fillcolor="#969696" strokeweight="1.5pt">
            <v:fill color2="#b6dde8"/>
            <v:shadow on="t" type="perspective" color="#205867" opacity=".5" offset="1pt" offset2="-3pt"/>
            <v:textbox style="mso-next-textbox:#_x0000_s1033">
              <w:txbxContent>
                <w:p w:rsidR="004C7C2D" w:rsidRPr="009930F8" w:rsidRDefault="004C7C2D" w:rsidP="00E312B4">
                  <w:pPr>
                    <w:spacing w:after="0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</w:pPr>
                  <w:r w:rsidRPr="009930F8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  <w:t>ÇÖZÜM:</w:t>
                  </w:r>
                </w:p>
              </w:txbxContent>
            </v:textbox>
          </v:roundrect>
        </w:pict>
      </w:r>
    </w:p>
    <w:p w:rsidR="004C7C2D" w:rsidRDefault="004C7C2D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4C7C2D" w:rsidRDefault="004C7C2D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4C7C2D" w:rsidRDefault="004C7C2D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4C7C2D" w:rsidRDefault="004C7C2D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4C7C2D" w:rsidRDefault="004C7C2D" w:rsidP="006B549D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9</w:t>
      </w:r>
      <w:r w:rsidRPr="007C6999">
        <w:rPr>
          <w:rFonts w:ascii="Comic Sans MS" w:hAnsi="Comic Sans MS" w:cs="Comic Sans MS"/>
          <w:sz w:val="24"/>
          <w:szCs w:val="24"/>
        </w:rPr>
        <w:t xml:space="preserve">-) </w:t>
      </w:r>
      <w:r>
        <w:rPr>
          <w:rFonts w:ascii="Comic Sans MS" w:hAnsi="Comic Sans MS" w:cs="Comic Sans MS"/>
          <w:sz w:val="24"/>
          <w:szCs w:val="24"/>
        </w:rPr>
        <w:t>Bir bakkal 1. gün 145 ekmek,  2. gün 125 ekmek satmıştır.  3. gün ise ikinci günden 28 az ekmek satmıştır. Buna göre bakkal 3 günde kaç tane ekmek satmıştır?</w:t>
      </w:r>
    </w:p>
    <w:p w:rsidR="004C7C2D" w:rsidRDefault="004C7C2D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noProof/>
        </w:rPr>
        <w:pict>
          <v:roundrect id="_x0000_s1034" style="position:absolute;margin-left:4.8pt;margin-top:8.85pt;width:243pt;height:1in;z-index:251660288" arcsize="10923f" filled="f" fillcolor="#969696" strokeweight="1.5pt">
            <v:fill color2="#b6dde8"/>
            <v:shadow on="t" type="perspective" color="#205867" opacity=".5" offset="1pt" offset2="-3pt"/>
            <v:textbox style="mso-next-textbox:#_x0000_s1034">
              <w:txbxContent>
                <w:p w:rsidR="004C7C2D" w:rsidRPr="009930F8" w:rsidRDefault="004C7C2D" w:rsidP="00E312B4">
                  <w:pPr>
                    <w:spacing w:after="0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</w:pPr>
                  <w:r w:rsidRPr="009930F8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  <w:t>ÇÖZÜM:</w:t>
                  </w:r>
                </w:p>
              </w:txbxContent>
            </v:textbox>
          </v:roundrect>
        </w:pict>
      </w:r>
    </w:p>
    <w:p w:rsidR="004C7C2D" w:rsidRDefault="004C7C2D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4C7C2D" w:rsidRDefault="004C7C2D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4C7C2D" w:rsidRDefault="004C7C2D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4C7C2D" w:rsidRDefault="004C7C2D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4C7C2D" w:rsidRPr="0071136D" w:rsidRDefault="004C7C2D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4C7C2D" w:rsidRDefault="004C7C2D" w:rsidP="006B549D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10</w:t>
      </w:r>
      <w:r w:rsidRPr="006740D9">
        <w:rPr>
          <w:rFonts w:ascii="Comic Sans MS" w:hAnsi="Comic Sans MS" w:cs="Comic Sans MS"/>
          <w:sz w:val="24"/>
          <w:szCs w:val="24"/>
        </w:rPr>
        <w:t xml:space="preserve">-) </w:t>
      </w:r>
      <w:r>
        <w:rPr>
          <w:rFonts w:ascii="Comic Sans MS" w:hAnsi="Comic Sans MS" w:cs="Comic Sans MS"/>
          <w:sz w:val="24"/>
          <w:szCs w:val="24"/>
        </w:rPr>
        <w:t>63</w:t>
      </w:r>
      <w:r w:rsidRPr="00D4511C">
        <w:rPr>
          <w:rFonts w:ascii="Comic Sans MS" w:hAnsi="Comic Sans MS" w:cs="Comic Sans MS"/>
          <w:sz w:val="24"/>
          <w:szCs w:val="24"/>
        </w:rPr>
        <w:t>4 sayısının 2</w:t>
      </w:r>
      <w:r>
        <w:rPr>
          <w:rFonts w:ascii="Comic Sans MS" w:hAnsi="Comic Sans MS" w:cs="Comic Sans MS"/>
          <w:sz w:val="24"/>
          <w:szCs w:val="24"/>
        </w:rPr>
        <w:t>6</w:t>
      </w:r>
      <w:r w:rsidRPr="00D4511C">
        <w:rPr>
          <w:rFonts w:ascii="Comic Sans MS" w:hAnsi="Comic Sans MS" w:cs="Comic Sans MS"/>
          <w:sz w:val="24"/>
          <w:szCs w:val="24"/>
        </w:rPr>
        <w:t>5</w:t>
      </w:r>
      <w:r>
        <w:rPr>
          <w:rFonts w:ascii="Comic Sans MS" w:hAnsi="Comic Sans MS" w:cs="Comic Sans MS"/>
          <w:sz w:val="24"/>
          <w:szCs w:val="24"/>
        </w:rPr>
        <w:t xml:space="preserve"> eksiğinin 174</w:t>
      </w:r>
      <w:r w:rsidRPr="00D4511C">
        <w:rPr>
          <w:rFonts w:ascii="Comic Sans MS" w:hAnsi="Comic Sans MS" w:cs="Comic Sans MS"/>
          <w:sz w:val="24"/>
          <w:szCs w:val="24"/>
        </w:rPr>
        <w:t xml:space="preserve"> fazlası kaçtır?</w:t>
      </w:r>
    </w:p>
    <w:p w:rsidR="004C7C2D" w:rsidRDefault="004C7C2D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noProof/>
        </w:rPr>
        <w:pict>
          <v:roundrect id="_x0000_s1035" style="position:absolute;margin-left:4.8pt;margin-top:8.8pt;width:243pt;height:1in;z-index:251662336" arcsize="10923f" filled="f" fillcolor="#969696" strokeweight="1.5pt">
            <v:fill color2="#b6dde8"/>
            <v:shadow on="t" type="perspective" color="#205867" opacity=".5" offset="1pt" offset2="-3pt"/>
            <v:textbox style="mso-next-textbox:#_x0000_s1035">
              <w:txbxContent>
                <w:p w:rsidR="004C7C2D" w:rsidRPr="009930F8" w:rsidRDefault="004C7C2D" w:rsidP="00E312B4">
                  <w:pPr>
                    <w:spacing w:after="0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</w:pPr>
                  <w:r w:rsidRPr="009930F8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  <w:t>ÇÖZÜM:</w:t>
                  </w:r>
                </w:p>
              </w:txbxContent>
            </v:textbox>
          </v:roundrect>
        </w:pict>
      </w:r>
    </w:p>
    <w:p w:rsidR="004C7C2D" w:rsidRDefault="004C7C2D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4C7C2D" w:rsidRDefault="004C7C2D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4C7C2D" w:rsidRDefault="004C7C2D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4C7C2D" w:rsidRDefault="004C7C2D" w:rsidP="00B96E3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sectPr w:rsidR="004C7C2D" w:rsidSect="009930F8">
      <w:type w:val="continuous"/>
      <w:pgSz w:w="11906" w:h="16838"/>
      <w:pgMar w:top="539" w:right="386" w:bottom="540" w:left="540" w:header="709" w:footer="709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C2D" w:rsidRDefault="004C7C2D">
      <w:r>
        <w:separator/>
      </w:r>
    </w:p>
  </w:endnote>
  <w:endnote w:type="continuationSeparator" w:id="0">
    <w:p w:rsidR="004C7C2D" w:rsidRDefault="004C7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TLight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C2D" w:rsidRDefault="004C7C2D">
      <w:r>
        <w:separator/>
      </w:r>
    </w:p>
  </w:footnote>
  <w:footnote w:type="continuationSeparator" w:id="0">
    <w:p w:rsidR="004C7C2D" w:rsidRDefault="004C7C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E56F52"/>
    <w:multiLevelType w:val="hybridMultilevel"/>
    <w:tmpl w:val="B3DA2E84"/>
    <w:lvl w:ilvl="0" w:tplc="CF928C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2726A1"/>
    <w:multiLevelType w:val="hybridMultilevel"/>
    <w:tmpl w:val="9D2ABEA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6DAA5D5C"/>
    <w:multiLevelType w:val="hybridMultilevel"/>
    <w:tmpl w:val="9BEC1B4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4059"/>
    <w:rsid w:val="000050BC"/>
    <w:rsid w:val="00017373"/>
    <w:rsid w:val="00017E29"/>
    <w:rsid w:val="00024F45"/>
    <w:rsid w:val="0002765B"/>
    <w:rsid w:val="00027DA5"/>
    <w:rsid w:val="000334E0"/>
    <w:rsid w:val="00050F93"/>
    <w:rsid w:val="000578E0"/>
    <w:rsid w:val="000642A5"/>
    <w:rsid w:val="0007033B"/>
    <w:rsid w:val="000766E6"/>
    <w:rsid w:val="00093EAD"/>
    <w:rsid w:val="000A1B69"/>
    <w:rsid w:val="000A6998"/>
    <w:rsid w:val="000B26CE"/>
    <w:rsid w:val="000C2356"/>
    <w:rsid w:val="000C4E01"/>
    <w:rsid w:val="000D4280"/>
    <w:rsid w:val="00107F46"/>
    <w:rsid w:val="00114139"/>
    <w:rsid w:val="00115F06"/>
    <w:rsid w:val="0013365A"/>
    <w:rsid w:val="00137EAC"/>
    <w:rsid w:val="00146123"/>
    <w:rsid w:val="00146CCD"/>
    <w:rsid w:val="00163A7E"/>
    <w:rsid w:val="00170546"/>
    <w:rsid w:val="001714A0"/>
    <w:rsid w:val="0017171E"/>
    <w:rsid w:val="00176A08"/>
    <w:rsid w:val="00192C28"/>
    <w:rsid w:val="001B5B30"/>
    <w:rsid w:val="001D63FF"/>
    <w:rsid w:val="001E4044"/>
    <w:rsid w:val="001F7D64"/>
    <w:rsid w:val="002071B9"/>
    <w:rsid w:val="00232B95"/>
    <w:rsid w:val="00241C12"/>
    <w:rsid w:val="00246FB6"/>
    <w:rsid w:val="00255E13"/>
    <w:rsid w:val="00257496"/>
    <w:rsid w:val="00260288"/>
    <w:rsid w:val="0028016B"/>
    <w:rsid w:val="00282B4B"/>
    <w:rsid w:val="0028665B"/>
    <w:rsid w:val="002A6430"/>
    <w:rsid w:val="002B1811"/>
    <w:rsid w:val="002B4116"/>
    <w:rsid w:val="002B7331"/>
    <w:rsid w:val="002E267A"/>
    <w:rsid w:val="003026ED"/>
    <w:rsid w:val="00325FED"/>
    <w:rsid w:val="003466B7"/>
    <w:rsid w:val="00351705"/>
    <w:rsid w:val="00383B97"/>
    <w:rsid w:val="00385CCA"/>
    <w:rsid w:val="003A42AC"/>
    <w:rsid w:val="003B0F65"/>
    <w:rsid w:val="003B3DA0"/>
    <w:rsid w:val="003C76A7"/>
    <w:rsid w:val="003D1B82"/>
    <w:rsid w:val="003D34E4"/>
    <w:rsid w:val="003F69A1"/>
    <w:rsid w:val="004252B1"/>
    <w:rsid w:val="00433AEC"/>
    <w:rsid w:val="004505F3"/>
    <w:rsid w:val="00462545"/>
    <w:rsid w:val="0047630D"/>
    <w:rsid w:val="004859EC"/>
    <w:rsid w:val="00486B7E"/>
    <w:rsid w:val="00491856"/>
    <w:rsid w:val="004B0E3C"/>
    <w:rsid w:val="004B5984"/>
    <w:rsid w:val="004C7275"/>
    <w:rsid w:val="004C7C2D"/>
    <w:rsid w:val="004D110B"/>
    <w:rsid w:val="004D5415"/>
    <w:rsid w:val="004E143E"/>
    <w:rsid w:val="0051584A"/>
    <w:rsid w:val="00521277"/>
    <w:rsid w:val="005324B2"/>
    <w:rsid w:val="00536C76"/>
    <w:rsid w:val="00551397"/>
    <w:rsid w:val="0056044D"/>
    <w:rsid w:val="005653A9"/>
    <w:rsid w:val="0056697B"/>
    <w:rsid w:val="00572DDB"/>
    <w:rsid w:val="00576EBB"/>
    <w:rsid w:val="00592A82"/>
    <w:rsid w:val="005B2804"/>
    <w:rsid w:val="005B405C"/>
    <w:rsid w:val="005F1A21"/>
    <w:rsid w:val="006023A0"/>
    <w:rsid w:val="00615516"/>
    <w:rsid w:val="006178DA"/>
    <w:rsid w:val="006179E7"/>
    <w:rsid w:val="00623D41"/>
    <w:rsid w:val="0063367A"/>
    <w:rsid w:val="00643881"/>
    <w:rsid w:val="00656C79"/>
    <w:rsid w:val="00662FA5"/>
    <w:rsid w:val="006740D9"/>
    <w:rsid w:val="006907E0"/>
    <w:rsid w:val="006943CF"/>
    <w:rsid w:val="006A492E"/>
    <w:rsid w:val="006A7833"/>
    <w:rsid w:val="006B08F3"/>
    <w:rsid w:val="006B549D"/>
    <w:rsid w:val="006C6456"/>
    <w:rsid w:val="006F2CAA"/>
    <w:rsid w:val="006F7262"/>
    <w:rsid w:val="00700732"/>
    <w:rsid w:val="00707F82"/>
    <w:rsid w:val="00710C04"/>
    <w:rsid w:val="0071136D"/>
    <w:rsid w:val="0073631E"/>
    <w:rsid w:val="007516D9"/>
    <w:rsid w:val="00751AE8"/>
    <w:rsid w:val="00753824"/>
    <w:rsid w:val="00760463"/>
    <w:rsid w:val="0077516D"/>
    <w:rsid w:val="00781868"/>
    <w:rsid w:val="007924FC"/>
    <w:rsid w:val="00794411"/>
    <w:rsid w:val="007970E5"/>
    <w:rsid w:val="007A1AE1"/>
    <w:rsid w:val="007A2F55"/>
    <w:rsid w:val="007C0A7D"/>
    <w:rsid w:val="007C467B"/>
    <w:rsid w:val="007C6999"/>
    <w:rsid w:val="007F5668"/>
    <w:rsid w:val="00820945"/>
    <w:rsid w:val="008235BE"/>
    <w:rsid w:val="00825989"/>
    <w:rsid w:val="008674B2"/>
    <w:rsid w:val="008737E7"/>
    <w:rsid w:val="008738AF"/>
    <w:rsid w:val="00874089"/>
    <w:rsid w:val="008838F2"/>
    <w:rsid w:val="00887115"/>
    <w:rsid w:val="008B5629"/>
    <w:rsid w:val="008C2DB7"/>
    <w:rsid w:val="008E0848"/>
    <w:rsid w:val="008F04B2"/>
    <w:rsid w:val="008F0AA8"/>
    <w:rsid w:val="008F2460"/>
    <w:rsid w:val="008F6191"/>
    <w:rsid w:val="00902EAA"/>
    <w:rsid w:val="00920EE9"/>
    <w:rsid w:val="00952146"/>
    <w:rsid w:val="009563AF"/>
    <w:rsid w:val="00962282"/>
    <w:rsid w:val="00985658"/>
    <w:rsid w:val="009877A6"/>
    <w:rsid w:val="00992C31"/>
    <w:rsid w:val="009930F8"/>
    <w:rsid w:val="009951B8"/>
    <w:rsid w:val="00995C4D"/>
    <w:rsid w:val="009A39B2"/>
    <w:rsid w:val="009B0AF6"/>
    <w:rsid w:val="009C205C"/>
    <w:rsid w:val="009C2510"/>
    <w:rsid w:val="009F4104"/>
    <w:rsid w:val="00A06030"/>
    <w:rsid w:val="00A0793F"/>
    <w:rsid w:val="00A21AE0"/>
    <w:rsid w:val="00A313A7"/>
    <w:rsid w:val="00A31EDF"/>
    <w:rsid w:val="00A46294"/>
    <w:rsid w:val="00A547A3"/>
    <w:rsid w:val="00A55F40"/>
    <w:rsid w:val="00A70FBA"/>
    <w:rsid w:val="00A77911"/>
    <w:rsid w:val="00A80D0C"/>
    <w:rsid w:val="00A82E4B"/>
    <w:rsid w:val="00A848EC"/>
    <w:rsid w:val="00A92478"/>
    <w:rsid w:val="00AD2B7C"/>
    <w:rsid w:val="00AF2185"/>
    <w:rsid w:val="00AF5962"/>
    <w:rsid w:val="00B070DB"/>
    <w:rsid w:val="00B11BE6"/>
    <w:rsid w:val="00B17C5D"/>
    <w:rsid w:val="00B32425"/>
    <w:rsid w:val="00B452DD"/>
    <w:rsid w:val="00B55F75"/>
    <w:rsid w:val="00B65935"/>
    <w:rsid w:val="00B84D9A"/>
    <w:rsid w:val="00B9017E"/>
    <w:rsid w:val="00B96E30"/>
    <w:rsid w:val="00B97D4C"/>
    <w:rsid w:val="00BC14D5"/>
    <w:rsid w:val="00BC54BB"/>
    <w:rsid w:val="00BC644C"/>
    <w:rsid w:val="00BE3C08"/>
    <w:rsid w:val="00BE7B66"/>
    <w:rsid w:val="00BF41AA"/>
    <w:rsid w:val="00BF5F91"/>
    <w:rsid w:val="00C13997"/>
    <w:rsid w:val="00C167A8"/>
    <w:rsid w:val="00C17B8D"/>
    <w:rsid w:val="00C338D3"/>
    <w:rsid w:val="00C378E1"/>
    <w:rsid w:val="00C557E2"/>
    <w:rsid w:val="00C7108F"/>
    <w:rsid w:val="00C9372B"/>
    <w:rsid w:val="00CB2FCA"/>
    <w:rsid w:val="00CC0992"/>
    <w:rsid w:val="00CD66CA"/>
    <w:rsid w:val="00CF7AE2"/>
    <w:rsid w:val="00D032F9"/>
    <w:rsid w:val="00D04FA9"/>
    <w:rsid w:val="00D178FC"/>
    <w:rsid w:val="00D4511C"/>
    <w:rsid w:val="00D6438F"/>
    <w:rsid w:val="00D81607"/>
    <w:rsid w:val="00D8739A"/>
    <w:rsid w:val="00D96B06"/>
    <w:rsid w:val="00DA400B"/>
    <w:rsid w:val="00DD3419"/>
    <w:rsid w:val="00DD6C25"/>
    <w:rsid w:val="00DE2E9A"/>
    <w:rsid w:val="00DF1279"/>
    <w:rsid w:val="00E11BC4"/>
    <w:rsid w:val="00E27C35"/>
    <w:rsid w:val="00E312B4"/>
    <w:rsid w:val="00E43CDD"/>
    <w:rsid w:val="00E465D2"/>
    <w:rsid w:val="00E600C2"/>
    <w:rsid w:val="00E70165"/>
    <w:rsid w:val="00E75027"/>
    <w:rsid w:val="00E76011"/>
    <w:rsid w:val="00E81043"/>
    <w:rsid w:val="00E8379A"/>
    <w:rsid w:val="00E90CE7"/>
    <w:rsid w:val="00E974EE"/>
    <w:rsid w:val="00E9761D"/>
    <w:rsid w:val="00EC2394"/>
    <w:rsid w:val="00EC73F0"/>
    <w:rsid w:val="00ED65C6"/>
    <w:rsid w:val="00EE0022"/>
    <w:rsid w:val="00EE0DB7"/>
    <w:rsid w:val="00EE4059"/>
    <w:rsid w:val="00F13E36"/>
    <w:rsid w:val="00F174B5"/>
    <w:rsid w:val="00F17F4A"/>
    <w:rsid w:val="00F23BAB"/>
    <w:rsid w:val="00F23CC9"/>
    <w:rsid w:val="00F26C72"/>
    <w:rsid w:val="00F34C99"/>
    <w:rsid w:val="00F370BC"/>
    <w:rsid w:val="00F51F5C"/>
    <w:rsid w:val="00F63C72"/>
    <w:rsid w:val="00F670CE"/>
    <w:rsid w:val="00F67711"/>
    <w:rsid w:val="00FC3228"/>
    <w:rsid w:val="00FC4357"/>
    <w:rsid w:val="00FD3D93"/>
    <w:rsid w:val="00FD716A"/>
    <w:rsid w:val="00FE0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93F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link w:val="Heading1Char"/>
    <w:uiPriority w:val="99"/>
    <w:qFormat/>
    <w:rsid w:val="00EE4059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E4059"/>
    <w:rPr>
      <w:rFonts w:ascii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semiHidden/>
    <w:rsid w:val="00EE4059"/>
    <w:rPr>
      <w:rFonts w:cs="Times New Roman"/>
      <w:color w:val="0000FF"/>
      <w:u w:val="single"/>
    </w:rPr>
  </w:style>
  <w:style w:type="paragraph" w:customStyle="1" w:styleId="grilink14">
    <w:name w:val="grilink14"/>
    <w:basedOn w:val="Normal"/>
    <w:uiPriority w:val="99"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kypepnhmark">
    <w:name w:val="skype_pnh_mark"/>
    <w:basedOn w:val="DefaultParagraphFont"/>
    <w:uiPriority w:val="99"/>
    <w:rsid w:val="00EE4059"/>
    <w:rPr>
      <w:rFonts w:cs="Times New Roman"/>
    </w:rPr>
  </w:style>
  <w:style w:type="character" w:customStyle="1" w:styleId="skypepnhprintcontainer1383926830">
    <w:name w:val="skype_pnh_print_container_1383926830"/>
    <w:basedOn w:val="DefaultParagraphFont"/>
    <w:uiPriority w:val="99"/>
    <w:rsid w:val="00EE4059"/>
    <w:rPr>
      <w:rFonts w:cs="Times New Roman"/>
    </w:rPr>
  </w:style>
  <w:style w:type="character" w:customStyle="1" w:styleId="skypepnhcontainer">
    <w:name w:val="skype_pnh_container"/>
    <w:basedOn w:val="DefaultParagraphFont"/>
    <w:uiPriority w:val="99"/>
    <w:rsid w:val="00EE4059"/>
    <w:rPr>
      <w:rFonts w:cs="Times New Roman"/>
    </w:rPr>
  </w:style>
  <w:style w:type="character" w:customStyle="1" w:styleId="skypepnhtextspan">
    <w:name w:val="skype_pnh_text_span"/>
    <w:basedOn w:val="DefaultParagraphFont"/>
    <w:uiPriority w:val="99"/>
    <w:rsid w:val="00EE4059"/>
    <w:rPr>
      <w:rFonts w:cs="Times New Roman"/>
    </w:rPr>
  </w:style>
  <w:style w:type="character" w:customStyle="1" w:styleId="skypepnhfreetextspan">
    <w:name w:val="skype_pnh_free_text_span"/>
    <w:basedOn w:val="DefaultParagraphFont"/>
    <w:uiPriority w:val="99"/>
    <w:rsid w:val="00EE4059"/>
    <w:rPr>
      <w:rFonts w:cs="Times New Roman"/>
    </w:rPr>
  </w:style>
  <w:style w:type="paragraph" w:styleId="NormalWeb">
    <w:name w:val="Normal (Web)"/>
    <w:basedOn w:val="Normal"/>
    <w:uiPriority w:val="99"/>
    <w:semiHidden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325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25FED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BE7B66"/>
    <w:rPr>
      <w:rFonts w:cs="Times New Roman"/>
      <w:b/>
      <w:bCs/>
    </w:rPr>
  </w:style>
  <w:style w:type="paragraph" w:styleId="Footer">
    <w:name w:val="footer"/>
    <w:basedOn w:val="Normal"/>
    <w:link w:val="FooterChar"/>
    <w:uiPriority w:val="99"/>
    <w:rsid w:val="004D110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F2185"/>
    <w:rPr>
      <w:rFonts w:cs="Times New Roman"/>
    </w:rPr>
  </w:style>
  <w:style w:type="character" w:styleId="PageNumber">
    <w:name w:val="page number"/>
    <w:basedOn w:val="DefaultParagraphFont"/>
    <w:uiPriority w:val="99"/>
    <w:rsid w:val="004D110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F246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34C99"/>
    <w:rPr>
      <w:rFonts w:cs="Times New Roman"/>
    </w:rPr>
  </w:style>
  <w:style w:type="character" w:styleId="Emphasis">
    <w:name w:val="Emphasis"/>
    <w:basedOn w:val="DefaultParagraphFont"/>
    <w:uiPriority w:val="99"/>
    <w:qFormat/>
    <w:locked/>
    <w:rsid w:val="00E465D2"/>
    <w:rPr>
      <w:rFonts w:cs="Times New Roman"/>
      <w:b/>
      <w:bCs/>
    </w:rPr>
  </w:style>
  <w:style w:type="character" w:customStyle="1" w:styleId="ft">
    <w:name w:val="ft"/>
    <w:basedOn w:val="DefaultParagraphFont"/>
    <w:uiPriority w:val="99"/>
    <w:rsid w:val="00E465D2"/>
    <w:rPr>
      <w:rFonts w:cs="Times New Roman"/>
    </w:rPr>
  </w:style>
  <w:style w:type="paragraph" w:customStyle="1" w:styleId="AralkYok">
    <w:name w:val="Aralık Yok"/>
    <w:uiPriority w:val="99"/>
    <w:rsid w:val="00B32425"/>
    <w:rPr>
      <w:rFonts w:cs="Calibri"/>
      <w:lang w:eastAsia="en-US"/>
    </w:rPr>
  </w:style>
  <w:style w:type="table" w:styleId="TableGrid">
    <w:name w:val="Table Grid"/>
    <w:basedOn w:val="TableNormal"/>
    <w:uiPriority w:val="99"/>
    <w:locked/>
    <w:rsid w:val="000334E0"/>
    <w:pPr>
      <w:spacing w:after="200" w:line="276" w:lineRule="auto"/>
    </w:pPr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687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87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7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87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87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870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87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87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7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87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87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687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87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7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87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87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8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87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87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7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87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87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6870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427</TotalTime>
  <Pages>1</Pages>
  <Words>214</Words>
  <Characters>1223</Characters>
  <Application>Microsoft Office Outlook</Application>
  <DocSecurity>0</DocSecurity>
  <Lines>0</Lines>
  <Paragraphs>0</Paragraphs>
  <ScaleCrop>false</ScaleCrop>
  <Company>FEVZİ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dc:description/>
  <cp:lastModifiedBy>edanur</cp:lastModifiedBy>
  <cp:revision>www.sorubak.com</cp:revision>
  <dcterms:created xsi:type="dcterms:W3CDTF">2013-11-08T16:08:00Z</dcterms:created>
  <dcterms:modified xsi:type="dcterms:W3CDTF">2013-12-09T20:32:00Z</dcterms:modified>
  <cp:category>www.sorubak.com</cp:category>
  <cp:version>www.sorubak.com</cp:version>
</cp:coreProperties>
</file>