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1)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Görkem 800 sayfalık hikaye kitabının önce 252, sonra da 191 sayfasını okudu. Geriye kaç sayfa kaldı?</w:t>
      </w:r>
    </w:p>
    <w:p w:rsidR="00D61C11" w:rsidRPr="00656C79" w:rsidRDefault="00D61C11" w:rsidP="003E23AC">
      <w:pPr>
        <w:spacing w:after="0" w:line="240" w:lineRule="auto"/>
        <w:rPr>
          <w:rFonts w:ascii="Maiandra GD" w:hAnsi="Maiandra GD"/>
          <w:sz w:val="20"/>
          <w:szCs w:val="20"/>
        </w:rPr>
      </w:pPr>
      <w:hyperlink r:id="rId4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2)</w:t>
      </w:r>
      <w:r w:rsidRPr="00EF62BC">
        <w:rPr>
          <w:rFonts w:ascii="Arial" w:hAnsi="Arial" w:cs="Arial"/>
          <w:color w:val="000000"/>
          <w:sz w:val="24"/>
          <w:szCs w:val="24"/>
          <w:lang w:eastAsia="tr-TR"/>
        </w:rPr>
        <w:t xml:space="preserve"> 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450 soruluk bir test kitabında 154 tane matematik ve 172 tane Türkçe sorusu vardır. Geriye kalan Hayat bilgisi sorusu olduğuna göre kaç tane hayat bilgisi sorusu vardır?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3)</w:t>
      </w:r>
      <w:r w:rsidRPr="00EF62BC">
        <w:rPr>
          <w:rFonts w:ascii="Arial" w:hAnsi="Arial" w:cs="Arial"/>
          <w:color w:val="000000"/>
          <w:sz w:val="24"/>
          <w:szCs w:val="24"/>
          <w:lang w:eastAsia="tr-TR"/>
        </w:rPr>
        <w:t xml:space="preserve"> 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Berna 603 tane cevizin 284 tanesini yedi. Berna’nın kaç cevizi kaldı?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4)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Ceren’in 870 tane fındığı vardı, 391 tanesini yedi. Geriye kaç fındık kaldı?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5)</w:t>
      </w:r>
      <w:r w:rsidRPr="00EF62BC">
        <w:rPr>
          <w:rFonts w:ascii="Arial" w:hAnsi="Arial" w:cs="Arial"/>
          <w:color w:val="000000"/>
          <w:sz w:val="24"/>
          <w:szCs w:val="24"/>
          <w:lang w:eastAsia="tr-TR"/>
        </w:rPr>
        <w:t xml:space="preserve"> 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Bir kasadaki 610 portakalın önce 170 tanesi daha sonra da 125 tanesi satılıyor. Kasada kaç tane portakal kalmıştır?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6)</w:t>
      </w:r>
      <w:r w:rsidRPr="00EF62BC">
        <w:rPr>
          <w:rFonts w:ascii="Arial" w:hAnsi="Arial" w:cs="Arial"/>
          <w:color w:val="000000"/>
          <w:sz w:val="24"/>
          <w:szCs w:val="24"/>
          <w:lang w:eastAsia="tr-TR"/>
        </w:rPr>
        <w:t xml:space="preserve"> 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Emirhan 540 sayfalık hikaye kitabının 283 sayfasını okudu. Geriye kaç sayfa kaldı?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7)</w:t>
      </w:r>
      <w:r w:rsidRPr="00EF62BC">
        <w:rPr>
          <w:rFonts w:ascii="Arial" w:hAnsi="Arial" w:cs="Arial"/>
          <w:color w:val="000000"/>
          <w:sz w:val="24"/>
          <w:szCs w:val="24"/>
          <w:lang w:eastAsia="tr-TR"/>
        </w:rPr>
        <w:t xml:space="preserve"> </w:t>
      </w:r>
      <w:r w:rsidRPr="0047657C">
        <w:rPr>
          <w:rFonts w:ascii="Arial" w:hAnsi="Arial" w:cs="Arial"/>
          <w:color w:val="000000"/>
          <w:sz w:val="24"/>
          <w:szCs w:val="24"/>
          <w:lang w:eastAsia="tr-TR"/>
        </w:rPr>
        <w:t>630 cevizin 145 tanesini Yasin, 252 tanesini de Deren yedi. Geriye kaç tane ceviz kaldı?</w:t>
      </w:r>
    </w:p>
    <w:p w:rsidR="00D61C11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</w:p>
    <w:p w:rsidR="00D61C11" w:rsidRPr="00EF62BC" w:rsidRDefault="00D61C11">
      <w:pPr>
        <w:rPr>
          <w:rFonts w:ascii="Arial" w:hAnsi="Arial" w:cs="Arial"/>
          <w:color w:val="000000"/>
          <w:sz w:val="24"/>
          <w:szCs w:val="24"/>
          <w:lang w:eastAsia="tr-TR"/>
        </w:rPr>
      </w:pPr>
      <w:r>
        <w:rPr>
          <w:rFonts w:ascii="Arial" w:hAnsi="Arial" w:cs="Arial"/>
          <w:color w:val="000000"/>
          <w:sz w:val="24"/>
          <w:szCs w:val="24"/>
          <w:lang w:eastAsia="tr-TR"/>
        </w:rPr>
        <w:t>8)Eğitimhane Hatıra Ormanı’na üç ayda 783 ağaç fidanı dikilmiştir.Birinci ay 176 ağaç fidanı,ikinci ay 354 ağaç fidanı dikildiğine göre üçüncü ayda kaç fidan  dikilmiştir?</w:t>
      </w:r>
    </w:p>
    <w:sectPr w:rsidR="00D61C11" w:rsidRPr="00EF62BC" w:rsidSect="00DD50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62BC"/>
    <w:rsid w:val="000841D9"/>
    <w:rsid w:val="00292C4A"/>
    <w:rsid w:val="003E23AC"/>
    <w:rsid w:val="0047657C"/>
    <w:rsid w:val="00656C79"/>
    <w:rsid w:val="006943CF"/>
    <w:rsid w:val="006F0A44"/>
    <w:rsid w:val="00AD1FCB"/>
    <w:rsid w:val="00D61C11"/>
    <w:rsid w:val="00DD5067"/>
    <w:rsid w:val="00EB037D"/>
    <w:rsid w:val="00EF6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0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F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62B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E23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144</Words>
  <Characters>823</Characters>
  <Application>Microsoft Office Outlook</Application>
  <DocSecurity>0</DocSecurity>
  <Lines>0</Lines>
  <Paragraphs>0</Paragraphs>
  <ScaleCrop>false</ScaleCrop>
  <Company>BySaylan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edanur</cp:lastModifiedBy>
  <cp:revision>5</cp:revision>
  <cp:lastPrinted>2013-11-25T05:12:00Z</cp:lastPrinted>
  <dcterms:created xsi:type="dcterms:W3CDTF">2013-11-25T05:08:00Z</dcterms:created>
  <dcterms:modified xsi:type="dcterms:W3CDTF">2013-12-09T20:34:00Z</dcterms:modified>
  <cp:category>www.sorubak.com</cp:category>
</cp:coreProperties>
</file>