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55" w:rsidRDefault="003A1D55" w:rsidP="00A90BAD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A90BAD">
        <w:rPr>
          <w:rFonts w:ascii="Comic Sans MS" w:hAnsi="Comic Sans MS"/>
          <w:b/>
          <w:color w:val="00B050"/>
          <w:sz w:val="28"/>
          <w:szCs w:val="28"/>
        </w:rPr>
        <w:t>Çıkarma Alıştırmaları - 2</w:t>
      </w:r>
    </w:p>
    <w:tbl>
      <w:tblPr>
        <w:tblpPr w:leftFromText="141" w:rightFromText="141" w:vertAnchor="text" w:horzAnchor="page" w:tblpX="1048" w:tblpY="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19</w:t>
            </w: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20</w:t>
            </w: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27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7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63</w:t>
            </w: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36</w:t>
            </w: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29</w:t>
            </w: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34F2D">
              <w:rPr>
                <w:rFonts w:ascii="Comic Sans MS" w:hAnsi="Comic Sans MS"/>
                <w:color w:val="FF0000"/>
                <w:sz w:val="28"/>
                <w:szCs w:val="28"/>
              </w:rPr>
              <w:t>23</w:t>
            </w: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187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124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88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36</w:t>
            </w:r>
          </w:p>
        </w:tc>
      </w:tr>
    </w:tbl>
    <w:tbl>
      <w:tblPr>
        <w:tblpPr w:leftFromText="141" w:rightFromText="141" w:vertAnchor="text" w:horzAnchor="page" w:tblpX="6718" w:tblpY="5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630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367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202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95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</w:tbl>
    <w:p w:rsidR="003A1D55" w:rsidRPr="00AB1130" w:rsidRDefault="003A1D55" w:rsidP="00AB1130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7.05pt;margin-top:8.1pt;width:97.5pt;height:111pt;flip:x y;z-index:25165107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53.8pt;margin-top:8.1pt;width:101.25pt;height:111pt;flip:y;z-index:251650048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-78.2pt;margin-top:8.1pt;width:91.5pt;height:111pt;flip:x y;z-index:25164902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-225.2pt;margin-top:8.1pt;width:96.75pt;height:105pt;flip:y;z-index:251648000;mso-position-horizontal-relative:text;mso-position-vertical-relative:text" o:connectortype="straight">
            <v:stroke endarrow="block"/>
          </v:shape>
        </w:pict>
      </w:r>
    </w:p>
    <w:p w:rsidR="003A1D55" w:rsidRPr="00AB1130" w:rsidRDefault="003A1D55" w:rsidP="00AB1130">
      <w:pPr>
        <w:rPr>
          <w:rFonts w:ascii="Comic Sans MS" w:hAnsi="Comic Sans MS"/>
          <w:sz w:val="28"/>
          <w:szCs w:val="28"/>
        </w:rPr>
      </w:pPr>
    </w:p>
    <w:p w:rsidR="003A1D55" w:rsidRDefault="003A1D55" w:rsidP="00AB113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</w:t>
      </w:r>
      <w:r>
        <w:rPr>
          <w:rFonts w:ascii="Comic Sans MS" w:hAnsi="Comic Sans MS"/>
          <w:sz w:val="28"/>
          <w:szCs w:val="28"/>
        </w:rPr>
        <w:tab/>
      </w:r>
    </w:p>
    <w:p w:rsidR="003A1D55" w:rsidRPr="00656C79" w:rsidRDefault="003A1D55" w:rsidP="00BE0258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4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3A1D55" w:rsidRDefault="003A1D55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0" type="#_x0000_t32" style="position:absolute;margin-left:144.15pt;margin-top:31.35pt;width:97.5pt;height:111pt;flip:x y;z-index:251666432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3.15pt;margin-top:31.35pt;width:101.25pt;height:111pt;flip:y;z-index:25166438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420.9pt;margin-top:31.35pt;width:97.5pt;height:111pt;flip:x y;z-index:251656192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282.15pt;margin-top:31.35pt;width:101.25pt;height:111pt;flip:y;z-index:251652096" o:connectortype="straight">
            <v:stroke endarrow="block"/>
          </v:shape>
        </w:pict>
      </w:r>
    </w:p>
    <w:tbl>
      <w:tblPr>
        <w:tblpPr w:leftFromText="141" w:rightFromText="141" w:vertAnchor="text" w:horzAnchor="page" w:tblpX="1048" w:tblpY="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165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100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73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51</w:t>
            </w:r>
          </w:p>
        </w:tc>
      </w:tr>
    </w:tbl>
    <w:tbl>
      <w:tblPr>
        <w:tblpPr w:leftFromText="141" w:rightFromText="141" w:vertAnchor="text" w:horzAnchor="page" w:tblpX="6703" w:tblpY="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521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257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113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48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24</w:t>
            </w:r>
          </w:p>
        </w:tc>
      </w:tr>
    </w:tbl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B173D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p w:rsidR="003A1D55" w:rsidRDefault="003A1D55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4" type="#_x0000_t32" style="position:absolute;margin-left:136.65pt;margin-top:30.45pt;width:97.5pt;height:111pt;flip:x y;z-index:251667456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3.15pt;margin-top:30.45pt;width:101.25pt;height:111pt;flip:y;z-index:251665408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420.9pt;margin-top:30.45pt;width:97.5pt;height:111pt;flip:x y;z-index:251657216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82.15pt;margin-top:30.45pt;width:101.25pt;height:111pt;flip:y;z-index:251653120" o:connectortype="straight">
            <v:stroke endarrow="block"/>
          </v:shape>
        </w:pict>
      </w:r>
    </w:p>
    <w:tbl>
      <w:tblPr>
        <w:tblpPr w:leftFromText="141" w:rightFromText="141" w:vertAnchor="text" w:horzAnchor="page" w:tblpX="1048" w:tblpY="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846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608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475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383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297</w:t>
            </w:r>
          </w:p>
        </w:tc>
      </w:tr>
    </w:tbl>
    <w:tbl>
      <w:tblPr>
        <w:tblpPr w:leftFromText="141" w:rightFromText="141" w:vertAnchor="text" w:horzAnchor="page" w:tblpX="6613" w:tblpY="49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826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552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378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234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102</w:t>
            </w:r>
          </w:p>
        </w:tc>
      </w:tr>
    </w:tbl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B173D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p w:rsidR="003A1D55" w:rsidRDefault="003A1D55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8" type="#_x0000_t32" style="position:absolute;margin-left:136.65pt;margin-top:31.75pt;width:97.5pt;height:111pt;flip:x y;z-index:251662336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3.15pt;margin-top:31.75pt;width:101.25pt;height:111pt;flip:y;z-index:251661312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420.9pt;margin-top:31.75pt;width:97.5pt;height:111pt;flip:x y;z-index:251658240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282.15pt;margin-top:31.75pt;width:101.25pt;height:111pt;flip:y;z-index:251654144" o:connectortype="straight">
            <v:stroke endarrow="block"/>
          </v:shape>
        </w:pict>
      </w:r>
    </w:p>
    <w:tbl>
      <w:tblPr>
        <w:tblpPr w:leftFromText="141" w:rightFromText="141" w:vertAnchor="text" w:horzAnchor="page" w:tblpX="1048" w:tblpY="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430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264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194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149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124</w:t>
            </w:r>
          </w:p>
        </w:tc>
      </w:tr>
    </w:tbl>
    <w:tbl>
      <w:tblPr>
        <w:tblpPr w:leftFromText="141" w:rightFromText="141" w:vertAnchor="text" w:horzAnchor="page" w:tblpX="6643" w:tblpY="5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853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527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318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156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</w:tr>
    </w:tbl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B173D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p w:rsidR="003A1D55" w:rsidRDefault="003A1D55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page" w:tblpX="1048" w:tblpY="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995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511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209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46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</w:tbl>
    <w:tbl>
      <w:tblPr>
        <w:tblpPr w:leftFromText="141" w:rightFromText="141" w:vertAnchor="text" w:horzAnchor="page" w:tblpX="6763" w:tblpY="5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0"/>
        <w:gridCol w:w="799"/>
        <w:gridCol w:w="16"/>
        <w:gridCol w:w="794"/>
        <w:gridCol w:w="21"/>
        <w:gridCol w:w="789"/>
        <w:gridCol w:w="26"/>
        <w:gridCol w:w="779"/>
      </w:tblGrid>
      <w:tr w:rsidR="003A1D55" w:rsidRPr="00B34F2D" w:rsidTr="00B34F2D">
        <w:trPr>
          <w:trHeight w:val="405"/>
        </w:trPr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2"/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gridBefore w:val="1"/>
          <w:gridAfter w:val="2"/>
          <w:wAfter w:w="805" w:type="dxa"/>
          <w:trHeight w:val="389"/>
        </w:trPr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1D55" w:rsidRPr="00B34F2D" w:rsidTr="00B34F2D">
        <w:trPr>
          <w:trHeight w:val="405"/>
        </w:trPr>
        <w:tc>
          <w:tcPr>
            <w:tcW w:w="805" w:type="dxa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875</w:t>
            </w:r>
          </w:p>
        </w:tc>
        <w:tc>
          <w:tcPr>
            <w:tcW w:w="809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666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518</w:t>
            </w:r>
          </w:p>
        </w:tc>
        <w:tc>
          <w:tcPr>
            <w:tcW w:w="810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404</w:t>
            </w:r>
          </w:p>
        </w:tc>
        <w:tc>
          <w:tcPr>
            <w:tcW w:w="805" w:type="dxa"/>
            <w:gridSpan w:val="2"/>
          </w:tcPr>
          <w:p w:rsidR="003A1D55" w:rsidRPr="00B34F2D" w:rsidRDefault="003A1D55" w:rsidP="00B34F2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4F2D">
              <w:rPr>
                <w:rFonts w:ascii="Comic Sans MS" w:hAnsi="Comic Sans MS"/>
                <w:sz w:val="28"/>
                <w:szCs w:val="28"/>
              </w:rPr>
              <w:t>302</w:t>
            </w:r>
          </w:p>
        </w:tc>
      </w:tr>
    </w:tbl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42" type="#_x0000_t32" style="position:absolute;margin-left:-84.2pt;margin-top:.65pt;width:97.5pt;height:111pt;flip:x y;z-index:251663360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-225.2pt;margin-top:.65pt;width:101.25pt;height:111pt;flip:y;z-index:251660288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197.05pt;margin-top:.65pt;width:97.5pt;height:111pt;flip:x y;z-index:25165926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61.3pt;margin-top:.65pt;width:101.25pt;height:111pt;flip:y;z-index:251655168;mso-position-horizontal-relative:text;mso-position-vertical-relative:text" o:connectortype="straight">
            <v:stroke endarrow="block"/>
          </v:shape>
        </w:pict>
      </w:r>
    </w:p>
    <w:p w:rsidR="003A1D55" w:rsidRPr="00AB1130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Default="003A1D55" w:rsidP="00B173D0">
      <w:pPr>
        <w:rPr>
          <w:rFonts w:ascii="Comic Sans MS" w:hAnsi="Comic Sans MS"/>
          <w:sz w:val="28"/>
          <w:szCs w:val="28"/>
        </w:rPr>
      </w:pPr>
    </w:p>
    <w:p w:rsidR="003A1D55" w:rsidRPr="00AB1130" w:rsidRDefault="003A1D55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sectPr w:rsidR="003A1D55" w:rsidRPr="00AB1130" w:rsidSect="00A90BAD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BAD"/>
    <w:rsid w:val="0004462C"/>
    <w:rsid w:val="00051901"/>
    <w:rsid w:val="000768D5"/>
    <w:rsid w:val="001A757E"/>
    <w:rsid w:val="0033051C"/>
    <w:rsid w:val="003A1D55"/>
    <w:rsid w:val="00656C79"/>
    <w:rsid w:val="006943CF"/>
    <w:rsid w:val="007C09FD"/>
    <w:rsid w:val="007D394A"/>
    <w:rsid w:val="00864F63"/>
    <w:rsid w:val="00987EF4"/>
    <w:rsid w:val="00A40011"/>
    <w:rsid w:val="00A90BAD"/>
    <w:rsid w:val="00AB1130"/>
    <w:rsid w:val="00B173D0"/>
    <w:rsid w:val="00B33999"/>
    <w:rsid w:val="00B34F2D"/>
    <w:rsid w:val="00BE0258"/>
    <w:rsid w:val="00C00B82"/>
    <w:rsid w:val="00C041D1"/>
    <w:rsid w:val="00F631FF"/>
    <w:rsid w:val="00F640A3"/>
    <w:rsid w:val="00FA4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9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B11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E02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87</Words>
  <Characters>501</Characters>
  <Application>Microsoft Office Outlook</Application>
  <DocSecurity>0</DocSecurity>
  <Lines>0</Lines>
  <Paragraphs>0</Paragraphs>
  <ScaleCrop>false</ScaleCrop>
  <Company>TR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MCBilisim</dc:creator>
  <cp:keywords>www.sorubak.com</cp:keywords>
  <dc:description>www.sorubak.com</dc:description>
  <cp:lastModifiedBy>edanur</cp:lastModifiedBy>
  <cp:revision>14</cp:revision>
  <dcterms:created xsi:type="dcterms:W3CDTF">2013-12-01T04:13:00Z</dcterms:created>
  <dcterms:modified xsi:type="dcterms:W3CDTF">2013-12-09T20:32:00Z</dcterms:modified>
  <cp:category>www.sorubak.com</cp:category>
</cp:coreProperties>
</file>