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3F" w:rsidRDefault="0018573F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4.35pt;margin-top:-11.6pt;width:487.5pt;height:61.5pt;z-index:251651584" fillcolor="#b8cce4" strokecolor="red">
            <v:shadow on="t" opacity=".5" offset="-6pt,-6pt"/>
            <v:textbox style="mso-next-textbox:#_x0000_s1026">
              <w:txbxContent>
                <w:p w:rsidR="0018573F" w:rsidRPr="00897DE4" w:rsidRDefault="0018573F" w:rsidP="007F5CC0">
                  <w:pPr>
                    <w:jc w:val="center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897DE4">
                    <w:rPr>
                      <w:rFonts w:ascii="Kayra" w:hAnsi="Kayra"/>
                      <w:b/>
                      <w:sz w:val="24"/>
                      <w:szCs w:val="24"/>
                    </w:rPr>
                    <w:t>A)Aşağıdaki cümleleri okuyunuz. Yanlış ifadeleri belirleyiniz. Yanlışlığın neden kaynaklandığını örnekteki gibi yazınız.</w:t>
                  </w:r>
                </w:p>
              </w:txbxContent>
            </v:textbox>
          </v:shape>
        </w:pict>
      </w:r>
      <w:r>
        <w:t xml:space="preserve">                   </w:t>
      </w:r>
    </w:p>
    <w:p w:rsidR="0018573F" w:rsidRDefault="0018573F" w:rsidP="007F5CC0">
      <w:pPr>
        <w:pStyle w:val="NoSpacing"/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18573F" w:rsidRDefault="0018573F" w:rsidP="007F5CC0">
      <w:pPr>
        <w:pStyle w:val="NoSpacing"/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7" type="#_x0000_t75" style="position:absolute;margin-left:393.4pt;margin-top:11.8pt;width:72.75pt;height:99.75pt;z-index:251658752;visibility:visible">
            <v:imagedata r:id="rId7" o:title=""/>
          </v:shape>
        </w:pict>
      </w:r>
    </w:p>
    <w:p w:rsidR="0018573F" w:rsidRPr="007F5CC0" w:rsidRDefault="0018573F" w:rsidP="007F5CC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1.</w:t>
      </w:r>
      <w:r w:rsidRPr="007F5CC0">
        <w:rPr>
          <w:rFonts w:ascii="Kayra" w:hAnsi="Kayra"/>
        </w:rPr>
        <w:t>Tişörtünü giydi ve dışarı kartopu oynamaya gitti.</w:t>
      </w:r>
    </w:p>
    <w:p w:rsidR="0018573F" w:rsidRPr="007F5CC0" w:rsidRDefault="0018573F" w:rsidP="007F5CC0">
      <w:pPr>
        <w:pStyle w:val="NoSpacing"/>
        <w:rPr>
          <w:rFonts w:ascii="Kayra" w:hAnsi="Kayra"/>
        </w:rPr>
      </w:pPr>
      <w:r w:rsidRPr="007F5CC0">
        <w:rPr>
          <w:rFonts w:ascii="Kayra" w:hAnsi="Kayra"/>
          <w:color w:val="C00000"/>
        </w:rPr>
        <w:t>Karlı, soğuk havalarda tişört giyilmez.</w:t>
      </w:r>
      <w:r w:rsidRPr="00657A2C">
        <w:rPr>
          <w:noProof/>
          <w:lang w:eastAsia="tr-TR"/>
        </w:rPr>
        <w:t xml:space="preserve"> </w:t>
      </w:r>
    </w:p>
    <w:p w:rsidR="0018573F" w:rsidRPr="007F5CC0" w:rsidRDefault="0018573F" w:rsidP="00803F50">
      <w:pPr>
        <w:pStyle w:val="NoSpacing"/>
        <w:rPr>
          <w:color w:val="C00000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2.</w:t>
      </w:r>
      <w:r w:rsidRPr="007F5CC0">
        <w:rPr>
          <w:rFonts w:ascii="Kayra" w:hAnsi="Kayra"/>
        </w:rPr>
        <w:t>Karnım tok olduğu için tıka basa yedim.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……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>
        <w:rPr>
          <w:noProof/>
          <w:lang w:eastAsia="tr-TR"/>
        </w:rPr>
        <w:pict>
          <v:shape id="_x0000_s1028" type="#_x0000_t75" alt="8795245-cute-little-girl-plays-with-money-holding-her-face-in-shock-isolated-over-white" style="position:absolute;margin-left:391.15pt;margin-top:11.3pt;width:88.5pt;height:92.5pt;z-index:251655680;visibility:visible">
            <v:imagedata r:id="rId8" o:title="" cropright="-5f"/>
          </v:shape>
        </w:pict>
      </w:r>
      <w:r w:rsidRPr="00897DE4">
        <w:rPr>
          <w:rFonts w:ascii="Kayra" w:hAnsi="Kayra"/>
          <w:b/>
        </w:rPr>
        <w:t>3.</w:t>
      </w:r>
      <w:r w:rsidRPr="007F5CC0">
        <w:rPr>
          <w:rFonts w:ascii="Kayra" w:hAnsi="Kayra"/>
        </w:rPr>
        <w:t>Karnesi hep zayıftı. Çünkü sene boyunca hep çalışmıştı.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…..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4.</w:t>
      </w:r>
      <w:r w:rsidRPr="007F5CC0">
        <w:rPr>
          <w:rFonts w:ascii="Kayra" w:hAnsi="Kayra"/>
        </w:rPr>
        <w:t>Tarlaya yağan kar,</w:t>
      </w:r>
      <w:r>
        <w:rPr>
          <w:rFonts w:ascii="Kayra" w:hAnsi="Kayra"/>
        </w:rPr>
        <w:t xml:space="preserve"> </w:t>
      </w:r>
      <w:r w:rsidRPr="007F5CC0">
        <w:rPr>
          <w:rFonts w:ascii="Kayra" w:hAnsi="Kayra"/>
        </w:rPr>
        <w:t>karpuzların üzerini kapattı.</w:t>
      </w:r>
      <w:r w:rsidRPr="00832B64">
        <w:rPr>
          <w:noProof/>
          <w:lang w:eastAsia="tr-TR"/>
        </w:rPr>
        <w:t xml:space="preserve"> 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…..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5.</w:t>
      </w:r>
      <w:r w:rsidRPr="007F5CC0">
        <w:rPr>
          <w:rFonts w:ascii="Kayra" w:hAnsi="Kayra"/>
        </w:rPr>
        <w:t>Çok üşüyorum,</w:t>
      </w:r>
      <w:r>
        <w:rPr>
          <w:rFonts w:ascii="Kayra" w:hAnsi="Kayra"/>
        </w:rPr>
        <w:t xml:space="preserve"> </w:t>
      </w:r>
      <w:r w:rsidRPr="007F5CC0">
        <w:rPr>
          <w:rFonts w:ascii="Kayra" w:hAnsi="Kayra"/>
        </w:rPr>
        <w:t>lütfen şu camı açar mısın?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….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>
        <w:rPr>
          <w:noProof/>
          <w:lang w:eastAsia="tr-TR"/>
        </w:rPr>
        <w:pict>
          <v:shape id="il_fi" o:spid="_x0000_s1029" type="#_x0000_t75" alt="Description: http://www.mikethefanboy.com/wp/wp-content/uploads/2012/02/girl_writing_letter.jpg" style="position:absolute;margin-left:386.65pt;margin-top:8.8pt;width:104.25pt;height:81pt;z-index:251654656;visibility:visible">
            <v:imagedata r:id="rId9" o:title=""/>
          </v:shape>
        </w:pict>
      </w:r>
      <w:r w:rsidRPr="00897DE4">
        <w:rPr>
          <w:rFonts w:ascii="Kayra" w:hAnsi="Kayra"/>
          <w:b/>
        </w:rPr>
        <w:t>6.</w:t>
      </w:r>
      <w:r w:rsidRPr="007F5CC0">
        <w:rPr>
          <w:rFonts w:ascii="Kayra" w:hAnsi="Kayra"/>
        </w:rPr>
        <w:t>Sınavdan beş alınca yüzüne bir hüzün çöktü.</w:t>
      </w:r>
      <w:r w:rsidRPr="00832B64">
        <w:rPr>
          <w:noProof/>
          <w:lang w:eastAsia="tr-TR"/>
        </w:rPr>
        <w:t xml:space="preserve"> 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……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7.</w:t>
      </w:r>
      <w:r w:rsidRPr="007F5CC0">
        <w:rPr>
          <w:rFonts w:ascii="Kayra" w:hAnsi="Kayra"/>
        </w:rPr>
        <w:t>Kitabı yalayıp yuttum, eminim çok düşük bir not alacağım.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......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>
        <w:rPr>
          <w:noProof/>
          <w:lang w:eastAsia="tr-TR"/>
        </w:rPr>
        <w:pict>
          <v:shape id="irc_mi" o:spid="_x0000_s1030" type="#_x0000_t75" alt="ANd9GcQD0_fJPYTzggNG9VZ1tjnt5HG2oQK6NViNXEqm3JkdWaYoTKhy" style="position:absolute;margin-left:391.15pt;margin-top:16.45pt;width:105.75pt;height:109.5pt;z-index:251657728;visibility:visible">
            <v:imagedata r:id="rId10" o:title=""/>
          </v:shape>
        </w:pict>
      </w:r>
      <w:r w:rsidRPr="00897DE4">
        <w:rPr>
          <w:rFonts w:ascii="Kayra" w:hAnsi="Kayra"/>
          <w:b/>
        </w:rPr>
        <w:t>8.</w:t>
      </w:r>
      <w:r w:rsidRPr="007F5CC0">
        <w:rPr>
          <w:rFonts w:ascii="Kayra" w:hAnsi="Kayra"/>
        </w:rPr>
        <w:t>Yağmur yağdığı için yerler kupkuruydu.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……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9.</w:t>
      </w:r>
      <w:r w:rsidRPr="007F5CC0">
        <w:rPr>
          <w:rFonts w:ascii="Kayra" w:hAnsi="Kayra"/>
        </w:rPr>
        <w:t>Okuması çok hızlıydı; dakikada on kelime okuyordu.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........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10</w:t>
      </w:r>
      <w:r w:rsidRPr="007F5CC0">
        <w:rPr>
          <w:rFonts w:ascii="Kayra" w:hAnsi="Kayra"/>
        </w:rPr>
        <w:t>.Annesini heyecanla bekliyordu, gelince yüzüne bakmadı.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…….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11.</w:t>
      </w:r>
      <w:r w:rsidRPr="007F5CC0">
        <w:rPr>
          <w:rFonts w:ascii="Kayra" w:hAnsi="Kayra"/>
        </w:rPr>
        <w:t>Dersleri hiç dinlemediği için bütün soruları doğru cevapladı.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>
        <w:rPr>
          <w:noProof/>
          <w:lang w:eastAsia="tr-TR"/>
        </w:rPr>
        <w:pict>
          <v:shape id="_x0000_s1031" type="#_x0000_t75" alt="13842016-cute-cheerful-little-girl-reading-book-wearing-glasses-isolated-over-white" style="position:absolute;margin-left:395.65pt;margin-top:9.7pt;width:88.5pt;height:84.75pt;z-index:251656704;visibility:visible">
            <v:imagedata r:id="rId11" o:title="" cropbottom="16f"/>
          </v:shape>
        </w:pict>
      </w: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……..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12</w:t>
      </w:r>
      <w:r w:rsidRPr="007F5CC0">
        <w:rPr>
          <w:rFonts w:ascii="Kayra" w:hAnsi="Kayra"/>
        </w:rPr>
        <w:t>.Hiç iştahım yok, bütün kurabiyeleri yiyebilirim.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</w:t>
      </w:r>
      <w:r>
        <w:rPr>
          <w:rFonts w:ascii="Kayra" w:hAnsi="Kayra"/>
        </w:rPr>
        <w:t>………</w:t>
      </w:r>
    </w:p>
    <w:p w:rsidR="0018573F" w:rsidRPr="00897DE4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13.</w:t>
      </w:r>
      <w:r w:rsidRPr="00897DE4">
        <w:rPr>
          <w:rFonts w:ascii="Kayra" w:hAnsi="Kayra"/>
        </w:rPr>
        <w:t>Sınıfım kantine çok yakın, yürü yürü bitmiyor.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</w:rPr>
        <w:t>……………………………………………………………………………………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14.</w:t>
      </w:r>
      <w:r w:rsidRPr="007F5CC0">
        <w:rPr>
          <w:rFonts w:ascii="Kayra" w:hAnsi="Kayra"/>
        </w:rPr>
        <w:t>Annem kısacık saçlarımı öre öre bitiremedi.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7F5CC0">
        <w:rPr>
          <w:rFonts w:ascii="Kayra" w:hAnsi="Kayra"/>
        </w:rPr>
        <w:t>…………………………………………………………………………………</w:t>
      </w:r>
      <w:r>
        <w:rPr>
          <w:rFonts w:ascii="Kayra" w:hAnsi="Kayra"/>
        </w:rPr>
        <w:t>.......</w:t>
      </w:r>
    </w:p>
    <w:p w:rsidR="0018573F" w:rsidRPr="007F5CC0" w:rsidRDefault="0018573F" w:rsidP="00803F50">
      <w:pPr>
        <w:pStyle w:val="NoSpacing"/>
        <w:rPr>
          <w:rFonts w:ascii="Kayra" w:hAnsi="Kayra"/>
        </w:rPr>
      </w:pPr>
    </w:p>
    <w:p w:rsidR="0018573F" w:rsidRPr="007F5CC0" w:rsidRDefault="0018573F" w:rsidP="00803F50">
      <w:pPr>
        <w:pStyle w:val="NoSpacing"/>
        <w:rPr>
          <w:rFonts w:ascii="Kayra" w:hAnsi="Kayra"/>
        </w:rPr>
      </w:pPr>
      <w:r w:rsidRPr="00897DE4">
        <w:rPr>
          <w:rFonts w:ascii="Kayra" w:hAnsi="Kayra"/>
          <w:b/>
        </w:rPr>
        <w:t>15.</w:t>
      </w:r>
      <w:r w:rsidRPr="007F5CC0">
        <w:rPr>
          <w:rFonts w:ascii="Kayra" w:hAnsi="Kayra"/>
        </w:rPr>
        <w:t>Soğuk su elime dökülünce elim yandı.</w:t>
      </w:r>
    </w:p>
    <w:p w:rsidR="0018573F" w:rsidRPr="007212F9" w:rsidRDefault="0018573F" w:rsidP="00803F50">
      <w:pPr>
        <w:pStyle w:val="NoSpacing"/>
        <w:rPr>
          <w:rFonts w:ascii="Kayra" w:hAnsi="Kayra"/>
          <w:sz w:val="24"/>
          <w:szCs w:val="24"/>
        </w:rPr>
      </w:pPr>
      <w:r w:rsidRPr="007F5CC0">
        <w:rPr>
          <w:rFonts w:ascii="Kayra" w:hAnsi="Kayra"/>
        </w:rPr>
        <w:t>………………………………………………………………………………………</w:t>
      </w:r>
    </w:p>
    <w:p w:rsidR="0018573F" w:rsidRDefault="0018573F" w:rsidP="00803F50">
      <w:pPr>
        <w:pStyle w:val="NoSpacing"/>
      </w:pPr>
    </w:p>
    <w:p w:rsidR="0018573F" w:rsidRDefault="0018573F" w:rsidP="00803F50">
      <w:pPr>
        <w:pStyle w:val="NoSpacing"/>
        <w:rPr>
          <w:b/>
        </w:rPr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32" type="#_x0000_t64" style="position:absolute;margin-left:-40.85pt;margin-top:5.35pt;width:541.5pt;height:50.25pt;z-index:251652608" fillcolor="#fbd4b4" strokecolor="#00b0f0">
            <v:shadow on="t" opacity=".5" offset="-6pt,6pt"/>
            <v:textbox>
              <w:txbxContent>
                <w:p w:rsidR="0018573F" w:rsidRPr="00897DE4" w:rsidRDefault="0018573F">
                  <w:pPr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  <w:r w:rsidRPr="00897DE4">
                    <w:rPr>
                      <w:rFonts w:ascii="Kayra" w:hAnsi="Kayra"/>
                      <w:b/>
                      <w:sz w:val="24"/>
                      <w:szCs w:val="24"/>
                    </w:rPr>
                    <w:t>B)Aşağıdaki cümlelerde parantez (  ) ile belirtilen boş yerlere uygun noktalama işaretlerini koyunuz.</w:t>
                  </w:r>
                </w:p>
                <w:p w:rsidR="0018573F" w:rsidRDefault="0018573F">
                  <w:pPr>
                    <w:rPr>
                      <w:rFonts w:ascii="Kayra" w:hAnsi="Kayra"/>
                    </w:rPr>
                  </w:pPr>
                </w:p>
                <w:p w:rsidR="0018573F" w:rsidRDefault="0018573F">
                  <w:pPr>
                    <w:rPr>
                      <w:rFonts w:ascii="Kayra" w:hAnsi="Kayra"/>
                    </w:rPr>
                  </w:pPr>
                </w:p>
                <w:p w:rsidR="0018573F" w:rsidRDefault="0018573F">
                  <w:pPr>
                    <w:rPr>
                      <w:rFonts w:ascii="Kayra" w:hAnsi="Kayra"/>
                    </w:rPr>
                  </w:pPr>
                </w:p>
                <w:p w:rsidR="0018573F" w:rsidRDefault="0018573F">
                  <w:pPr>
                    <w:rPr>
                      <w:rFonts w:ascii="Kayra" w:hAnsi="Kayra"/>
                    </w:rPr>
                  </w:pPr>
                </w:p>
                <w:p w:rsidR="0018573F" w:rsidRPr="00F33A1B" w:rsidRDefault="0018573F">
                  <w:pPr>
                    <w:rPr>
                      <w:rFonts w:ascii="Kayra" w:hAnsi="Kayra"/>
                    </w:rPr>
                  </w:pPr>
                </w:p>
              </w:txbxContent>
            </v:textbox>
          </v:shape>
        </w:pict>
      </w:r>
    </w:p>
    <w:p w:rsidR="0018573F" w:rsidRDefault="0018573F" w:rsidP="00F33A1B"/>
    <w:p w:rsidR="0018573F" w:rsidRPr="00656C79" w:rsidRDefault="0018573F" w:rsidP="00D27B23">
      <w:pPr>
        <w:spacing w:after="0" w:line="240" w:lineRule="auto"/>
        <w:rPr>
          <w:rFonts w:ascii="Maiandra GD" w:hAnsi="Maiandra GD"/>
          <w:sz w:val="20"/>
          <w:szCs w:val="20"/>
        </w:rPr>
      </w:pPr>
      <w:hyperlink r:id="rId12" w:history="1">
        <w:r w:rsidRPr="006943CF"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18573F" w:rsidRDefault="0018573F" w:rsidP="00F33A1B"/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noProof/>
          <w:lang w:eastAsia="tr-TR"/>
        </w:rPr>
        <w:pict>
          <v:shape id="Resim 11" o:spid="_x0000_s1033" type="#_x0000_t75" style="position:absolute;left:0;text-align:left;margin-left:355.15pt;margin-top:12.05pt;width:58.5pt;height:87pt;z-index:251659776;visibility:visible">
            <v:imagedata r:id="rId13" o:title=""/>
          </v:shape>
        </w:pict>
      </w:r>
      <w:r w:rsidRPr="00F33A1B">
        <w:rPr>
          <w:rFonts w:ascii="Kayra" w:hAnsi="Kayra"/>
          <w:sz w:val="24"/>
          <w:szCs w:val="24"/>
        </w:rPr>
        <w:t xml:space="preserve">Kuzuya </w:t>
      </w:r>
      <w:r>
        <w:rPr>
          <w:rFonts w:ascii="Kayra" w:hAnsi="Kayra"/>
          <w:sz w:val="24"/>
          <w:szCs w:val="24"/>
        </w:rPr>
        <w:t xml:space="preserve"> </w:t>
      </w:r>
      <w:r w:rsidRPr="00F33A1B">
        <w:rPr>
          <w:rFonts w:ascii="Kayra" w:hAnsi="Kayra"/>
          <w:sz w:val="24"/>
          <w:szCs w:val="24"/>
        </w:rPr>
        <w:t xml:space="preserve">ot verdin mi(  </w:t>
      </w:r>
      <w:r>
        <w:rPr>
          <w:rFonts w:ascii="Kayra" w:hAnsi="Kayra"/>
          <w:sz w:val="24"/>
          <w:szCs w:val="24"/>
        </w:rPr>
        <w:t xml:space="preserve"> </w:t>
      </w:r>
      <w:r w:rsidRPr="00F33A1B">
        <w:rPr>
          <w:rFonts w:ascii="Kayra" w:hAnsi="Kayra"/>
          <w:sz w:val="24"/>
          <w:szCs w:val="24"/>
        </w:rPr>
        <w:t>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Annemi(   )babamı(   )kardeşlerimi(   )çok özledim(   )</w:t>
      </w:r>
      <w:r w:rsidRPr="00657A2C">
        <w:rPr>
          <w:noProof/>
          <w:lang w:eastAsia="tr-TR"/>
        </w:rPr>
        <w:t xml:space="preserve"> 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Yarın ailemle pikniğe gideceğim(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Çabuk buraya gel(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Kaç kardeşiniz var(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Başımın ağrısından sabaha kadar uyuyamadım(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Eyvah, en sevdiğim filmi kaçırdım(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noProof/>
          <w:lang w:eastAsia="tr-TR"/>
        </w:rPr>
        <w:pict>
          <v:shape id="Resim 13" o:spid="_x0000_s1034" type="#_x0000_t75" style="position:absolute;left:0;text-align:left;margin-left:-49.1pt;margin-top:21.35pt;width:69pt;height:87.75pt;z-index:-251655680;visibility:visible">
            <v:imagedata r:id="rId14" o:title=""/>
          </v:shape>
        </w:pict>
      </w:r>
      <w:r>
        <w:rPr>
          <w:rFonts w:ascii="Kayra" w:hAnsi="Kayra"/>
          <w:sz w:val="24"/>
          <w:szCs w:val="24"/>
        </w:rPr>
        <w:t>İmdat, yardım edin(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noProof/>
          <w:lang w:eastAsia="tr-TR"/>
        </w:rPr>
        <w:pict>
          <v:shape id="Resim 15" o:spid="_x0000_s1035" type="#_x0000_t75" style="position:absolute;left:0;text-align:left;margin-left:346.9pt;margin-top:5.45pt;width:91.5pt;height:87.75pt;z-index:251661824;visibility:visible">
            <v:imagedata r:id="rId15" o:title=""/>
          </v:shape>
        </w:pict>
      </w:r>
      <w:r>
        <w:rPr>
          <w:rFonts w:ascii="Kayra" w:hAnsi="Kayra"/>
          <w:sz w:val="24"/>
          <w:szCs w:val="24"/>
        </w:rPr>
        <w:t>Türkiye(   )nin başkenti Ankara(   )dır(   )</w:t>
      </w:r>
      <w:r w:rsidRPr="00657A2C">
        <w:rPr>
          <w:noProof/>
          <w:lang w:eastAsia="tr-TR"/>
        </w:rPr>
        <w:t xml:space="preserve"> 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Seneye 4(   )sınıfa gideceğiz(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Prof(   )Dr(   )Canan Karatay diyet listesini açıkladı(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Kalemini nereden aldın(   )</w:t>
      </w:r>
      <w:r w:rsidRPr="00657A2C">
        <w:rPr>
          <w:noProof/>
          <w:lang w:eastAsia="tr-TR"/>
        </w:rPr>
        <w:t xml:space="preserve"> 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Dikkat, oradan düşebilirsin(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Hey (   )  Buraya bakabilir misin(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Öğretmenim çok çalışmam gerektiğini söyledi(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noProof/>
          <w:lang w:eastAsia="tr-TR"/>
        </w:rPr>
        <w:pict>
          <v:shape id="Resim 17" o:spid="_x0000_s1036" type="#_x0000_t75" style="position:absolute;left:0;text-align:left;margin-left:385.15pt;margin-top:4.25pt;width:128.55pt;height:99pt;z-index:251663872;visibility:visible">
            <v:imagedata r:id="rId16" o:title=""/>
          </v:shape>
        </w:pict>
      </w:r>
      <w:r>
        <w:rPr>
          <w:noProof/>
          <w:lang w:eastAsia="tr-TR"/>
        </w:rPr>
        <w:pict>
          <v:shape id="Resim 16" o:spid="_x0000_s1037" type="#_x0000_t75" style="position:absolute;left:0;text-align:left;margin-left:-70.1pt;margin-top:4.25pt;width:108.75pt;height:79.5pt;z-index:-251653632;visibility:visible">
            <v:imagedata r:id="rId17" o:title=""/>
          </v:shape>
        </w:pict>
      </w:r>
      <w:r>
        <w:rPr>
          <w:rFonts w:ascii="Kayra" w:hAnsi="Kayra"/>
          <w:sz w:val="24"/>
          <w:szCs w:val="24"/>
        </w:rPr>
        <w:t>Cihan, sınıfımızın bütün kurallarına uyar(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Yasemin(   )i nerede gördüğümü hatırlayamadım(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Annem pazardan elma(   )armut(   )şeftali ve üzüm aldı(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Misafirlerimize pasta(   )börek(   )meyve suyu ikram ettik(   )</w:t>
      </w:r>
      <w:r w:rsidRPr="00657A2C">
        <w:rPr>
          <w:noProof/>
          <w:lang w:eastAsia="tr-TR"/>
        </w:rPr>
        <w:t xml:space="preserve"> 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Sevgili dayıcığım(   )</w:t>
      </w:r>
    </w:p>
    <w:p w:rsidR="0018573F" w:rsidRDefault="0018573F" w:rsidP="00F33A1B">
      <w:pPr>
        <w:pStyle w:val="ListParagraph"/>
        <w:numPr>
          <w:ilvl w:val="0"/>
          <w:numId w:val="1"/>
        </w:numPr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>Bu soruyu hanginiz çözmek istiyorsunuz(   )</w:t>
      </w:r>
    </w:p>
    <w:p w:rsidR="0018573F" w:rsidRDefault="0018573F" w:rsidP="000E347E">
      <w:pPr>
        <w:pStyle w:val="ListParagraph"/>
        <w:rPr>
          <w:rFonts w:ascii="Kayra" w:hAnsi="Kayra"/>
          <w:sz w:val="24"/>
          <w:szCs w:val="24"/>
        </w:rPr>
      </w:pPr>
      <w:r>
        <w:rPr>
          <w:noProof/>
          <w:lang w:eastAsia="tr-TR"/>
        </w:rPr>
        <w:pict>
          <v:shape id="Resim 4" o:spid="_x0000_s1038" type="#_x0000_t75" alt="c408945_m" style="position:absolute;left:0;text-align:left;margin-left:82.1pt;margin-top:18.2pt;width:306.75pt;height:51.75pt;z-index:-251662848;visibility:visible" wrapcoords="5123 0 2271 1565 739 3443 739 5009 -53 9704 -53 10643 0 11896 1532 15026 1532 15965 2482 20035 2693 20661 13044 21287 13361 21287 18801 20661 18854 20035 19752 15652 20174 10017 21600 8452 21600 5635 20544 5009 20755 626 19065 0 5968 0 5123 0">
            <v:imagedata r:id="rId18" o:title=""/>
            <w10:wrap type="tight"/>
          </v:shape>
        </w:pict>
      </w:r>
    </w:p>
    <w:p w:rsidR="0018573F" w:rsidRPr="00F33A1B" w:rsidRDefault="0018573F" w:rsidP="000E347E">
      <w:pPr>
        <w:pStyle w:val="ListParagraph"/>
        <w:rPr>
          <w:rFonts w:ascii="Kayra" w:hAnsi="Kayra"/>
          <w:sz w:val="24"/>
          <w:szCs w:val="24"/>
        </w:rPr>
      </w:pPr>
      <w:r>
        <w:rPr>
          <w:rFonts w:ascii="Kayra" w:hAnsi="Kayra"/>
          <w:sz w:val="24"/>
          <w:szCs w:val="24"/>
        </w:rPr>
        <w:t xml:space="preserve">         </w:t>
      </w:r>
    </w:p>
    <w:sectPr w:rsidR="0018573F" w:rsidRPr="00F33A1B" w:rsidSect="00657A2C">
      <w:headerReference w:type="default" r:id="rId19"/>
      <w:pgSz w:w="11906" w:h="16838"/>
      <w:pgMar w:top="1417" w:right="1417" w:bottom="1417" w:left="1417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73F" w:rsidRDefault="0018573F" w:rsidP="006C0616">
      <w:pPr>
        <w:spacing w:after="0" w:line="240" w:lineRule="auto"/>
      </w:pPr>
      <w:r>
        <w:separator/>
      </w:r>
    </w:p>
  </w:endnote>
  <w:endnote w:type="continuationSeparator" w:id="0">
    <w:p w:rsidR="0018573F" w:rsidRDefault="0018573F" w:rsidP="006C0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73F" w:rsidRDefault="0018573F" w:rsidP="006C0616">
      <w:pPr>
        <w:spacing w:after="0" w:line="240" w:lineRule="auto"/>
      </w:pPr>
      <w:r>
        <w:separator/>
      </w:r>
    </w:p>
  </w:footnote>
  <w:footnote w:type="continuationSeparator" w:id="0">
    <w:p w:rsidR="0018573F" w:rsidRDefault="0018573F" w:rsidP="006C06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73F" w:rsidRPr="000E347E" w:rsidRDefault="0018573F" w:rsidP="000E347E">
    <w:pPr>
      <w:pStyle w:val="Header"/>
      <w:jc w:val="center"/>
      <w:rPr>
        <w:rFonts w:ascii="Kayra" w:hAnsi="Kayra"/>
        <w:color w:val="E36C0A"/>
        <w:sz w:val="24"/>
        <w:szCs w:val="24"/>
      </w:rPr>
    </w:pPr>
    <w:r w:rsidRPr="000E347E">
      <w:rPr>
        <w:rFonts w:ascii="Kayra" w:hAnsi="Kayra"/>
        <w:color w:val="E36C0A"/>
        <w:sz w:val="24"/>
        <w:szCs w:val="24"/>
      </w:rPr>
      <w:t>ANLAMCA ÇELİŞKİLİ İFADELER,</w:t>
    </w:r>
    <w:r>
      <w:rPr>
        <w:rFonts w:ascii="Kayra" w:hAnsi="Kayra"/>
        <w:color w:val="E36C0A"/>
        <w:sz w:val="24"/>
        <w:szCs w:val="24"/>
      </w:rPr>
      <w:t xml:space="preserve"> </w:t>
    </w:r>
    <w:r w:rsidRPr="000E347E">
      <w:rPr>
        <w:rFonts w:ascii="Kayra" w:hAnsi="Kayra"/>
        <w:color w:val="E36C0A"/>
        <w:sz w:val="24"/>
        <w:szCs w:val="24"/>
      </w:rPr>
      <w:t>NOKTALAMA İŞARETLERİ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37AEF"/>
    <w:multiLevelType w:val="hybridMultilevel"/>
    <w:tmpl w:val="D92A9AF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0616"/>
    <w:rsid w:val="000E347E"/>
    <w:rsid w:val="001409D3"/>
    <w:rsid w:val="00172A95"/>
    <w:rsid w:val="0018573F"/>
    <w:rsid w:val="001D3C7E"/>
    <w:rsid w:val="00227D1B"/>
    <w:rsid w:val="00297B41"/>
    <w:rsid w:val="003317DF"/>
    <w:rsid w:val="004501A7"/>
    <w:rsid w:val="00656C79"/>
    <w:rsid w:val="00657A2C"/>
    <w:rsid w:val="006943CF"/>
    <w:rsid w:val="006C0616"/>
    <w:rsid w:val="007212F9"/>
    <w:rsid w:val="00734666"/>
    <w:rsid w:val="007F5CC0"/>
    <w:rsid w:val="00803F50"/>
    <w:rsid w:val="00832B64"/>
    <w:rsid w:val="00897DE4"/>
    <w:rsid w:val="00AF072B"/>
    <w:rsid w:val="00B735D9"/>
    <w:rsid w:val="00BD76DD"/>
    <w:rsid w:val="00C126E3"/>
    <w:rsid w:val="00D27B23"/>
    <w:rsid w:val="00E76D4C"/>
    <w:rsid w:val="00F3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6E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C0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C061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C06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C0616"/>
    <w:rPr>
      <w:rFonts w:cs="Times New Roman"/>
    </w:rPr>
  </w:style>
  <w:style w:type="paragraph" w:styleId="NoSpacing">
    <w:name w:val="No Spacing"/>
    <w:uiPriority w:val="99"/>
    <w:qFormat/>
    <w:rsid w:val="00803F50"/>
    <w:rPr>
      <w:lang w:eastAsia="en-US"/>
    </w:rPr>
  </w:style>
  <w:style w:type="paragraph" w:styleId="ListParagraph">
    <w:name w:val="List Paragraph"/>
    <w:basedOn w:val="Normal"/>
    <w:uiPriority w:val="99"/>
    <w:qFormat/>
    <w:rsid w:val="00F33A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97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97B4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27B2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365</Words>
  <Characters>2084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5</cp:revision>
  <dcterms:created xsi:type="dcterms:W3CDTF">2013-12-02T21:40:00Z</dcterms:created>
  <dcterms:modified xsi:type="dcterms:W3CDTF">2013-12-09T20:34:00Z</dcterms:modified>
</cp:coreProperties>
</file>