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A3" w:rsidRPr="00B14B6E" w:rsidRDefault="00E43BA3" w:rsidP="00B14B6E">
      <w:pPr>
        <w:ind w:left="-567" w:right="-567"/>
        <w:rPr>
          <w:rFonts w:ascii="ALFABET98" w:hAnsi="ALFABET98"/>
          <w:sz w:val="28"/>
        </w:rPr>
      </w:pPr>
      <w:r w:rsidRPr="00B14B6E">
        <w:rPr>
          <w:rFonts w:ascii="ALFABET98" w:hAnsi="ALFABET98"/>
          <w:sz w:val="28"/>
        </w:rPr>
        <w:t>1) Çocuklar aşağıdaki çarpma işlemlerini yapalım.</w:t>
      </w:r>
      <w:r>
        <w:rPr>
          <w:rFonts w:ascii="ALFABET98" w:hAnsi="ALFABET98"/>
          <w:sz w:val="28"/>
        </w:rPr>
        <w:t xml:space="preserve"> </w:t>
      </w:r>
      <w:hyperlink r:id="rId7" w:history="1">
        <w:r w:rsidRPr="008564B8">
          <w:rPr>
            <w:rStyle w:val="Hyperlink"/>
          </w:rPr>
          <w:t>www.sorubak.com</w:t>
        </w:r>
      </w:hyperlink>
    </w:p>
    <w:p w:rsidR="00E43BA3" w:rsidRDefault="00E43BA3" w:rsidP="00B14B6E">
      <w:pPr>
        <w:ind w:left="-567" w:right="-567"/>
        <w:rPr>
          <w:rFonts w:ascii="Comic Sans MS" w:hAnsi="Comic Sans MS"/>
          <w:sz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35pt;margin-top:31.5pt;width:31.5pt;height:27pt;z-index:25158400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64.15pt;margin-top:30.75pt;width:31.5pt;height:27pt;z-index:25158809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45.15pt;margin-top:30.75pt;width:31.5pt;height:27pt;z-index:25159219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233.65pt;margin-top:30.75pt;width:31.5pt;height:27pt;z-index:25159628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318.4pt;margin-top:30.75pt;width:31.5pt;height:27pt;z-index:25160038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406.15pt;margin-top:30.75pt;width:31.5pt;height:27pt;z-index:25160448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13.1pt;margin-top:133pt;width:31.5pt;height:27pt;z-index:25160857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70.15pt;margin-top:133pt;width:31.5pt;height:27pt;z-index:25161267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153.4pt;margin-top:133pt;width:31.5pt;height:27pt;z-index:25161676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317.65pt;margin-top:133pt;width:31.5pt;height:27pt;z-index:25162496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left:0;text-align:left;margin-left:404.65pt;margin-top:133pt;width:31.5pt;height:27pt;z-index:25162905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375.4pt;margin-top:106pt;width:57pt;height:27pt;z-index:25162803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8 4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380.65pt;margin-top:160pt;width:53.25pt;height:27pt;z-index:25163110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39" style="position:absolute;left:0;text-align:left;margin-left:382.9pt;margin-top:144.25pt;width:53.25pt;height:13.5pt;z-index:251630080" coordorigin="480,3105" coordsize="1065,2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480;top:3375;width:1065;height:0" o:connectortype="straight" strokeweight="2.25pt"/>
            <v:group id="_x0000_s1041" style="position:absolute;left:480;top:3105;width:285;height:181" coordorigin="720,3615" coordsize="285,181">
              <v:shape id="_x0000_s1042" type="#_x0000_t32" style="position:absolute;left:720;top:3615;width:285;height:181" o:connectortype="straight" strokeweight="2.25pt"/>
              <v:shape id="_x0000_s1043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44" type="#_x0000_t202" style="position:absolute;left:0;text-align:left;margin-left:289.15pt;margin-top:106pt;width:57pt;height:27pt;z-index:25162393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4 7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294.4pt;margin-top:160pt;width:53.25pt;height:27pt;z-index:25162700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46" style="position:absolute;left:0;text-align:left;margin-left:296.65pt;margin-top:144.25pt;width:53.25pt;height:13.5pt;z-index:251625984" coordorigin="480,3105" coordsize="1065,270">
            <v:shape id="_x0000_s1047" type="#_x0000_t32" style="position:absolute;left:480;top:3375;width:1065;height:0" o:connectortype="straight" strokeweight="2.25pt"/>
            <v:group id="_x0000_s1048" style="position:absolute;left:480;top:3105;width:285;height:181" coordorigin="720,3615" coordsize="285,181">
              <v:shape id="_x0000_s1049" type="#_x0000_t32" style="position:absolute;left:720;top:3615;width:285;height:181" o:connectortype="straight" strokeweight="2.25pt"/>
              <v:shape id="_x0000_s1050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51" type="#_x0000_t202" style="position:absolute;left:0;text-align:left;margin-left:231.4pt;margin-top:133pt;width:31.5pt;height:27pt;z-index:25162086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left:0;text-align:left;margin-left:205.9pt;margin-top:106pt;width:57pt;height:27pt;z-index:25161984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5 2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211.15pt;margin-top:160pt;width:53.25pt;height:27pt;z-index:25162291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4" style="position:absolute;left:0;text-align:left;margin-left:213.4pt;margin-top:144.25pt;width:53.25pt;height:13.5pt;z-index:251621888" coordorigin="480,3105" coordsize="1065,270">
            <v:shape id="_x0000_s1055" type="#_x0000_t32" style="position:absolute;left:480;top:3375;width:1065;height:0" o:connectortype="straight" strokeweight="2.25pt"/>
            <v:group id="_x0000_s1056" style="position:absolute;left:480;top:3105;width:285;height:181" coordorigin="720,3615" coordsize="285,181">
              <v:shape id="_x0000_s1057" type="#_x0000_t32" style="position:absolute;left:720;top:3615;width:285;height:181" o:connectortype="straight" strokeweight="2.25pt"/>
              <v:shape id="_x0000_s1058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59" type="#_x0000_t202" style="position:absolute;left:0;text-align:left;margin-left:124.15pt;margin-top:106pt;width:57pt;height:27pt;z-index:25161574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6 9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left:0;text-align:left;margin-left:129.4pt;margin-top:160pt;width:53.25pt;height:27pt;z-index:25161881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1" style="position:absolute;left:0;text-align:left;margin-left:131.65pt;margin-top:144.25pt;width:53.25pt;height:13.5pt;z-index:251617792" coordorigin="480,3105" coordsize="1065,270">
            <v:shape id="_x0000_s1062" type="#_x0000_t32" style="position:absolute;left:480;top:3375;width:1065;height:0" o:connectortype="straight" strokeweight="2.25pt"/>
            <v:group id="_x0000_s1063" style="position:absolute;left:480;top:3105;width:285;height:181" coordorigin="720,3615" coordsize="285,181">
              <v:shape id="_x0000_s1064" type="#_x0000_t32" style="position:absolute;left:720;top:3615;width:285;height:181" o:connectortype="straight" strokeweight="2.25pt"/>
              <v:shape id="_x0000_s106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66" type="#_x0000_t202" style="position:absolute;left:0;text-align:left;margin-left:41.65pt;margin-top:106pt;width:57pt;height:27pt;z-index:25161164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5 6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left:0;text-align:left;margin-left:46.9pt;margin-top:160pt;width:53.25pt;height:27pt;z-index:25161472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8" style="position:absolute;left:0;text-align:left;margin-left:49.15pt;margin-top:144.25pt;width:53.25pt;height:13.5pt;z-index:251613696" coordorigin="480,3105" coordsize="1065,270">
            <v:shape id="_x0000_s1069" type="#_x0000_t32" style="position:absolute;left:480;top:3375;width:1065;height:0" o:connectortype="straight" strokeweight="2.25pt"/>
            <v:group id="_x0000_s1070" style="position:absolute;left:480;top:3105;width:285;height:181" coordorigin="720,3615" coordsize="285,181">
              <v:shape id="_x0000_s1071" type="#_x0000_t32" style="position:absolute;left:720;top:3615;width:285;height:181" o:connectortype="straight" strokeweight="2.25pt"/>
              <v:shape id="_x0000_s1072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073" style="position:absolute;left:0;text-align:left;margin-left:-34.1pt;margin-top:144.25pt;width:53.25pt;height:13.5pt;z-index:251609600" coordorigin="480,3105" coordsize="1065,270">
            <v:shape id="_x0000_s1074" type="#_x0000_t32" style="position:absolute;left:480;top:3375;width:1065;height:0" o:connectortype="straight" strokeweight="2.25pt"/>
            <v:group id="_x0000_s1075" style="position:absolute;left:480;top:3105;width:285;height:181" coordorigin="720,3615" coordsize="285,181">
              <v:shape id="_x0000_s1076" type="#_x0000_t32" style="position:absolute;left:720;top:3615;width:285;height:181" o:connectortype="straight" strokeweight="2.25pt"/>
              <v:shape id="_x0000_s1077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78" type="#_x0000_t202" style="position:absolute;left:0;text-align:left;margin-left:-41.6pt;margin-top:106pt;width:57pt;height:27pt;z-index:25160755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4 5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left:0;text-align:left;margin-left:-36.35pt;margin-top:160pt;width:53.25pt;height:27pt;z-index:25161062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left:0;text-align:left;margin-left:377.65pt;margin-top:3.75pt;width:57pt;height:27pt;z-index:25160345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7 3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left:0;text-align:left;margin-left:382.9pt;margin-top:57.75pt;width:53.25pt;height:27pt;z-index:25160652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82" style="position:absolute;left:0;text-align:left;margin-left:385.15pt;margin-top:42pt;width:53.25pt;height:13.5pt;z-index:251605504" coordorigin="480,3105" coordsize="1065,270">
            <v:shape id="_x0000_s1083" type="#_x0000_t32" style="position:absolute;left:480;top:3375;width:1065;height:0" o:connectortype="straight" strokeweight="2.25pt"/>
            <v:group id="_x0000_s1084" style="position:absolute;left:480;top:3105;width:285;height:181" coordorigin="720,3615" coordsize="285,181">
              <v:shape id="_x0000_s1085" type="#_x0000_t32" style="position:absolute;left:720;top:3615;width:285;height:181" o:connectortype="straight" strokeweight="2.25pt"/>
              <v:shape id="_x0000_s1086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87" type="#_x0000_t202" style="position:absolute;left:0;text-align:left;margin-left:289.15pt;margin-top:3.75pt;width:57pt;height:27pt;z-index:25159936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9 0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left:0;text-align:left;margin-left:294.4pt;margin-top:57.75pt;width:53.25pt;height:27pt;z-index:25160243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89" style="position:absolute;left:0;text-align:left;margin-left:296.65pt;margin-top:42pt;width:53.25pt;height:13.5pt;z-index:251601408" coordorigin="480,3105" coordsize="1065,270">
            <v:shape id="_x0000_s1090" type="#_x0000_t32" style="position:absolute;left:480;top:3375;width:1065;height:0" o:connectortype="straight" strokeweight="2.25pt"/>
            <v:group id="_x0000_s1091" style="position:absolute;left:480;top:3105;width:285;height:181" coordorigin="720,3615" coordsize="285,181">
              <v:shape id="_x0000_s1092" type="#_x0000_t32" style="position:absolute;left:720;top:3615;width:285;height:181" o:connectortype="straight" strokeweight="2.25pt"/>
              <v:shape id="_x0000_s1093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94" type="#_x0000_t202" style="position:absolute;left:0;text-align:left;margin-left:204.4pt;margin-top:3.75pt;width:57pt;height:27pt;z-index:25159526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6 5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left:0;text-align:left;margin-left:209.65pt;margin-top:57.75pt;width:53.25pt;height:27pt;z-index:25159833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6" style="position:absolute;left:0;text-align:left;margin-left:211.9pt;margin-top:42pt;width:53.25pt;height:13.5pt;z-index:251597312" coordorigin="480,3105" coordsize="1065,270">
            <v:shape id="_x0000_s1097" type="#_x0000_t32" style="position:absolute;left:480;top:3375;width:1065;height:0" o:connectortype="straight" strokeweight="2.25pt"/>
            <v:group id="_x0000_s1098" style="position:absolute;left:480;top:3105;width:285;height:181" coordorigin="720,3615" coordsize="285,181">
              <v:shape id="_x0000_s1099" type="#_x0000_t32" style="position:absolute;left:720;top:3615;width:285;height:181" o:connectortype="straight" strokeweight="2.25pt"/>
              <v:shape id="_x0000_s1100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01" type="#_x0000_t202" style="position:absolute;left:0;text-align:left;margin-left:116.65pt;margin-top:3.75pt;width:57pt;height:27pt;z-index:25159116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4 8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2" type="#_x0000_t202" style="position:absolute;left:0;text-align:left;margin-left:121.9pt;margin-top:57.75pt;width:53.25pt;height:27pt;z-index:25159424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3" style="position:absolute;left:0;text-align:left;margin-left:124.15pt;margin-top:42pt;width:53.25pt;height:13.5pt;z-index:251593216" coordorigin="480,3105" coordsize="1065,270">
            <v:shape id="_x0000_s1104" type="#_x0000_t32" style="position:absolute;left:480;top:3375;width:1065;height:0" o:connectortype="straight" strokeweight="2.25pt"/>
            <v:group id="_x0000_s1105" style="position:absolute;left:480;top:3105;width:285;height:181" coordorigin="720,3615" coordsize="285,181">
              <v:shape id="_x0000_s1106" type="#_x0000_t32" style="position:absolute;left:720;top:3615;width:285;height:181" o:connectortype="straight" strokeweight="2.25pt"/>
              <v:shape id="_x0000_s1107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08" type="#_x0000_t202" style="position:absolute;left:0;text-align:left;margin-left:36.4pt;margin-top:3.75pt;width:57pt;height:27pt;z-index:25158707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2 7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202" style="position:absolute;left:0;text-align:left;margin-left:41.65pt;margin-top:57.75pt;width:53.25pt;height:27pt;z-index:25159014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10" style="position:absolute;left:0;text-align:left;margin-left:43.9pt;margin-top:42pt;width:53.25pt;height:13.5pt;z-index:251589120" coordorigin="480,3105" coordsize="1065,270">
            <v:shape id="_x0000_s1111" type="#_x0000_t32" style="position:absolute;left:480;top:3375;width:1065;height:0" o:connectortype="straight" strokeweight="2.25pt"/>
            <v:group id="_x0000_s1112" style="position:absolute;left:480;top:3105;width:285;height:181" coordorigin="720,3615" coordsize="285,181">
              <v:shape id="_x0000_s1113" type="#_x0000_t32" style="position:absolute;left:720;top:3615;width:285;height:181" o:connectortype="straight" strokeweight="2.25pt"/>
              <v:shape id="_x0000_s1114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15" type="#_x0000_t202" style="position:absolute;left:0;text-align:left;margin-left:-42.35pt;margin-top:4.5pt;width:57pt;height:27pt;z-index:25158297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1 8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202" style="position:absolute;left:0;text-align:left;margin-left:-37.1pt;margin-top:58.5pt;width:53.25pt;height:27pt;z-index:25158604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17" style="position:absolute;left:0;text-align:left;margin-left:-34.85pt;margin-top:42.75pt;width:53.25pt;height:13.5pt;z-index:251585024" coordorigin="480,3105" coordsize="1065,270">
            <v:shape id="_x0000_s1118" type="#_x0000_t32" style="position:absolute;left:480;top:3375;width:1065;height:0" o:connectortype="straight" strokeweight="2.25pt"/>
            <v:group id="_x0000_s1119" style="position:absolute;left:480;top:3105;width:285;height:181" coordorigin="720,3615" coordsize="285,181">
              <v:shape id="_x0000_s1120" type="#_x0000_t32" style="position:absolute;left:720;top:3615;width:285;height:181" o:connectortype="straight" strokeweight="2.25pt"/>
              <v:shape id="_x0000_s1121" type="#_x0000_t32" style="position:absolute;left:720;top:3615;width:285;height:181;flip:y" o:connectortype="straight" strokeweight="2.25pt"/>
            </v:group>
          </v:group>
        </w:pict>
      </w:r>
    </w:p>
    <w:p w:rsidR="00E43BA3" w:rsidRPr="00B14B6E" w:rsidRDefault="00E43BA3" w:rsidP="00B14B6E">
      <w:pPr>
        <w:rPr>
          <w:rFonts w:ascii="Comic Sans MS" w:hAnsi="Comic Sans MS"/>
          <w:sz w:val="28"/>
        </w:rPr>
      </w:pPr>
    </w:p>
    <w:p w:rsidR="00E43BA3" w:rsidRPr="00B14B6E" w:rsidRDefault="00E43BA3" w:rsidP="00B14B6E">
      <w:pPr>
        <w:rPr>
          <w:rFonts w:ascii="Comic Sans MS" w:hAnsi="Comic Sans MS"/>
          <w:sz w:val="28"/>
        </w:rPr>
      </w:pPr>
    </w:p>
    <w:p w:rsidR="00E43BA3" w:rsidRPr="00B14B6E" w:rsidRDefault="00E43BA3" w:rsidP="00B14B6E">
      <w:pPr>
        <w:rPr>
          <w:rFonts w:ascii="Comic Sans MS" w:hAnsi="Comic Sans MS"/>
          <w:sz w:val="28"/>
        </w:rPr>
      </w:pPr>
    </w:p>
    <w:p w:rsidR="00E43BA3" w:rsidRPr="00B14B6E" w:rsidRDefault="00E43BA3" w:rsidP="00B14B6E">
      <w:pPr>
        <w:rPr>
          <w:rFonts w:ascii="Comic Sans MS" w:hAnsi="Comic Sans MS"/>
          <w:sz w:val="28"/>
        </w:rPr>
      </w:pPr>
    </w:p>
    <w:p w:rsidR="00E43BA3" w:rsidRDefault="00E43BA3" w:rsidP="00B14B6E">
      <w:pPr>
        <w:rPr>
          <w:rFonts w:ascii="Comic Sans MS" w:hAnsi="Comic Sans MS"/>
          <w:sz w:val="28"/>
        </w:rPr>
      </w:pPr>
    </w:p>
    <w:p w:rsidR="00E43BA3" w:rsidRDefault="00E43BA3" w:rsidP="00B14B6E">
      <w:pPr>
        <w:ind w:left="-567" w:right="-567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 id="_x0000_s1122" type="#_x0000_t202" style="position:absolute;left:0;text-align:left;margin-left:415.9pt;margin-top:79.3pt;width:31.5pt;height:27pt;z-index:25165363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3" type="#_x0000_t202" style="position:absolute;left:0;text-align:left;margin-left:380.65pt;margin-top:52.3pt;width:67.5pt;height:27pt;z-index:251652608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2 5 7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left:0;text-align:left;margin-left:392.65pt;margin-top:106.3pt;width:53.25pt;height:27pt;z-index:25165568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left:0;text-align:left;margin-left:335.65pt;margin-top:79.3pt;width:31.5pt;height:27pt;z-index:251649536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left:0;text-align:left;margin-left:300.4pt;margin-top:52.3pt;width:67.5pt;height:27pt;z-index:25164851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1 5 8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202" style="position:absolute;left:0;text-align:left;margin-left:312.4pt;margin-top:106.3pt;width:53.25pt;height:27pt;z-index:25165158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left:0;text-align:left;margin-left:248.65pt;margin-top:80.05pt;width:31.5pt;height:27pt;z-index:25164544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202" style="position:absolute;left:0;text-align:left;margin-left:213.4pt;margin-top:53.05pt;width:67.5pt;height:27pt;z-index:251644416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1 3 3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202" style="position:absolute;left:0;text-align:left;margin-left:225.4pt;margin-top:107.05pt;width:53.25pt;height:27pt;z-index:251647488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1" type="#_x0000_t202" style="position:absolute;left:0;text-align:left;margin-left:166.9pt;margin-top:79.3pt;width:31.5pt;height:27pt;z-index:25164134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202" style="position:absolute;left:0;text-align:left;margin-left:131.65pt;margin-top:52.3pt;width:67.5pt;height:27pt;z-index:25164032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1 6 9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3" type="#_x0000_t202" style="position:absolute;left:0;text-align:left;margin-left:143.65pt;margin-top:106.3pt;width:53.25pt;height:27pt;z-index:25164339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4" type="#_x0000_t202" style="position:absolute;left:0;text-align:left;margin-left:51.4pt;margin-top:52.3pt;width:67.5pt;height:27pt;z-index:251636224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1 8 3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left:0;text-align:left;margin-left:-33.35pt;margin-top:53.05pt;width:67.5pt;height:27pt;z-index:25163212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1 2 5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202" style="position:absolute;left:0;text-align:left;margin-left:1.9pt;margin-top:80.05pt;width:31.5pt;height:27pt;z-index:251633152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202" style="position:absolute;left:0;text-align:left;margin-left:-21.35pt;margin-top:107.05pt;width:53.25pt;height:27pt;z-index:251635200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 w:rsidRPr="00B14B6E">
        <w:rPr>
          <w:rFonts w:ascii="ALFABET98" w:hAnsi="ALFABET98"/>
          <w:sz w:val="28"/>
        </w:rPr>
        <w:t>2) Yukarıdaki çarpma işlemleri kolay mı geldi? Haydi bakalım, o halde şimdi de aşağıdaki çarpma işlemlerini yapalım. Kolay gelsin</w:t>
      </w:r>
      <w:r>
        <w:rPr>
          <w:rFonts w:ascii="ALFABET98" w:hAnsi="ALFABET98"/>
          <w:sz w:val="28"/>
        </w:rPr>
        <w:t>...</w:t>
      </w:r>
    </w:p>
    <w:p w:rsidR="00E43BA3" w:rsidRDefault="00E43BA3" w:rsidP="00B14B6E">
      <w:pPr>
        <w:ind w:left="-567" w:right="-567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 id="_x0000_s1138" type="#_x0000_t202" style="position:absolute;left:0;text-align:left;margin-left:420.4pt;margin-top:136pt;width:31.5pt;height:27pt;z-index:251678208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left:0;text-align:left;margin-left:385.15pt;margin-top:109pt;width:67.5pt;height:27pt;z-index:25167718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2 3 8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0" type="#_x0000_t202" style="position:absolute;left:0;text-align:left;margin-left:397.15pt;margin-top:163pt;width:53.25pt;height:27pt;z-index:251680256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41" style="position:absolute;left:0;text-align:left;margin-left:399.4pt;margin-top:147.25pt;width:53.25pt;height:13.5pt;z-index:251679232" coordorigin="480,3105" coordsize="1065,270">
            <v:shape id="_x0000_s1142" type="#_x0000_t32" style="position:absolute;left:480;top:3375;width:1065;height:0" o:connectortype="straight" strokeweight="2.25pt"/>
            <v:group id="_x0000_s1143" style="position:absolute;left:480;top:3105;width:285;height:181" coordorigin="720,3615" coordsize="285,181">
              <v:shape id="_x0000_s1144" type="#_x0000_t32" style="position:absolute;left:720;top:3615;width:285;height:181" o:connectortype="straight" strokeweight="2.25pt"/>
              <v:shape id="_x0000_s114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46" type="#_x0000_t202" style="position:absolute;left:0;text-align:left;margin-left:335.65pt;margin-top:136pt;width:31.5pt;height:27pt;z-index:25167411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202" style="position:absolute;left:0;text-align:left;margin-left:300.4pt;margin-top:109pt;width:67.5pt;height:27pt;z-index:251673088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2 4 6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8" type="#_x0000_t202" style="position:absolute;left:0;text-align:left;margin-left:312.4pt;margin-top:163pt;width:53.25pt;height:27pt;z-index:25167616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49" style="position:absolute;left:0;text-align:left;margin-left:314.65pt;margin-top:147.25pt;width:53.25pt;height:13.5pt;z-index:251675136" coordorigin="480,3105" coordsize="1065,270">
            <v:shape id="_x0000_s1150" type="#_x0000_t32" style="position:absolute;left:480;top:3375;width:1065;height:0" o:connectortype="straight" strokeweight="2.25pt"/>
            <v:group id="_x0000_s1151" style="position:absolute;left:480;top:3105;width:285;height:181" coordorigin="720,3615" coordsize="285,181">
              <v:shape id="_x0000_s1152" type="#_x0000_t32" style="position:absolute;left:720;top:3615;width:285;height:181" o:connectortype="straight" strokeweight="2.25pt"/>
              <v:shape id="_x0000_s1153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54" type="#_x0000_t202" style="position:absolute;left:0;text-align:left;margin-left:248.65pt;margin-top:136pt;width:31.5pt;height:27pt;z-index:251670016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202" style="position:absolute;left:0;text-align:left;margin-left:213.4pt;margin-top:109pt;width:67.5pt;height:27pt;z-index:25166899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1 9 8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202" style="position:absolute;left:0;text-align:left;margin-left:225.4pt;margin-top:163pt;width:53.25pt;height:27pt;z-index:25167206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57" style="position:absolute;left:0;text-align:left;margin-left:227.65pt;margin-top:147.25pt;width:53.25pt;height:13.5pt;z-index:251671040" coordorigin="480,3105" coordsize="1065,270">
            <v:shape id="_x0000_s1158" type="#_x0000_t32" style="position:absolute;left:480;top:3375;width:1065;height:0" o:connectortype="straight" strokeweight="2.25pt"/>
            <v:group id="_x0000_s1159" style="position:absolute;left:480;top:3105;width:285;height:181" coordorigin="720,3615" coordsize="285,181">
              <v:shape id="_x0000_s1160" type="#_x0000_t32" style="position:absolute;left:720;top:3615;width:285;height:181" o:connectortype="straight" strokeweight="2.25pt"/>
              <v:shape id="_x0000_s1161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62" type="#_x0000_t202" style="position:absolute;left:0;text-align:left;margin-left:172.15pt;margin-top:136pt;width:31.5pt;height:27pt;z-index:25166592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left:0;text-align:left;margin-left:136.9pt;margin-top:109pt;width:67.5pt;height:27pt;z-index:251664896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3 8 4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left:0;text-align:left;margin-left:148.9pt;margin-top:163pt;width:53.25pt;height:27pt;z-index:251667968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65" style="position:absolute;left:0;text-align:left;margin-left:151.15pt;margin-top:147.25pt;width:53.25pt;height:13.5pt;z-index:251666944" coordorigin="480,3105" coordsize="1065,270">
            <v:shape id="_x0000_s1166" type="#_x0000_t32" style="position:absolute;left:480;top:3375;width:1065;height:0" o:connectortype="straight" strokeweight="2.25pt"/>
            <v:group id="_x0000_s1167" style="position:absolute;left:480;top:3105;width:285;height:181" coordorigin="720,3615" coordsize="285,181">
              <v:shape id="_x0000_s1168" type="#_x0000_t32" style="position:absolute;left:720;top:3615;width:285;height:181" o:connectortype="straight" strokeweight="2.25pt"/>
              <v:shape id="_x0000_s1169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70" type="#_x0000_t202" style="position:absolute;left:0;text-align:left;margin-left:4.15pt;margin-top:136pt;width:31.5pt;height:27pt;z-index:251657728" stroked="f">
            <v:textbox style="mso-next-textbox:#_x0000_s1170"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1" type="#_x0000_t202" style="position:absolute;left:0;text-align:left;margin-left:91.9pt;margin-top:136pt;width:31.5pt;height:27pt;z-index:25166182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2" type="#_x0000_t202" style="position:absolute;left:0;text-align:left;margin-left:54.4pt;margin-top:109pt;width:67.5pt;height:27pt;z-index:25166080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1 0 9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3" type="#_x0000_t202" style="position:absolute;left:0;text-align:left;margin-left:66.4pt;margin-top:163pt;width:53.25pt;height:27pt;z-index:25166387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74" style="position:absolute;left:0;text-align:left;margin-left:68.65pt;margin-top:147.25pt;width:53.25pt;height:13.5pt;z-index:251662848" coordorigin="480,3105" coordsize="1065,270">
            <v:shape id="_x0000_s1175" type="#_x0000_t32" style="position:absolute;left:480;top:3375;width:1065;height:0" o:connectortype="straight" strokeweight="2.25pt"/>
            <v:group id="_x0000_s1176" style="position:absolute;left:480;top:3105;width:285;height:181" coordorigin="720,3615" coordsize="285,181">
              <v:shape id="_x0000_s1177" type="#_x0000_t32" style="position:absolute;left:720;top:3615;width:285;height:181" o:connectortype="straight" strokeweight="2.25pt"/>
              <v:shape id="_x0000_s1178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179" style="position:absolute;left:0;text-align:left;margin-left:-18.35pt;margin-top:147.25pt;width:53.25pt;height:13.5pt;z-index:251658752" coordorigin="480,3105" coordsize="1065,270">
            <v:shape id="_x0000_s1180" type="#_x0000_t32" style="position:absolute;left:480;top:3375;width:1065;height:0" o:connectortype="straight" strokeweight="2.25pt"/>
            <v:group id="_x0000_s1181" style="position:absolute;left:480;top:3105;width:285;height:181" coordorigin="720,3615" coordsize="285,181">
              <v:shape id="_x0000_s1182" type="#_x0000_t32" style="position:absolute;left:720;top:3615;width:285;height:181" o:connectortype="straight" strokeweight="2.25pt"/>
              <v:shape id="_x0000_s1183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84" type="#_x0000_t202" style="position:absolute;left:0;text-align:left;margin-left:-32.6pt;margin-top:109pt;width:67.5pt;height:27pt;z-index:251656704" stroked="f">
            <v:textbox style="mso-next-textbox:#_x0000_s1184"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3 7 0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5" type="#_x0000_t202" style="position:absolute;left:0;text-align:left;margin-left:-20.6pt;margin-top:163pt;width:53.25pt;height:27pt;z-index:251659776" stroked="f">
            <v:textbox style="mso-next-textbox:#_x0000_s1185"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86" style="position:absolute;left:0;text-align:left;margin-left:394.9pt;margin-top:37pt;width:53.25pt;height:13.5pt;z-index:251654656" coordorigin="480,3105" coordsize="1065,270">
            <v:shape id="_x0000_s1187" type="#_x0000_t32" style="position:absolute;left:480;top:3375;width:1065;height:0" o:connectortype="straight" strokeweight="2.25pt"/>
            <v:group id="_x0000_s1188" style="position:absolute;left:480;top:3105;width:285;height:181" coordorigin="720,3615" coordsize="285,181">
              <v:shape id="_x0000_s1189" type="#_x0000_t32" style="position:absolute;left:720;top:3615;width:285;height:181" o:connectortype="straight" strokeweight="2.25pt"/>
              <v:shape id="_x0000_s1190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191" style="position:absolute;left:0;text-align:left;margin-left:314.65pt;margin-top:37pt;width:53.25pt;height:13.5pt;z-index:251650560" coordorigin="480,3105" coordsize="1065,270">
            <v:shape id="_x0000_s1192" type="#_x0000_t32" style="position:absolute;left:480;top:3375;width:1065;height:0" o:connectortype="straight" strokeweight="2.25pt"/>
            <v:group id="_x0000_s1193" style="position:absolute;left:480;top:3105;width:285;height:181" coordorigin="720,3615" coordsize="285,181">
              <v:shape id="_x0000_s1194" type="#_x0000_t32" style="position:absolute;left:720;top:3615;width:285;height:181" o:connectortype="straight" strokeweight="2.25pt"/>
              <v:shape id="_x0000_s119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196" style="position:absolute;left:0;text-align:left;margin-left:227.65pt;margin-top:37.75pt;width:53.25pt;height:13.5pt;z-index:251646464" coordorigin="480,3105" coordsize="1065,270">
            <v:shape id="_x0000_s1197" type="#_x0000_t32" style="position:absolute;left:480;top:3375;width:1065;height:0" o:connectortype="straight" strokeweight="2.25pt"/>
            <v:group id="_x0000_s1198" style="position:absolute;left:480;top:3105;width:285;height:181" coordorigin="720,3615" coordsize="285,181">
              <v:shape id="_x0000_s1199" type="#_x0000_t32" style="position:absolute;left:720;top:3615;width:285;height:181" o:connectortype="straight" strokeweight="2.25pt"/>
              <v:shape id="_x0000_s1200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201" style="position:absolute;left:0;text-align:left;margin-left:145.9pt;margin-top:37pt;width:53.25pt;height:13.5pt;z-index:251642368" coordorigin="480,3105" coordsize="1065,270">
            <v:shape id="_x0000_s1202" type="#_x0000_t32" style="position:absolute;left:480;top:3375;width:1065;height:0" o:connectortype="straight" strokeweight="2.25pt"/>
            <v:group id="_x0000_s1203" style="position:absolute;left:480;top:3105;width:285;height:181" coordorigin="720,3615" coordsize="285,181">
              <v:shape id="_x0000_s1204" type="#_x0000_t32" style="position:absolute;left:720;top:3615;width:285;height:181" o:connectortype="straight" strokeweight="2.25pt"/>
              <v:shape id="_x0000_s120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06" type="#_x0000_t202" style="position:absolute;left:0;text-align:left;margin-left:63.4pt;margin-top:52.75pt;width:53.25pt;height:27pt;z-index:251639296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7" type="#_x0000_t202" style="position:absolute;left:0;text-align:left;margin-left:86.65pt;margin-top:25.75pt;width:31.5pt;height:27pt;z-index:251637248" stroked="f">
            <v:textbox>
              <w:txbxContent>
                <w:p w:rsidR="00E43BA3" w:rsidRPr="00FC5477" w:rsidRDefault="00E43BA3" w:rsidP="00B14B6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08" style="position:absolute;left:0;text-align:left;margin-left:65.65pt;margin-top:37pt;width:53.25pt;height:13.5pt;z-index:251638272" coordorigin="480,3105" coordsize="1065,270">
            <v:shape id="_x0000_s1209" type="#_x0000_t32" style="position:absolute;left:480;top:3375;width:1065;height:0" o:connectortype="straight" strokeweight="2.25pt"/>
            <v:group id="_x0000_s1210" style="position:absolute;left:480;top:3105;width:285;height:181" coordorigin="720,3615" coordsize="285,181">
              <v:shape id="_x0000_s1211" type="#_x0000_t32" style="position:absolute;left:720;top:3615;width:285;height:181" o:connectortype="straight" strokeweight="2.25pt"/>
              <v:shape id="_x0000_s1212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group id="_x0000_s1213" style="position:absolute;left:0;text-align:left;margin-left:-19.1pt;margin-top:37.75pt;width:53.25pt;height:13.5pt;z-index:251634176" coordorigin="480,3105" coordsize="1065,270">
            <v:shape id="_x0000_s1214" type="#_x0000_t32" style="position:absolute;left:480;top:3375;width:1065;height:0" o:connectortype="straight" strokeweight="2.25pt"/>
            <v:group id="_x0000_s1215" style="position:absolute;left:480;top:3105;width:285;height:181" coordorigin="720,3615" coordsize="285,181">
              <v:shape id="_x0000_s1216" type="#_x0000_t32" style="position:absolute;left:720;top:3615;width:285;height:181" o:connectortype="straight" strokeweight="2.25pt"/>
              <v:shape id="_x0000_s1217" type="#_x0000_t32" style="position:absolute;left:720;top:3615;width:285;height:181;flip:y" o:connectortype="straight" strokeweight="2.25pt"/>
            </v:group>
          </v:group>
        </w:pict>
      </w:r>
    </w:p>
    <w:p w:rsidR="00E43BA3" w:rsidRPr="00DA54AF" w:rsidRDefault="00E43BA3" w:rsidP="00DA54AF">
      <w:pPr>
        <w:rPr>
          <w:rFonts w:ascii="ALFABET98" w:hAnsi="ALFABET98"/>
          <w:sz w:val="28"/>
        </w:rPr>
      </w:pPr>
    </w:p>
    <w:p w:rsidR="00E43BA3" w:rsidRPr="00DA54AF" w:rsidRDefault="00E43BA3" w:rsidP="00DA54AF">
      <w:pPr>
        <w:rPr>
          <w:rFonts w:ascii="ALFABET98" w:hAnsi="ALFABET98"/>
          <w:sz w:val="28"/>
        </w:rPr>
      </w:pPr>
    </w:p>
    <w:p w:rsidR="00E43BA3" w:rsidRPr="00DA54AF" w:rsidRDefault="00E43BA3" w:rsidP="00DA54AF">
      <w:pPr>
        <w:rPr>
          <w:rFonts w:ascii="ALFABET98" w:hAnsi="ALFABET98"/>
          <w:sz w:val="28"/>
        </w:rPr>
      </w:pPr>
    </w:p>
    <w:p w:rsidR="00E43BA3" w:rsidRPr="00DA54AF" w:rsidRDefault="00E43BA3" w:rsidP="00DA54AF">
      <w:pPr>
        <w:rPr>
          <w:rFonts w:ascii="ALFABET98" w:hAnsi="ALFABET98"/>
          <w:sz w:val="28"/>
        </w:rPr>
      </w:pPr>
    </w:p>
    <w:p w:rsidR="00E43BA3" w:rsidRPr="00DA54AF" w:rsidRDefault="00E43BA3" w:rsidP="00DA54AF">
      <w:pPr>
        <w:rPr>
          <w:rFonts w:ascii="ALFABET98" w:hAnsi="ALFABET98"/>
          <w:sz w:val="28"/>
        </w:rPr>
      </w:pPr>
    </w:p>
    <w:p w:rsidR="00E43BA3" w:rsidRDefault="00E43BA3" w:rsidP="00DA54AF">
      <w:pPr>
        <w:rPr>
          <w:rFonts w:ascii="ALFABET98" w:hAnsi="ALFABET98"/>
          <w:sz w:val="28"/>
        </w:rPr>
      </w:pPr>
    </w:p>
    <w:p w:rsidR="00E43BA3" w:rsidRDefault="00E43BA3" w:rsidP="00DA54AF">
      <w:pPr>
        <w:ind w:left="-567" w:right="-567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rect id="_x0000_s1218" style="position:absolute;left:0;text-align:left;margin-left:394.9pt;margin-top:75.5pt;width:18pt;height:18.75pt;z-index:251705856" strokeweight="2.25pt"/>
        </w:pict>
      </w:r>
      <w:r>
        <w:rPr>
          <w:noProof/>
          <w:lang w:eastAsia="tr-TR"/>
        </w:rPr>
        <w:pict>
          <v:shape id="_x0000_s1219" type="#_x0000_t202" style="position:absolute;left:0;text-align:left;margin-left:409.9pt;margin-top:98pt;width:31.5pt;height:27pt;z-index:251702784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20" type="#_x0000_t202" style="position:absolute;left:0;text-align:left;margin-left:381.4pt;margin-top:71pt;width:57pt;height:27pt;z-index:25170176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9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21" type="#_x0000_t202" style="position:absolute;left:0;text-align:left;margin-left:375.4pt;margin-top:127.15pt;width:67.5pt;height:27pt;z-index:251704832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1 2 5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22" style="position:absolute;left:0;text-align:left;margin-left:388.9pt;margin-top:109.25pt;width:53.25pt;height:13.5pt;z-index:251703808" coordorigin="480,3105" coordsize="1065,270">
            <v:shape id="_x0000_s1223" type="#_x0000_t32" style="position:absolute;left:480;top:3375;width:1065;height:0" o:connectortype="straight" strokeweight="2.25pt"/>
            <v:group id="_x0000_s1224" style="position:absolute;left:480;top:3105;width:285;height:181" coordorigin="720,3615" coordsize="285,181">
              <v:shape id="_x0000_s1225" type="#_x0000_t32" style="position:absolute;left:720;top:3615;width:285;height:181" o:connectortype="straight" strokeweight="2.25pt"/>
              <v:shape id="_x0000_s1226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rect id="_x0000_s1227" style="position:absolute;left:0;text-align:left;margin-left:304.15pt;margin-top:75.5pt;width:18pt;height:18.75pt;z-index:251700736" strokeweight="2.25pt"/>
        </w:pict>
      </w:r>
      <w:r>
        <w:rPr>
          <w:noProof/>
          <w:lang w:eastAsia="tr-TR"/>
        </w:rPr>
        <w:pict>
          <v:shape id="_x0000_s1228" type="#_x0000_t202" style="position:absolute;left:0;text-align:left;margin-left:264.4pt;margin-top:127.15pt;width:67.5pt;height:27pt;z-index:25169971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4 3 8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29" style="position:absolute;left:0;text-align:left;margin-left:277.9pt;margin-top:109.25pt;width:53.25pt;height:13.5pt;z-index:251698688" coordorigin="480,3105" coordsize="1065,270">
            <v:shape id="_x0000_s1230" type="#_x0000_t32" style="position:absolute;left:480;top:3375;width:1065;height:0" o:connectortype="straight" strokeweight="2.25pt"/>
            <v:group id="_x0000_s1231" style="position:absolute;left:480;top:3105;width:285;height:181" coordorigin="720,3615" coordsize="285,181">
              <v:shape id="_x0000_s1232" type="#_x0000_t32" style="position:absolute;left:720;top:3615;width:285;height:181" o:connectortype="straight" strokeweight="2.25pt"/>
              <v:shape id="_x0000_s1233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34" type="#_x0000_t202" style="position:absolute;left:0;text-align:left;margin-left:298.9pt;margin-top:98pt;width:31.5pt;height:27pt;z-index:25169766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5" type="#_x0000_t202" style="position:absolute;left:0;text-align:left;margin-left:270.4pt;margin-top:71pt;width:57pt;height:27pt;z-index:25169664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7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36" style="position:absolute;left:0;text-align:left;margin-left:205.9pt;margin-top:75.5pt;width:18pt;height:18.75pt;z-index:251695616" strokeweight="2.25pt"/>
        </w:pict>
      </w:r>
      <w:r>
        <w:rPr>
          <w:noProof/>
          <w:lang w:eastAsia="tr-TR"/>
        </w:rPr>
        <w:pict>
          <v:shape id="_x0000_s1237" type="#_x0000_t202" style="position:absolute;left:0;text-align:left;margin-left:202.15pt;margin-top:97.25pt;width:31.5pt;height:27pt;z-index:25169254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8" type="#_x0000_t202" style="position:absolute;left:0;text-align:left;margin-left:173.65pt;margin-top:70.25pt;width:57pt;height:27pt;z-index:25169152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5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9" type="#_x0000_t202" style="position:absolute;left:0;text-align:left;margin-left:167.65pt;margin-top:126.4pt;width:67.5pt;height:27pt;z-index:25169459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5 1 3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40" style="position:absolute;left:0;text-align:left;margin-left:181.15pt;margin-top:108.5pt;width:53.25pt;height:13.5pt;z-index:251693568" coordorigin="480,3105" coordsize="1065,270">
            <v:shape id="_x0000_s1241" type="#_x0000_t32" style="position:absolute;left:480;top:3375;width:1065;height:0" o:connectortype="straight" strokeweight="2.25pt"/>
            <v:group id="_x0000_s1242" style="position:absolute;left:480;top:3105;width:285;height:181" coordorigin="720,3615" coordsize="285,181">
              <v:shape id="_x0000_s1243" type="#_x0000_t32" style="position:absolute;left:720;top:3615;width:285;height:181" o:connectortype="straight" strokeweight="2.25pt"/>
              <v:shape id="_x0000_s1244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rect id="_x0000_s1245" style="position:absolute;left:0;text-align:left;margin-left:111.4pt;margin-top:75.5pt;width:18pt;height:18.75pt;z-index:251690496" strokeweight="2.25pt"/>
        </w:pict>
      </w:r>
      <w:r>
        <w:rPr>
          <w:noProof/>
          <w:lang w:eastAsia="tr-TR"/>
        </w:rPr>
        <w:pict>
          <v:shape id="_x0000_s1246" type="#_x0000_t202" style="position:absolute;left:0;text-align:left;margin-left:78.4pt;margin-top:70.25pt;width:57pt;height:27pt;z-index:25168640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4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7" type="#_x0000_t202" style="position:absolute;left:0;text-align:left;margin-left:72.4pt;margin-top:126.4pt;width:67.5pt;height:27pt;z-index:25168947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3 3 6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48" style="position:absolute;left:0;text-align:left;margin-left:85.9pt;margin-top:108.5pt;width:53.25pt;height:13.5pt;z-index:251688448" coordorigin="480,3105" coordsize="1065,270">
            <v:shape id="_x0000_s1249" type="#_x0000_t32" style="position:absolute;left:480;top:3375;width:1065;height:0" o:connectortype="straight" strokeweight="2.25pt"/>
            <v:group id="_x0000_s1250" style="position:absolute;left:480;top:3105;width:285;height:181" coordorigin="720,3615" coordsize="285,181">
              <v:shape id="_x0000_s1251" type="#_x0000_t32" style="position:absolute;left:720;top:3615;width:285;height:181" o:connectortype="straight" strokeweight="2.25pt"/>
              <v:shape id="_x0000_s1252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53" type="#_x0000_t202" style="position:absolute;left:0;text-align:left;margin-left:106.9pt;margin-top:97.25pt;width:31.5pt;height:27pt;z-index:25168742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54" style="position:absolute;left:0;text-align:left;margin-left:25.15pt;margin-top:75.5pt;width:18pt;height:18.75pt;z-index:251685376" strokeweight="2.25pt"/>
        </w:pict>
      </w:r>
      <w:r>
        <w:rPr>
          <w:noProof/>
          <w:lang w:eastAsia="tr-TR"/>
        </w:rPr>
        <w:pict>
          <v:shape id="_x0000_s1255" type="#_x0000_t202" style="position:absolute;left:0;text-align:left;margin-left:-15.35pt;margin-top:126.4pt;width:67.5pt;height:27pt;z-index:251684352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2 1 7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6" type="#_x0000_t202" style="position:absolute;left:0;text-align:left;margin-left:-9.35pt;margin-top:70.25pt;width:57pt;height:27pt;z-index:251681280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3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57" style="position:absolute;left:0;text-align:left;margin-left:-1.85pt;margin-top:108.5pt;width:53.25pt;height:13.5pt;z-index:251683328" coordorigin="480,3105" coordsize="1065,270">
            <v:shape id="_x0000_s1258" type="#_x0000_t32" style="position:absolute;left:480;top:3375;width:1065;height:0" o:connectortype="straight" strokeweight="2.25pt"/>
            <v:group id="_x0000_s1259" style="position:absolute;left:480;top:3105;width:285;height:181" coordorigin="720,3615" coordsize="285,181">
              <v:shape id="_x0000_s1260" type="#_x0000_t32" style="position:absolute;left:720;top:3615;width:285;height:181" o:connectortype="straight" strokeweight="2.25pt"/>
              <v:shape id="_x0000_s1261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62" type="#_x0000_t202" style="position:absolute;left:0;text-align:left;margin-left:19.15pt;margin-top:97.25pt;width:31.5pt;height:27pt;z-index:251682304" stroked="f">
            <v:textbox>
              <w:txbxContent>
                <w:p w:rsidR="00E43BA3" w:rsidRPr="00FC5477" w:rsidRDefault="00E43BA3" w:rsidP="00DA54A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</w:rPr>
        <w:t>3) Öğretmenim yukarıdaki çarpma işlemleri de kolaydı, dediğinizi duyuyorum. O halde şimdi de aşağıdaki işlemlere bakalım. Çarpma işlemlerinde verilmeyen sayıları bulmaya çalışalım.</w:t>
      </w:r>
    </w:p>
    <w:p w:rsidR="00E43BA3" w:rsidRPr="00E35017" w:rsidRDefault="00E43BA3" w:rsidP="00E35017">
      <w:pPr>
        <w:rPr>
          <w:rFonts w:ascii="ALFABET98" w:hAnsi="ALFABET98"/>
          <w:sz w:val="28"/>
        </w:rPr>
      </w:pPr>
    </w:p>
    <w:p w:rsidR="00E43BA3" w:rsidRDefault="00E43BA3" w:rsidP="00E35017">
      <w:pPr>
        <w:rPr>
          <w:rFonts w:ascii="ALFABET98" w:hAnsi="ALFABET98"/>
          <w:sz w:val="28"/>
        </w:rPr>
      </w:pPr>
    </w:p>
    <w:p w:rsidR="00E43BA3" w:rsidRDefault="00E43BA3" w:rsidP="00E35017">
      <w:pPr>
        <w:tabs>
          <w:tab w:val="left" w:pos="1455"/>
        </w:tabs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</w:r>
    </w:p>
    <w:p w:rsidR="00E43BA3" w:rsidRDefault="00E43BA3" w:rsidP="00E35017">
      <w:pPr>
        <w:tabs>
          <w:tab w:val="left" w:pos="1455"/>
        </w:tabs>
        <w:rPr>
          <w:rFonts w:ascii="ALFABET98" w:hAnsi="ALFABET98"/>
          <w:sz w:val="28"/>
        </w:rPr>
      </w:pPr>
    </w:p>
    <w:p w:rsidR="00E43BA3" w:rsidRDefault="00E43BA3" w:rsidP="00E35017">
      <w:pPr>
        <w:tabs>
          <w:tab w:val="left" w:pos="1455"/>
        </w:tabs>
        <w:ind w:left="-567" w:right="-567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rect id="_x0000_s1263" style="position:absolute;left:0;text-align:left;margin-left:395.65pt;margin-top:35pt;width:18pt;height:18.75pt;z-index:251729408" strokeweight="2.25pt"/>
        </w:pict>
      </w:r>
      <w:r>
        <w:rPr>
          <w:noProof/>
          <w:lang w:eastAsia="tr-TR"/>
        </w:rPr>
        <w:pict>
          <v:rect id="_x0000_s1264" style="position:absolute;left:0;text-align:left;margin-left:296.65pt;margin-top:35pt;width:18pt;height:18.75pt;z-index:251728384" strokeweight="2.25pt"/>
        </w:pict>
      </w:r>
      <w:r>
        <w:rPr>
          <w:noProof/>
          <w:lang w:eastAsia="tr-TR"/>
        </w:rPr>
        <w:pict>
          <v:shape id="_x0000_s1265" type="#_x0000_t202" style="position:absolute;left:0;text-align:left;margin-left:364.15pt;margin-top:6.45pt;width:57pt;height:27pt;z-index:251725312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6 2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6" type="#_x0000_t202" style="position:absolute;left:0;text-align:left;margin-left:358.15pt;margin-top:62.6pt;width:67.5pt;height:27pt;z-index:25172736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4 9 6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67" style="position:absolute;left:0;text-align:left;margin-left:371.65pt;margin-top:44.7pt;width:53.25pt;height:13.5pt;z-index:251726336" coordorigin="480,3105" coordsize="1065,270">
            <v:shape id="_x0000_s1268" type="#_x0000_t32" style="position:absolute;left:480;top:3375;width:1065;height:0" o:connectortype="straight" strokeweight="2.25pt"/>
            <v:group id="_x0000_s1269" style="position:absolute;left:480;top:3105;width:285;height:181" coordorigin="720,3615" coordsize="285,181">
              <v:shape id="_x0000_s1270" type="#_x0000_t32" style="position:absolute;left:720;top:3615;width:285;height:181" o:connectortype="straight" strokeweight="2.25pt"/>
              <v:shape id="_x0000_s1271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72" type="#_x0000_t202" style="position:absolute;left:0;text-align:left;margin-left:265.15pt;margin-top:6.45pt;width:57pt;height:27pt;z-index:25172224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5 7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73" type="#_x0000_t202" style="position:absolute;left:0;text-align:left;margin-left:259.15pt;margin-top:62.6pt;width:67.5pt;height:27pt;z-index:251724288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5 1 3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74" style="position:absolute;left:0;text-align:left;margin-left:272.65pt;margin-top:44.7pt;width:53.25pt;height:13.5pt;z-index:251723264" coordorigin="480,3105" coordsize="1065,270">
            <v:shape id="_x0000_s1275" type="#_x0000_t32" style="position:absolute;left:480;top:3375;width:1065;height:0" o:connectortype="straight" strokeweight="2.25pt"/>
            <v:group id="_x0000_s1276" style="position:absolute;left:480;top:3105;width:285;height:181" coordorigin="720,3615" coordsize="285,181">
              <v:shape id="_x0000_s1277" type="#_x0000_t32" style="position:absolute;left:720;top:3615;width:285;height:181" o:connectortype="straight" strokeweight="2.25pt"/>
              <v:shape id="_x0000_s1278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rect id="_x0000_s1279" style="position:absolute;left:0;text-align:left;margin-left:201.4pt;margin-top:33.45pt;width:18pt;height:18.75pt;z-index:251721216" strokeweight="2.25pt"/>
        </w:pict>
      </w:r>
      <w:r>
        <w:rPr>
          <w:noProof/>
          <w:lang w:eastAsia="tr-TR"/>
        </w:rPr>
        <w:pict>
          <v:shape id="_x0000_s1280" type="#_x0000_t202" style="position:absolute;left:0;text-align:left;margin-left:169.15pt;margin-top:6.45pt;width:57pt;height:27pt;z-index:25171712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4 8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81" type="#_x0000_t202" style="position:absolute;left:0;text-align:left;margin-left:163.15pt;margin-top:62.6pt;width:67.5pt;height:27pt;z-index:251720192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2 8 8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82" style="position:absolute;left:0;text-align:left;margin-left:176.65pt;margin-top:44.7pt;width:53.25pt;height:13.5pt;z-index:251719168" coordorigin="480,3105" coordsize="1065,270">
            <v:shape id="_x0000_s1283" type="#_x0000_t32" style="position:absolute;left:480;top:3375;width:1065;height:0" o:connectortype="straight" strokeweight="2.25pt"/>
            <v:group id="_x0000_s1284" style="position:absolute;left:480;top:3105;width:285;height:181" coordorigin="720,3615" coordsize="285,181">
              <v:shape id="_x0000_s1285" type="#_x0000_t32" style="position:absolute;left:720;top:3615;width:285;height:181" o:connectortype="straight" strokeweight="2.25pt"/>
              <v:shape id="_x0000_s1286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87" type="#_x0000_t202" style="position:absolute;left:0;text-align:left;margin-left:197.65pt;margin-top:33.45pt;width:31.5pt;height:27pt;z-index:251718144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88" style="position:absolute;left:0;text-align:left;margin-left:92.65pt;margin-top:10.2pt;width:18pt;height:18.75pt;z-index:251716096" strokeweight="2.25pt"/>
        </w:pict>
      </w:r>
      <w:r>
        <w:rPr>
          <w:noProof/>
          <w:lang w:eastAsia="tr-TR"/>
        </w:rPr>
        <w:pict>
          <v:shape id="_x0000_s1289" type="#_x0000_t202" style="position:absolute;left:0;text-align:left;margin-left:77.65pt;margin-top:6.45pt;width:57pt;height:27pt;z-index:25171200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5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90" type="#_x0000_t202" style="position:absolute;left:0;text-align:left;margin-left:71.65pt;margin-top:62.6pt;width:67.5pt;height:27pt;z-index:251715072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3 2 5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291" style="position:absolute;left:0;text-align:left;margin-left:85.15pt;margin-top:44.7pt;width:53.25pt;height:13.5pt;z-index:251714048" coordorigin="480,3105" coordsize="1065,270">
            <v:shape id="_x0000_s1292" type="#_x0000_t32" style="position:absolute;left:480;top:3375;width:1065;height:0" o:connectortype="straight" strokeweight="2.25pt"/>
            <v:group id="_x0000_s1293" style="position:absolute;left:480;top:3105;width:285;height:181" coordorigin="720,3615" coordsize="285,181">
              <v:shape id="_x0000_s1294" type="#_x0000_t32" style="position:absolute;left:720;top:3615;width:285;height:181" o:connectortype="straight" strokeweight="2.25pt"/>
              <v:shape id="_x0000_s129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296" type="#_x0000_t202" style="position:absolute;left:0;text-align:left;margin-left:106.15pt;margin-top:33.45pt;width:31.5pt;height:27pt;z-index:251713024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97" style="position:absolute;left:0;text-align:left;margin-left:4.15pt;margin-top:10.95pt;width:18pt;height:18.75pt;z-index:251710976" strokeweight="2.25pt"/>
        </w:pict>
      </w:r>
      <w:r>
        <w:rPr>
          <w:noProof/>
          <w:lang w:eastAsia="tr-TR"/>
        </w:rPr>
        <w:pict>
          <v:shape id="_x0000_s1298" type="#_x0000_t202" style="position:absolute;left:0;text-align:left;margin-left:18.4pt;margin-top:33.45pt;width:31.5pt;height:27pt;z-index:251707904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99" type="#_x0000_t202" style="position:absolute;left:0;text-align:left;margin-left:-10.1pt;margin-top:6.45pt;width:57pt;height:27pt;z-index:251706880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2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00" type="#_x0000_t202" style="position:absolute;left:0;text-align:left;margin-left:-16.1pt;margin-top:62.6pt;width:67.5pt;height:27pt;z-index:251709952" stroked="f">
            <v:textbox>
              <w:txbxContent>
                <w:p w:rsidR="00E43BA3" w:rsidRPr="00FC5477" w:rsidRDefault="00E43BA3" w:rsidP="00E3501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2 2 4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301" style="position:absolute;left:0;text-align:left;margin-left:-2.6pt;margin-top:44.7pt;width:53.25pt;height:13.5pt;z-index:251708928" coordorigin="480,3105" coordsize="1065,270">
            <v:shape id="_x0000_s1302" type="#_x0000_t32" style="position:absolute;left:480;top:3375;width:1065;height:0" o:connectortype="straight" strokeweight="2.25pt"/>
            <v:group id="_x0000_s1303" style="position:absolute;left:480;top:3105;width:285;height:181" coordorigin="720,3615" coordsize="285,181">
              <v:shape id="_x0000_s1304" type="#_x0000_t32" style="position:absolute;left:720;top:3615;width:285;height:181" o:connectortype="straight" strokeweight="2.25pt"/>
              <v:shape id="_x0000_s1305" type="#_x0000_t32" style="position:absolute;left:720;top:3615;width:285;height:181;flip:y" o:connectortype="straight" strokeweight="2.25pt"/>
            </v:group>
          </v:group>
        </w:pict>
      </w:r>
    </w:p>
    <w:p w:rsidR="00E43BA3" w:rsidRPr="00E35017" w:rsidRDefault="00E43BA3" w:rsidP="00E35017">
      <w:pPr>
        <w:rPr>
          <w:rFonts w:ascii="ALFABET98" w:hAnsi="ALFABET98"/>
          <w:sz w:val="28"/>
        </w:rPr>
      </w:pPr>
    </w:p>
    <w:p w:rsidR="00E43BA3" w:rsidRDefault="00E43BA3" w:rsidP="00E35017">
      <w:pPr>
        <w:rPr>
          <w:rFonts w:ascii="ALFABET98" w:hAnsi="ALFABET98"/>
          <w:sz w:val="28"/>
        </w:rPr>
      </w:pPr>
    </w:p>
    <w:p w:rsidR="00E43BA3" w:rsidRDefault="00E43BA3" w:rsidP="00C901B7">
      <w:pPr>
        <w:ind w:left="-567" w:right="-567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4) Üçüncü soruda yapamadığın yer olursa mutlaka Pazartesi günü bana sor. Haydi bakalım şimdi de biraz problem çözelim. Lütfen önce soruyu </w:t>
      </w:r>
      <w:r w:rsidRPr="00C901B7">
        <w:rPr>
          <w:rFonts w:ascii="ALFABET98" w:hAnsi="ALFABET98"/>
          <w:b/>
          <w:sz w:val="28"/>
        </w:rPr>
        <w:t>dikkatle oku</w:t>
      </w:r>
      <w:r>
        <w:rPr>
          <w:rFonts w:ascii="ALFABET98" w:hAnsi="ALFABET98"/>
          <w:sz w:val="28"/>
        </w:rPr>
        <w:t xml:space="preserve"> ve </w:t>
      </w:r>
      <w:r w:rsidRPr="00C901B7">
        <w:rPr>
          <w:rFonts w:ascii="ALFABET98" w:hAnsi="ALFABET98"/>
          <w:b/>
          <w:sz w:val="28"/>
        </w:rPr>
        <w:t>anla.</w:t>
      </w:r>
      <w:r>
        <w:rPr>
          <w:rFonts w:ascii="ALFABET98" w:hAnsi="ALFABET98"/>
          <w:sz w:val="28"/>
        </w:rPr>
        <w:t xml:space="preserve"> Ardından ise cevaplamaya çalış.</w:t>
      </w:r>
    </w:p>
    <w:p w:rsidR="00E43BA3" w:rsidRDefault="00E43BA3" w:rsidP="00C901B7">
      <w:pPr>
        <w:pStyle w:val="ListParagraph"/>
        <w:numPr>
          <w:ilvl w:val="0"/>
          <w:numId w:val="1"/>
        </w:numPr>
        <w:ind w:left="-567" w:right="-567" w:firstLine="0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306" type="#_x0000_t65" style="position:absolute;left:0;text-align:left;margin-left:11.65pt;margin-top:49.5pt;width:462.75pt;height:91.5pt;z-index:251730432">
            <v:textbox>
              <w:txbxContent>
                <w:p w:rsidR="00E43BA3" w:rsidRPr="00E35017" w:rsidRDefault="00E43BA3">
                  <w:pPr>
                    <w:rPr>
                      <w:rFonts w:ascii="ALFABET98" w:hAnsi="ALFABET98"/>
                      <w:b/>
                      <w:sz w:val="32"/>
                    </w:rPr>
                  </w:pPr>
                  <w:r w:rsidRPr="00E35017">
                    <w:rPr>
                      <w:rFonts w:ascii="ALFABET98" w:hAnsi="ALFABET98"/>
                      <w:b/>
                      <w:sz w:val="32"/>
                    </w:rPr>
                    <w:t>Cevabım: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</w:rPr>
        <w:t>Biz birbirini seven 9 arkadaşız. Hepimizin de 28 tane misketi var. Buna göre bizim toplam kaç misketimiz vardır?</w:t>
      </w:r>
    </w:p>
    <w:p w:rsidR="00E43BA3" w:rsidRDefault="00E43BA3" w:rsidP="00E35017">
      <w:pPr>
        <w:ind w:right="-567"/>
        <w:rPr>
          <w:rFonts w:ascii="ALFABET98" w:hAnsi="ALFABET98"/>
          <w:sz w:val="28"/>
        </w:rPr>
      </w:pPr>
    </w:p>
    <w:p w:rsidR="00E43BA3" w:rsidRDefault="00E43BA3" w:rsidP="00E35017">
      <w:pPr>
        <w:ind w:right="-567"/>
        <w:rPr>
          <w:rFonts w:ascii="ALFABET98" w:hAnsi="ALFABET98"/>
          <w:sz w:val="28"/>
        </w:rPr>
      </w:pPr>
    </w:p>
    <w:p w:rsidR="00E43BA3" w:rsidRDefault="00E43BA3" w:rsidP="00E35017">
      <w:pPr>
        <w:ind w:right="-567"/>
        <w:rPr>
          <w:rFonts w:ascii="ALFABET98" w:hAnsi="ALFABET98"/>
          <w:sz w:val="28"/>
        </w:rPr>
      </w:pPr>
    </w:p>
    <w:p w:rsidR="00E43BA3" w:rsidRDefault="00E43BA3" w:rsidP="00C901B7">
      <w:pPr>
        <w:pStyle w:val="ListParagraph"/>
        <w:numPr>
          <w:ilvl w:val="0"/>
          <w:numId w:val="1"/>
        </w:numPr>
        <w:ind w:left="-567" w:right="-567" w:firstLine="0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 id="_x0000_s1307" type="#_x0000_t65" style="position:absolute;left:0;text-align:left;margin-left:7.9pt;margin-top:70.15pt;width:462.75pt;height:91.5pt;z-index:251731456">
            <v:textbox>
              <w:txbxContent>
                <w:p w:rsidR="00E43BA3" w:rsidRPr="00E35017" w:rsidRDefault="00E43BA3" w:rsidP="00C901B7">
                  <w:pPr>
                    <w:rPr>
                      <w:rFonts w:ascii="ALFABET98" w:hAnsi="ALFABET98"/>
                      <w:b/>
                      <w:sz w:val="32"/>
                    </w:rPr>
                  </w:pPr>
                  <w:r w:rsidRPr="00E35017">
                    <w:rPr>
                      <w:rFonts w:ascii="ALFABET98" w:hAnsi="ALFABET98"/>
                      <w:b/>
                      <w:sz w:val="32"/>
                    </w:rPr>
                    <w:t>Cevabım: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</w:rPr>
        <w:t>Geçen ay evimize 37 TL su faturası geldi. Bu ay ise evimizde bol bol temizlik yaptık ve suyu çok fazla harcadık. Bu ayda evimize geçen ay gelen faturanın 7 katı kadar fatura geldi. Peki bu ay evimize kaç TL fatura gelmiştir?</w:t>
      </w:r>
    </w:p>
    <w:p w:rsidR="00E43BA3" w:rsidRDefault="00E43BA3" w:rsidP="00C901B7">
      <w:pPr>
        <w:ind w:right="-567"/>
        <w:rPr>
          <w:rFonts w:ascii="ALFABET98" w:hAnsi="ALFABET98"/>
          <w:sz w:val="28"/>
        </w:rPr>
      </w:pPr>
    </w:p>
    <w:p w:rsidR="00E43BA3" w:rsidRDefault="00E43BA3" w:rsidP="00C901B7">
      <w:pPr>
        <w:ind w:right="-567"/>
        <w:rPr>
          <w:rFonts w:ascii="ALFABET98" w:hAnsi="ALFABET98"/>
          <w:sz w:val="28"/>
        </w:rPr>
      </w:pPr>
    </w:p>
    <w:p w:rsidR="00E43BA3" w:rsidRDefault="00E43BA3" w:rsidP="00C901B7">
      <w:pPr>
        <w:ind w:right="-567"/>
        <w:rPr>
          <w:rFonts w:ascii="ALFABET98" w:hAnsi="ALFABET98"/>
          <w:sz w:val="28"/>
        </w:rPr>
      </w:pPr>
    </w:p>
    <w:p w:rsidR="00E43BA3" w:rsidRDefault="00E43BA3" w:rsidP="00C901B7">
      <w:pPr>
        <w:ind w:left="-567" w:right="-567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Yukarıdaki sorunun cevabı kadar fatura evimize gelse biz suyu tutumlu kullanmış olur muyuz? Sebebini de yazar mısın?</w:t>
      </w:r>
    </w:p>
    <w:p w:rsidR="00E43BA3" w:rsidRDefault="00E43BA3" w:rsidP="00C901B7">
      <w:pPr>
        <w:ind w:left="-567" w:right="-567"/>
        <w:rPr>
          <w:rFonts w:ascii="ALFABET98" w:hAnsi="ALFABET98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28"/>
        </w:rPr>
        <w:t>.</w:t>
      </w:r>
    </w:p>
    <w:p w:rsidR="00E43BA3" w:rsidRPr="00C901B7" w:rsidRDefault="00E43BA3" w:rsidP="00C901B7">
      <w:pPr>
        <w:pStyle w:val="ListParagraph"/>
        <w:numPr>
          <w:ilvl w:val="0"/>
          <w:numId w:val="2"/>
        </w:numPr>
        <w:ind w:left="-567" w:right="-567" w:hanging="11"/>
        <w:rPr>
          <w:rFonts w:ascii="ALFABET98" w:hAnsi="ALFABET98"/>
          <w:sz w:val="28"/>
        </w:rPr>
      </w:pPr>
      <w:r>
        <w:rPr>
          <w:noProof/>
          <w:lang w:eastAsia="tr-TR"/>
        </w:rPr>
        <w:pict>
          <v:shape id="_x0000_s1308" type="#_x0000_t65" style="position:absolute;left:0;text-align:left;margin-left:4.15pt;margin-top:28.75pt;width:462.75pt;height:91.5pt;z-index:251732480">
            <v:textbox>
              <w:txbxContent>
                <w:p w:rsidR="00E43BA3" w:rsidRPr="00E35017" w:rsidRDefault="00E43BA3" w:rsidP="00C901B7">
                  <w:pPr>
                    <w:rPr>
                      <w:rFonts w:ascii="ALFABET98" w:hAnsi="ALFABET98"/>
                      <w:b/>
                      <w:sz w:val="32"/>
                    </w:rPr>
                  </w:pPr>
                  <w:r w:rsidRPr="00E35017">
                    <w:rPr>
                      <w:rFonts w:ascii="ALFABET98" w:hAnsi="ALFABET98"/>
                      <w:b/>
                      <w:sz w:val="32"/>
                    </w:rPr>
                    <w:t>Cevabım:</w:t>
                  </w:r>
                </w:p>
              </w:txbxContent>
            </v:textbox>
          </v:shape>
        </w:pict>
      </w:r>
      <w:r>
        <w:rPr>
          <w:rFonts w:ascii="ALFABET98" w:hAnsi="ALFABET98"/>
          <w:sz w:val="28"/>
        </w:rPr>
        <w:t>12 9 sayısının 6 katının 498 eksiği kaçtır?</w:t>
      </w:r>
    </w:p>
    <w:p w:rsidR="00E43BA3" w:rsidRPr="00C901B7" w:rsidRDefault="00E43BA3" w:rsidP="00C901B7">
      <w:pPr>
        <w:ind w:right="-567"/>
        <w:rPr>
          <w:rFonts w:ascii="ALFABET98" w:hAnsi="ALFABET98"/>
          <w:sz w:val="28"/>
        </w:rPr>
      </w:pPr>
    </w:p>
    <w:sectPr w:rsidR="00E43BA3" w:rsidRPr="00C901B7" w:rsidSect="00B14B6E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A3" w:rsidRDefault="00E43BA3" w:rsidP="00B14B6E">
      <w:pPr>
        <w:spacing w:after="0" w:line="240" w:lineRule="auto"/>
      </w:pPr>
      <w:r>
        <w:separator/>
      </w:r>
    </w:p>
  </w:endnote>
  <w:endnote w:type="continuationSeparator" w:id="0">
    <w:p w:rsidR="00E43BA3" w:rsidRDefault="00E43BA3" w:rsidP="00B1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A3" w:rsidRDefault="00E43BA3" w:rsidP="00B14B6E">
      <w:pPr>
        <w:spacing w:after="0" w:line="240" w:lineRule="auto"/>
      </w:pPr>
      <w:r>
        <w:separator/>
      </w:r>
    </w:p>
  </w:footnote>
  <w:footnote w:type="continuationSeparator" w:id="0">
    <w:p w:rsidR="00E43BA3" w:rsidRDefault="00E43BA3" w:rsidP="00B14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A3" w:rsidRPr="00B14B6E" w:rsidRDefault="00E43BA3" w:rsidP="00B14B6E">
    <w:pPr>
      <w:pStyle w:val="Header"/>
      <w:jc w:val="center"/>
      <w:rPr>
        <w:rFonts w:ascii="ALFABET98" w:hAnsi="ALFABET98"/>
        <w:sz w:val="24"/>
      </w:rPr>
    </w:pPr>
    <w:r w:rsidRPr="00B14B6E">
      <w:rPr>
        <w:rFonts w:ascii="ALFABET98" w:hAnsi="ALFABET98"/>
        <w:sz w:val="24"/>
      </w:rPr>
      <w:t>NAŞİDE HALİL GELENDOST İLKOKULU 3/B SINIFI MATEMATİK DERSİ</w:t>
    </w:r>
  </w:p>
  <w:p w:rsidR="00E43BA3" w:rsidRPr="00B14B6E" w:rsidRDefault="00E43BA3" w:rsidP="00B14B6E">
    <w:pPr>
      <w:pStyle w:val="Header"/>
      <w:jc w:val="center"/>
      <w:rPr>
        <w:rFonts w:ascii="ALFABET98" w:hAnsi="ALFABET98"/>
        <w:sz w:val="24"/>
      </w:rPr>
    </w:pPr>
    <w:r w:rsidRPr="00B14B6E">
      <w:rPr>
        <w:rFonts w:ascii="ALFABET98" w:hAnsi="ALFABET98"/>
        <w:sz w:val="24"/>
      </w:rPr>
      <w:t>ÇARPMA İŞLEMLERİ</w:t>
    </w:r>
  </w:p>
  <w:p w:rsidR="00E43BA3" w:rsidRDefault="00E43B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C2DF7"/>
    <w:multiLevelType w:val="hybridMultilevel"/>
    <w:tmpl w:val="11C89D9E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584F0445"/>
    <w:multiLevelType w:val="hybridMultilevel"/>
    <w:tmpl w:val="9D703988"/>
    <w:lvl w:ilvl="0" w:tplc="041F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B6E"/>
    <w:rsid w:val="00094F90"/>
    <w:rsid w:val="00610BCF"/>
    <w:rsid w:val="00725F24"/>
    <w:rsid w:val="00823D28"/>
    <w:rsid w:val="008564B8"/>
    <w:rsid w:val="00AB031D"/>
    <w:rsid w:val="00B14B6E"/>
    <w:rsid w:val="00B169D5"/>
    <w:rsid w:val="00C901B7"/>
    <w:rsid w:val="00DA54AF"/>
    <w:rsid w:val="00E35017"/>
    <w:rsid w:val="00E43BA3"/>
    <w:rsid w:val="00E67EB3"/>
    <w:rsid w:val="00FC5477"/>
    <w:rsid w:val="00FF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F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4B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1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14B6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1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4B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14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B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169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202</Words>
  <Characters>1158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P.C</dc:creator>
  <cp:keywords>www.sorubak.com</cp:keywords>
  <dc:description>www.sorubak.com</dc:description>
  <cp:lastModifiedBy>edanur</cp:lastModifiedBy>
  <cp:revision>3</cp:revision>
  <dcterms:created xsi:type="dcterms:W3CDTF">2013-02-28T21:20:00Z</dcterms:created>
  <dcterms:modified xsi:type="dcterms:W3CDTF">2014-02-11T16:23:00Z</dcterms:modified>
  <cp:category>www.sorubak.com</cp:category>
</cp:coreProperties>
</file>