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BÖLME PROBLEMLERİ</w: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1.   39 şekerin 7 tanesini anneme, kalanının yarısını kardeşime verdim. Kardeşime verdiğim şeker sayısını bulunuz.</w: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 </w:t>
      </w:r>
      <w:r w:rsidRPr="001837D2">
        <w:rPr>
          <w:rFonts w:ascii="Verdana" w:hAnsi="Verdana"/>
          <w:noProof/>
          <w:color w:val="423D41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7pt;height:62.25pt;visibility:visible">
            <v:imagedata r:id="rId4" o:title=""/>
          </v:shape>
        </w:pict>
      </w:r>
      <w:hyperlink r:id="rId5" w:history="1">
        <w:r w:rsidRPr="000F02E8">
          <w:rPr>
            <w:rStyle w:val="Hyperlink"/>
            <w:rFonts w:ascii="Comic Sans MS" w:hAnsi="Comic Sans MS"/>
          </w:rPr>
          <w:t>www.sorubak.com</w:t>
        </w:r>
      </w:hyperlink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 </w: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2.   Annem 84 ytl ye olan yemek takımını 4 ay taksitle aldı. Annem her ay yemek takımına kaç ytl taksit ödeyecektir?</w: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 </w:t>
      </w:r>
      <w:r w:rsidRPr="001837D2">
        <w:rPr>
          <w:rFonts w:ascii="Verdana" w:hAnsi="Verdana"/>
          <w:noProof/>
          <w:color w:val="423D41"/>
          <w:sz w:val="21"/>
          <w:szCs w:val="21"/>
        </w:rPr>
        <w:pict>
          <v:shape id="Picture 3" o:spid="_x0000_i1026" type="#_x0000_t75" style="width:101.25pt;height:67.5pt;visibility:visible">
            <v:imagedata r:id="rId6" o:title=""/>
          </v:shape>
        </w:pic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 </w: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3.   Bir otobüsteki 120 yolcunun 34 tanesi 1. durakta, kalanların ise yarısı 2. durakta otobüsten inmiştir. Otobüste kaç yolcu kalmıştır?</w: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 </w:t>
      </w:r>
      <w:r w:rsidRPr="001837D2">
        <w:rPr>
          <w:rFonts w:ascii="Verdana" w:hAnsi="Verdana"/>
          <w:noProof/>
          <w:color w:val="423D41"/>
          <w:sz w:val="21"/>
          <w:szCs w:val="21"/>
        </w:rPr>
        <w:pict>
          <v:shape id="Picture 2" o:spid="_x0000_i1027" type="#_x0000_t75" style="width:99pt;height:74.25pt;visibility:visible">
            <v:imagedata r:id="rId7" o:title=""/>
          </v:shape>
        </w:pic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4.   Musa 63 sayfalık bir kitabın her gün 3 sayfasını okuyor. Musa kitabı kaç günde bitirir?</w: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 </w:t>
      </w:r>
      <w:r w:rsidRPr="001837D2">
        <w:rPr>
          <w:rFonts w:ascii="Verdana" w:hAnsi="Verdana"/>
          <w:noProof/>
          <w:color w:val="423D41"/>
          <w:sz w:val="21"/>
          <w:szCs w:val="21"/>
        </w:rPr>
        <w:pict>
          <v:shape id="Picture 5" o:spid="_x0000_i1028" type="#_x0000_t75" style="width:77.25pt;height:67.5pt;visibility:visible">
            <v:imagedata r:id="rId8" o:title=""/>
          </v:shape>
        </w:pic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 </w: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 xml:space="preserve">5.   Hayvanat bahçesindeki zürafaların ayak sayısı </w:t>
      </w:r>
      <w:smartTag w:uri="urn:schemas-microsoft-com:office:smarttags" w:element="metricconverter">
        <w:smartTagPr>
          <w:attr w:name="ProductID" w:val="48’"/>
        </w:smartTagPr>
        <w:r>
          <w:rPr>
            <w:rFonts w:ascii="Verdana" w:hAnsi="Verdana"/>
            <w:color w:val="423D41"/>
            <w:sz w:val="21"/>
            <w:szCs w:val="21"/>
          </w:rPr>
          <w:t>48’</w:t>
        </w:r>
      </w:smartTag>
      <w:r>
        <w:rPr>
          <w:rFonts w:ascii="Verdana" w:hAnsi="Verdana"/>
          <w:color w:val="423D41"/>
          <w:sz w:val="21"/>
          <w:szCs w:val="21"/>
        </w:rPr>
        <w:t xml:space="preserve"> dir. Hayvanat bahçesinde kaç zürafa vardır?</w: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 </w:t>
      </w:r>
      <w:r w:rsidRPr="001837D2">
        <w:rPr>
          <w:rFonts w:ascii="Verdana" w:hAnsi="Verdana"/>
          <w:noProof/>
          <w:color w:val="423D41"/>
          <w:sz w:val="21"/>
          <w:szCs w:val="21"/>
        </w:rPr>
        <w:pict>
          <v:shape id="Picture 4" o:spid="_x0000_i1029" type="#_x0000_t75" style="width:99.75pt;height:67.5pt;visibility:visible">
            <v:imagedata r:id="rId9" o:title=""/>
          </v:shape>
        </w:pic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 </w: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6.   4 kasada 96 elma varsa, 1 kasada kaç elma vardır?</w: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 </w:t>
      </w:r>
      <w:r w:rsidRPr="001837D2">
        <w:rPr>
          <w:rFonts w:ascii="Verdana" w:hAnsi="Verdana"/>
          <w:noProof/>
          <w:color w:val="423D41"/>
          <w:sz w:val="21"/>
          <w:szCs w:val="21"/>
        </w:rPr>
        <w:pict>
          <v:shape id="Picture 6" o:spid="_x0000_i1030" type="#_x0000_t75" style="width:67.5pt;height:54pt;visibility:visible">
            <v:imagedata r:id="rId10" o:title=""/>
          </v:shape>
        </w:pic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 </w: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7.   Bir hafta 7 gün olduğuna göre, 70 günde kaç hafta vardır?</w: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 </w:t>
      </w:r>
      <w:r w:rsidRPr="001837D2">
        <w:rPr>
          <w:rFonts w:ascii="Verdana" w:hAnsi="Verdana"/>
          <w:noProof/>
          <w:color w:val="423D41"/>
          <w:sz w:val="21"/>
          <w:szCs w:val="21"/>
        </w:rPr>
        <w:pict>
          <v:shape id="Picture 9" o:spid="_x0000_i1031" type="#_x0000_t75" style="width:54pt;height:38.25pt;visibility:visible">
            <v:imagedata r:id="rId11" o:title=""/>
          </v:shape>
        </w:pic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 </w: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 xml:space="preserve">8.   Bir kümesteki tavukların ayak sayısı </w:t>
      </w:r>
      <w:smartTag w:uri="urn:schemas-microsoft-com:office:smarttags" w:element="metricconverter">
        <w:smartTagPr>
          <w:attr w:name="ProductID" w:val="56’"/>
        </w:smartTagPr>
        <w:r>
          <w:rPr>
            <w:rFonts w:ascii="Verdana" w:hAnsi="Verdana"/>
            <w:color w:val="423D41"/>
            <w:sz w:val="21"/>
            <w:szCs w:val="21"/>
          </w:rPr>
          <w:t>56’</w:t>
        </w:r>
      </w:smartTag>
      <w:r>
        <w:rPr>
          <w:rFonts w:ascii="Verdana" w:hAnsi="Verdana"/>
          <w:color w:val="423D41"/>
          <w:sz w:val="21"/>
          <w:szCs w:val="21"/>
        </w:rPr>
        <w:t xml:space="preserve"> dır. Bu kümeste kaç tavuk vardır?</w: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 </w:t>
      </w:r>
      <w:r w:rsidRPr="001837D2">
        <w:rPr>
          <w:rFonts w:ascii="Verdana" w:hAnsi="Verdana"/>
          <w:noProof/>
          <w:color w:val="423D41"/>
          <w:sz w:val="21"/>
          <w:szCs w:val="21"/>
        </w:rPr>
        <w:pict>
          <v:shape id="Picture 7" o:spid="_x0000_i1032" type="#_x0000_t75" style="width:116.25pt;height:87pt;visibility:visible">
            <v:imagedata r:id="rId12" o:title=""/>
          </v:shape>
        </w:pic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 </w: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9.   69 çiçeği 3’erli şekilde buket yaparsak, kaç buket oluşur?</w: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 </w:t>
      </w:r>
      <w:r w:rsidRPr="001837D2">
        <w:rPr>
          <w:rFonts w:ascii="Verdana" w:hAnsi="Verdana"/>
          <w:noProof/>
          <w:color w:val="423D41"/>
          <w:sz w:val="21"/>
          <w:szCs w:val="21"/>
        </w:rPr>
        <w:pict>
          <v:shape id="Picture 8" o:spid="_x0000_i1033" type="#_x0000_t75" style="width:65.25pt;height:74.25pt;visibility:visible">
            <v:imagedata r:id="rId13" o:title=""/>
          </v:shape>
        </w:pic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 </w: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 </w: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 </w: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10.   Okulumuzda…..küme vardır. Her kümede 3 kız ve 4 erkek öğrenci vardır. Okulumuzda toplam 77 öğrenci olduğuna göre, kaç küme vardır?</w: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 </w:t>
      </w:r>
      <w:r w:rsidRPr="001837D2">
        <w:rPr>
          <w:rFonts w:ascii="Verdana" w:hAnsi="Verdana"/>
          <w:noProof/>
          <w:color w:val="423D41"/>
          <w:sz w:val="21"/>
          <w:szCs w:val="21"/>
        </w:rPr>
        <w:pict>
          <v:shape id="Picture 10" o:spid="_x0000_i1034" type="#_x0000_t75" style="width:75pt;height:75pt;visibility:visible">
            <v:imagedata r:id="rId14" o:title=""/>
          </v:shape>
        </w:pict>
      </w:r>
    </w:p>
    <w:p w:rsidR="00D1009D" w:rsidRDefault="00D1009D" w:rsidP="00621350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Verdana" w:hAnsi="Verdana"/>
          <w:color w:val="423D41"/>
          <w:sz w:val="21"/>
          <w:szCs w:val="21"/>
        </w:rPr>
      </w:pPr>
      <w:r>
        <w:rPr>
          <w:rFonts w:ascii="Verdana" w:hAnsi="Verdana"/>
          <w:color w:val="423D41"/>
          <w:sz w:val="21"/>
          <w:szCs w:val="21"/>
        </w:rPr>
        <w:t> </w:t>
      </w:r>
    </w:p>
    <w:p w:rsidR="00D1009D" w:rsidRDefault="00D1009D">
      <w:bookmarkStart w:id="0" w:name="_GoBack"/>
      <w:bookmarkEnd w:id="0"/>
    </w:p>
    <w:sectPr w:rsidR="00D1009D" w:rsidSect="00211C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1350"/>
    <w:rsid w:val="00002EA2"/>
    <w:rsid w:val="00002F29"/>
    <w:rsid w:val="00006584"/>
    <w:rsid w:val="00011BED"/>
    <w:rsid w:val="00012218"/>
    <w:rsid w:val="000260D3"/>
    <w:rsid w:val="0002769B"/>
    <w:rsid w:val="000306BE"/>
    <w:rsid w:val="00031367"/>
    <w:rsid w:val="0003406F"/>
    <w:rsid w:val="000355B6"/>
    <w:rsid w:val="000364F9"/>
    <w:rsid w:val="00043151"/>
    <w:rsid w:val="000522FD"/>
    <w:rsid w:val="000622E0"/>
    <w:rsid w:val="00063A63"/>
    <w:rsid w:val="0006640E"/>
    <w:rsid w:val="00066898"/>
    <w:rsid w:val="0007034F"/>
    <w:rsid w:val="0007083C"/>
    <w:rsid w:val="000837FE"/>
    <w:rsid w:val="000866D7"/>
    <w:rsid w:val="000913AD"/>
    <w:rsid w:val="00094319"/>
    <w:rsid w:val="0009529B"/>
    <w:rsid w:val="0009723B"/>
    <w:rsid w:val="000A038E"/>
    <w:rsid w:val="000A18CE"/>
    <w:rsid w:val="000A4141"/>
    <w:rsid w:val="000A480F"/>
    <w:rsid w:val="000B38D7"/>
    <w:rsid w:val="000B6142"/>
    <w:rsid w:val="000B7032"/>
    <w:rsid w:val="000D1204"/>
    <w:rsid w:val="000D1681"/>
    <w:rsid w:val="000D1B9F"/>
    <w:rsid w:val="000E6E77"/>
    <w:rsid w:val="000F014B"/>
    <w:rsid w:val="000F02E8"/>
    <w:rsid w:val="000F0363"/>
    <w:rsid w:val="000F43C7"/>
    <w:rsid w:val="000F451A"/>
    <w:rsid w:val="000F61E0"/>
    <w:rsid w:val="000F6D36"/>
    <w:rsid w:val="000F753F"/>
    <w:rsid w:val="0010375A"/>
    <w:rsid w:val="001065E4"/>
    <w:rsid w:val="0010728C"/>
    <w:rsid w:val="001113AE"/>
    <w:rsid w:val="00111BDC"/>
    <w:rsid w:val="00112B64"/>
    <w:rsid w:val="00121DF8"/>
    <w:rsid w:val="00123DA1"/>
    <w:rsid w:val="00143FCD"/>
    <w:rsid w:val="00146A76"/>
    <w:rsid w:val="00146AFF"/>
    <w:rsid w:val="00150BAC"/>
    <w:rsid w:val="00155913"/>
    <w:rsid w:val="00155A4B"/>
    <w:rsid w:val="001623F9"/>
    <w:rsid w:val="00164AF7"/>
    <w:rsid w:val="001654CC"/>
    <w:rsid w:val="0016786C"/>
    <w:rsid w:val="00167FB2"/>
    <w:rsid w:val="001714C6"/>
    <w:rsid w:val="00174629"/>
    <w:rsid w:val="001755C7"/>
    <w:rsid w:val="00175BED"/>
    <w:rsid w:val="001774C1"/>
    <w:rsid w:val="00177ED5"/>
    <w:rsid w:val="001837D2"/>
    <w:rsid w:val="00184330"/>
    <w:rsid w:val="00184C9F"/>
    <w:rsid w:val="00186547"/>
    <w:rsid w:val="0018793E"/>
    <w:rsid w:val="0019018F"/>
    <w:rsid w:val="00190766"/>
    <w:rsid w:val="001908A4"/>
    <w:rsid w:val="00191277"/>
    <w:rsid w:val="00192424"/>
    <w:rsid w:val="001941AB"/>
    <w:rsid w:val="00194533"/>
    <w:rsid w:val="001A004E"/>
    <w:rsid w:val="001A2269"/>
    <w:rsid w:val="001A52BC"/>
    <w:rsid w:val="001A6C3C"/>
    <w:rsid w:val="001A6EF4"/>
    <w:rsid w:val="001B2C7C"/>
    <w:rsid w:val="001B61A5"/>
    <w:rsid w:val="001C24B4"/>
    <w:rsid w:val="001C2EE1"/>
    <w:rsid w:val="001C46D4"/>
    <w:rsid w:val="001C56FF"/>
    <w:rsid w:val="001C5803"/>
    <w:rsid w:val="001E7ED4"/>
    <w:rsid w:val="001E7FD5"/>
    <w:rsid w:val="001F1C95"/>
    <w:rsid w:val="002047C6"/>
    <w:rsid w:val="002108A0"/>
    <w:rsid w:val="00211332"/>
    <w:rsid w:val="00211CD3"/>
    <w:rsid w:val="00213FD1"/>
    <w:rsid w:val="0022190A"/>
    <w:rsid w:val="00227A6C"/>
    <w:rsid w:val="00227DA6"/>
    <w:rsid w:val="002301EC"/>
    <w:rsid w:val="0023321E"/>
    <w:rsid w:val="002345DC"/>
    <w:rsid w:val="00234735"/>
    <w:rsid w:val="00235CD5"/>
    <w:rsid w:val="0023708D"/>
    <w:rsid w:val="002375A1"/>
    <w:rsid w:val="00240DB1"/>
    <w:rsid w:val="00244DD0"/>
    <w:rsid w:val="00245144"/>
    <w:rsid w:val="0024522F"/>
    <w:rsid w:val="002460F4"/>
    <w:rsid w:val="002538D8"/>
    <w:rsid w:val="00253F3A"/>
    <w:rsid w:val="00255817"/>
    <w:rsid w:val="002569C1"/>
    <w:rsid w:val="00256CBC"/>
    <w:rsid w:val="002571C8"/>
    <w:rsid w:val="002574F7"/>
    <w:rsid w:val="00257DF3"/>
    <w:rsid w:val="00266792"/>
    <w:rsid w:val="002706AB"/>
    <w:rsid w:val="00275C65"/>
    <w:rsid w:val="002772EC"/>
    <w:rsid w:val="002858C3"/>
    <w:rsid w:val="0029097E"/>
    <w:rsid w:val="0029227C"/>
    <w:rsid w:val="002956E4"/>
    <w:rsid w:val="00297D89"/>
    <w:rsid w:val="002A06CC"/>
    <w:rsid w:val="002B09B6"/>
    <w:rsid w:val="002B129A"/>
    <w:rsid w:val="002B46E6"/>
    <w:rsid w:val="002B619A"/>
    <w:rsid w:val="002C3580"/>
    <w:rsid w:val="002C493E"/>
    <w:rsid w:val="002D4A75"/>
    <w:rsid w:val="002D5BF8"/>
    <w:rsid w:val="002D5E5A"/>
    <w:rsid w:val="002D6742"/>
    <w:rsid w:val="002E2275"/>
    <w:rsid w:val="002E53F1"/>
    <w:rsid w:val="002E7CA6"/>
    <w:rsid w:val="002F0052"/>
    <w:rsid w:val="002F1B66"/>
    <w:rsid w:val="002F6B85"/>
    <w:rsid w:val="002F7C05"/>
    <w:rsid w:val="00306501"/>
    <w:rsid w:val="00320104"/>
    <w:rsid w:val="003224F9"/>
    <w:rsid w:val="0032265F"/>
    <w:rsid w:val="0033076A"/>
    <w:rsid w:val="003328FF"/>
    <w:rsid w:val="00334CCF"/>
    <w:rsid w:val="00334D10"/>
    <w:rsid w:val="00350FF6"/>
    <w:rsid w:val="00354DBC"/>
    <w:rsid w:val="00357549"/>
    <w:rsid w:val="00363D6D"/>
    <w:rsid w:val="00364CDD"/>
    <w:rsid w:val="0036617B"/>
    <w:rsid w:val="003661BF"/>
    <w:rsid w:val="003673AC"/>
    <w:rsid w:val="00370712"/>
    <w:rsid w:val="003707B1"/>
    <w:rsid w:val="00370BBB"/>
    <w:rsid w:val="00371725"/>
    <w:rsid w:val="00371FDE"/>
    <w:rsid w:val="00371FEE"/>
    <w:rsid w:val="00372D98"/>
    <w:rsid w:val="00375037"/>
    <w:rsid w:val="00376938"/>
    <w:rsid w:val="003813BF"/>
    <w:rsid w:val="0038223A"/>
    <w:rsid w:val="003938FD"/>
    <w:rsid w:val="00394BCA"/>
    <w:rsid w:val="00396EAA"/>
    <w:rsid w:val="003A0D1B"/>
    <w:rsid w:val="003A47C6"/>
    <w:rsid w:val="003A7E60"/>
    <w:rsid w:val="003B4A8D"/>
    <w:rsid w:val="003C1D51"/>
    <w:rsid w:val="003C3655"/>
    <w:rsid w:val="003C69DA"/>
    <w:rsid w:val="003D243B"/>
    <w:rsid w:val="003D50D9"/>
    <w:rsid w:val="003E659C"/>
    <w:rsid w:val="003E75D0"/>
    <w:rsid w:val="003F0286"/>
    <w:rsid w:val="003F2D0A"/>
    <w:rsid w:val="003F46A7"/>
    <w:rsid w:val="003F7C57"/>
    <w:rsid w:val="0040243B"/>
    <w:rsid w:val="004054CC"/>
    <w:rsid w:val="00406408"/>
    <w:rsid w:val="00406BE5"/>
    <w:rsid w:val="00410AF2"/>
    <w:rsid w:val="00413836"/>
    <w:rsid w:val="00413A68"/>
    <w:rsid w:val="0041526E"/>
    <w:rsid w:val="00415BF2"/>
    <w:rsid w:val="0042416F"/>
    <w:rsid w:val="004270E3"/>
    <w:rsid w:val="00430B02"/>
    <w:rsid w:val="004401EB"/>
    <w:rsid w:val="00443A74"/>
    <w:rsid w:val="00444376"/>
    <w:rsid w:val="00444B37"/>
    <w:rsid w:val="00446B1B"/>
    <w:rsid w:val="00447F9D"/>
    <w:rsid w:val="004507C7"/>
    <w:rsid w:val="00450BDC"/>
    <w:rsid w:val="00451C89"/>
    <w:rsid w:val="00453956"/>
    <w:rsid w:val="004553A4"/>
    <w:rsid w:val="004639EA"/>
    <w:rsid w:val="00464090"/>
    <w:rsid w:val="00465BD7"/>
    <w:rsid w:val="004667D8"/>
    <w:rsid w:val="00466A9E"/>
    <w:rsid w:val="0047023A"/>
    <w:rsid w:val="004713F3"/>
    <w:rsid w:val="004726A0"/>
    <w:rsid w:val="00473866"/>
    <w:rsid w:val="004756A0"/>
    <w:rsid w:val="0047758D"/>
    <w:rsid w:val="00477B09"/>
    <w:rsid w:val="0048132E"/>
    <w:rsid w:val="0048326B"/>
    <w:rsid w:val="004845F8"/>
    <w:rsid w:val="00486A10"/>
    <w:rsid w:val="004900F7"/>
    <w:rsid w:val="00490DF1"/>
    <w:rsid w:val="00491165"/>
    <w:rsid w:val="00491596"/>
    <w:rsid w:val="00491DEE"/>
    <w:rsid w:val="00495846"/>
    <w:rsid w:val="004A0C55"/>
    <w:rsid w:val="004A1178"/>
    <w:rsid w:val="004A3300"/>
    <w:rsid w:val="004A4370"/>
    <w:rsid w:val="004A6021"/>
    <w:rsid w:val="004A7E41"/>
    <w:rsid w:val="004B6F90"/>
    <w:rsid w:val="004C0F95"/>
    <w:rsid w:val="004C166A"/>
    <w:rsid w:val="004C1A64"/>
    <w:rsid w:val="004C4013"/>
    <w:rsid w:val="004C4D91"/>
    <w:rsid w:val="004C62C3"/>
    <w:rsid w:val="004D4505"/>
    <w:rsid w:val="004D4C78"/>
    <w:rsid w:val="004D5A58"/>
    <w:rsid w:val="004D74B2"/>
    <w:rsid w:val="004D7884"/>
    <w:rsid w:val="004D7FCB"/>
    <w:rsid w:val="004E1971"/>
    <w:rsid w:val="004E29D5"/>
    <w:rsid w:val="004E3F81"/>
    <w:rsid w:val="004E7C6E"/>
    <w:rsid w:val="004F07BE"/>
    <w:rsid w:val="004F0C72"/>
    <w:rsid w:val="004F45BA"/>
    <w:rsid w:val="004F614A"/>
    <w:rsid w:val="00500090"/>
    <w:rsid w:val="005015D9"/>
    <w:rsid w:val="00503271"/>
    <w:rsid w:val="00503E7C"/>
    <w:rsid w:val="00506751"/>
    <w:rsid w:val="00507657"/>
    <w:rsid w:val="00511BFA"/>
    <w:rsid w:val="005125FE"/>
    <w:rsid w:val="005140D0"/>
    <w:rsid w:val="00516F6E"/>
    <w:rsid w:val="005251B7"/>
    <w:rsid w:val="0052556E"/>
    <w:rsid w:val="00530525"/>
    <w:rsid w:val="00530B9E"/>
    <w:rsid w:val="00535194"/>
    <w:rsid w:val="00537536"/>
    <w:rsid w:val="00543B6F"/>
    <w:rsid w:val="00547B54"/>
    <w:rsid w:val="0055274A"/>
    <w:rsid w:val="00560233"/>
    <w:rsid w:val="00564679"/>
    <w:rsid w:val="00570173"/>
    <w:rsid w:val="00570BDD"/>
    <w:rsid w:val="00574F61"/>
    <w:rsid w:val="0057769D"/>
    <w:rsid w:val="00581BFD"/>
    <w:rsid w:val="00583BBF"/>
    <w:rsid w:val="00585887"/>
    <w:rsid w:val="005933CB"/>
    <w:rsid w:val="00596A89"/>
    <w:rsid w:val="005A1573"/>
    <w:rsid w:val="005A42D7"/>
    <w:rsid w:val="005A7C08"/>
    <w:rsid w:val="005B2418"/>
    <w:rsid w:val="005B3021"/>
    <w:rsid w:val="005B405F"/>
    <w:rsid w:val="005B6485"/>
    <w:rsid w:val="005C06B0"/>
    <w:rsid w:val="005C263B"/>
    <w:rsid w:val="005C3278"/>
    <w:rsid w:val="005D042E"/>
    <w:rsid w:val="005D5CB6"/>
    <w:rsid w:val="005E1D7B"/>
    <w:rsid w:val="005E2DAA"/>
    <w:rsid w:val="005E3B70"/>
    <w:rsid w:val="005E4739"/>
    <w:rsid w:val="005E5326"/>
    <w:rsid w:val="005E598F"/>
    <w:rsid w:val="005E5C57"/>
    <w:rsid w:val="005E7C06"/>
    <w:rsid w:val="005F2265"/>
    <w:rsid w:val="005F272B"/>
    <w:rsid w:val="005F2FCC"/>
    <w:rsid w:val="005F354E"/>
    <w:rsid w:val="005F7082"/>
    <w:rsid w:val="005F788E"/>
    <w:rsid w:val="00600EC5"/>
    <w:rsid w:val="00607F8A"/>
    <w:rsid w:val="006126BB"/>
    <w:rsid w:val="00612821"/>
    <w:rsid w:val="006133A5"/>
    <w:rsid w:val="00620045"/>
    <w:rsid w:val="00621350"/>
    <w:rsid w:val="0062380E"/>
    <w:rsid w:val="00626527"/>
    <w:rsid w:val="0062747B"/>
    <w:rsid w:val="00630FDB"/>
    <w:rsid w:val="006310DB"/>
    <w:rsid w:val="00631551"/>
    <w:rsid w:val="00646F7F"/>
    <w:rsid w:val="00656CF1"/>
    <w:rsid w:val="006572E3"/>
    <w:rsid w:val="00660CD3"/>
    <w:rsid w:val="00660DA6"/>
    <w:rsid w:val="00660E48"/>
    <w:rsid w:val="00664801"/>
    <w:rsid w:val="00671E97"/>
    <w:rsid w:val="00672007"/>
    <w:rsid w:val="00677E0B"/>
    <w:rsid w:val="006801CB"/>
    <w:rsid w:val="006811C4"/>
    <w:rsid w:val="00683216"/>
    <w:rsid w:val="00693101"/>
    <w:rsid w:val="00697185"/>
    <w:rsid w:val="006A0DE1"/>
    <w:rsid w:val="006A2325"/>
    <w:rsid w:val="006B0477"/>
    <w:rsid w:val="006B678F"/>
    <w:rsid w:val="006B721E"/>
    <w:rsid w:val="006C067C"/>
    <w:rsid w:val="006C0E96"/>
    <w:rsid w:val="006C3EA5"/>
    <w:rsid w:val="006D40D0"/>
    <w:rsid w:val="006E3AA9"/>
    <w:rsid w:val="006F10E9"/>
    <w:rsid w:val="006F17B3"/>
    <w:rsid w:val="006F401A"/>
    <w:rsid w:val="006F5D7D"/>
    <w:rsid w:val="007004BF"/>
    <w:rsid w:val="007005EF"/>
    <w:rsid w:val="00717B83"/>
    <w:rsid w:val="0072004D"/>
    <w:rsid w:val="0072008D"/>
    <w:rsid w:val="00721271"/>
    <w:rsid w:val="007242E7"/>
    <w:rsid w:val="00724B8C"/>
    <w:rsid w:val="00725429"/>
    <w:rsid w:val="00725F5F"/>
    <w:rsid w:val="0073022F"/>
    <w:rsid w:val="007321D9"/>
    <w:rsid w:val="00732494"/>
    <w:rsid w:val="00732550"/>
    <w:rsid w:val="00733028"/>
    <w:rsid w:val="0073339D"/>
    <w:rsid w:val="0073409B"/>
    <w:rsid w:val="00734687"/>
    <w:rsid w:val="00736CA2"/>
    <w:rsid w:val="0074371F"/>
    <w:rsid w:val="00743A64"/>
    <w:rsid w:val="007449BE"/>
    <w:rsid w:val="00746B85"/>
    <w:rsid w:val="00751676"/>
    <w:rsid w:val="00752A79"/>
    <w:rsid w:val="00752EA0"/>
    <w:rsid w:val="00756252"/>
    <w:rsid w:val="00762154"/>
    <w:rsid w:val="0076437F"/>
    <w:rsid w:val="007668FD"/>
    <w:rsid w:val="00770DC3"/>
    <w:rsid w:val="00773635"/>
    <w:rsid w:val="00780F09"/>
    <w:rsid w:val="00782202"/>
    <w:rsid w:val="0078220A"/>
    <w:rsid w:val="007823A6"/>
    <w:rsid w:val="007840C8"/>
    <w:rsid w:val="00787DED"/>
    <w:rsid w:val="00791A0F"/>
    <w:rsid w:val="007945A1"/>
    <w:rsid w:val="007A09EC"/>
    <w:rsid w:val="007A0FE3"/>
    <w:rsid w:val="007A67B6"/>
    <w:rsid w:val="007B2026"/>
    <w:rsid w:val="007C15FB"/>
    <w:rsid w:val="007C1FDD"/>
    <w:rsid w:val="007C4903"/>
    <w:rsid w:val="007D5FB8"/>
    <w:rsid w:val="007D74B5"/>
    <w:rsid w:val="007E3370"/>
    <w:rsid w:val="007E49FB"/>
    <w:rsid w:val="007F2228"/>
    <w:rsid w:val="007F2F2A"/>
    <w:rsid w:val="007F65A4"/>
    <w:rsid w:val="007F75F8"/>
    <w:rsid w:val="008049DD"/>
    <w:rsid w:val="00806903"/>
    <w:rsid w:val="00807533"/>
    <w:rsid w:val="00810157"/>
    <w:rsid w:val="0081218E"/>
    <w:rsid w:val="00812C21"/>
    <w:rsid w:val="00821F22"/>
    <w:rsid w:val="00830E0D"/>
    <w:rsid w:val="00832BEC"/>
    <w:rsid w:val="00833555"/>
    <w:rsid w:val="008337B3"/>
    <w:rsid w:val="00840746"/>
    <w:rsid w:val="008408B0"/>
    <w:rsid w:val="0084122A"/>
    <w:rsid w:val="00841612"/>
    <w:rsid w:val="00844347"/>
    <w:rsid w:val="00845588"/>
    <w:rsid w:val="00853C01"/>
    <w:rsid w:val="00854472"/>
    <w:rsid w:val="00857EF8"/>
    <w:rsid w:val="00862585"/>
    <w:rsid w:val="008638C1"/>
    <w:rsid w:val="00863DCF"/>
    <w:rsid w:val="00864011"/>
    <w:rsid w:val="00864A3B"/>
    <w:rsid w:val="008676CB"/>
    <w:rsid w:val="00875132"/>
    <w:rsid w:val="00877A67"/>
    <w:rsid w:val="00886FCF"/>
    <w:rsid w:val="00891C93"/>
    <w:rsid w:val="00891E87"/>
    <w:rsid w:val="008927BD"/>
    <w:rsid w:val="00894A4C"/>
    <w:rsid w:val="008976A9"/>
    <w:rsid w:val="008A468F"/>
    <w:rsid w:val="008A741F"/>
    <w:rsid w:val="008B38C8"/>
    <w:rsid w:val="008B7D54"/>
    <w:rsid w:val="008C00B4"/>
    <w:rsid w:val="008C2A1B"/>
    <w:rsid w:val="008C6C16"/>
    <w:rsid w:val="008D0818"/>
    <w:rsid w:val="008D745F"/>
    <w:rsid w:val="008E68A5"/>
    <w:rsid w:val="008F0621"/>
    <w:rsid w:val="008F3005"/>
    <w:rsid w:val="00906AA1"/>
    <w:rsid w:val="00907116"/>
    <w:rsid w:val="00907431"/>
    <w:rsid w:val="00914834"/>
    <w:rsid w:val="00915715"/>
    <w:rsid w:val="00916927"/>
    <w:rsid w:val="00922544"/>
    <w:rsid w:val="009270FB"/>
    <w:rsid w:val="00934349"/>
    <w:rsid w:val="00934407"/>
    <w:rsid w:val="009355B1"/>
    <w:rsid w:val="00937000"/>
    <w:rsid w:val="009375F8"/>
    <w:rsid w:val="00942514"/>
    <w:rsid w:val="009443F4"/>
    <w:rsid w:val="009502DD"/>
    <w:rsid w:val="00956E92"/>
    <w:rsid w:val="00957FEC"/>
    <w:rsid w:val="0096269D"/>
    <w:rsid w:val="00964F1A"/>
    <w:rsid w:val="0096767E"/>
    <w:rsid w:val="00974791"/>
    <w:rsid w:val="00975348"/>
    <w:rsid w:val="009834B8"/>
    <w:rsid w:val="00983C1F"/>
    <w:rsid w:val="00984973"/>
    <w:rsid w:val="0098764A"/>
    <w:rsid w:val="0099103F"/>
    <w:rsid w:val="009967F5"/>
    <w:rsid w:val="00997974"/>
    <w:rsid w:val="009A09AB"/>
    <w:rsid w:val="009B1D61"/>
    <w:rsid w:val="009B3855"/>
    <w:rsid w:val="009B41ED"/>
    <w:rsid w:val="009C23C3"/>
    <w:rsid w:val="009C742F"/>
    <w:rsid w:val="009C7BA1"/>
    <w:rsid w:val="009D1A0D"/>
    <w:rsid w:val="009D1B0D"/>
    <w:rsid w:val="009D3AC5"/>
    <w:rsid w:val="009D6EBE"/>
    <w:rsid w:val="009E0A13"/>
    <w:rsid w:val="009E364D"/>
    <w:rsid w:val="009F0E49"/>
    <w:rsid w:val="009F3CC1"/>
    <w:rsid w:val="009F6938"/>
    <w:rsid w:val="009F6C71"/>
    <w:rsid w:val="009F727F"/>
    <w:rsid w:val="00A03D69"/>
    <w:rsid w:val="00A05847"/>
    <w:rsid w:val="00A064B8"/>
    <w:rsid w:val="00A167D6"/>
    <w:rsid w:val="00A17D99"/>
    <w:rsid w:val="00A233AE"/>
    <w:rsid w:val="00A248AB"/>
    <w:rsid w:val="00A24B78"/>
    <w:rsid w:val="00A25324"/>
    <w:rsid w:val="00A26A0F"/>
    <w:rsid w:val="00A2787E"/>
    <w:rsid w:val="00A304BF"/>
    <w:rsid w:val="00A373CC"/>
    <w:rsid w:val="00A4059E"/>
    <w:rsid w:val="00A41B9D"/>
    <w:rsid w:val="00A4366F"/>
    <w:rsid w:val="00A56C71"/>
    <w:rsid w:val="00A609B4"/>
    <w:rsid w:val="00A62E6A"/>
    <w:rsid w:val="00A66161"/>
    <w:rsid w:val="00A70322"/>
    <w:rsid w:val="00A71454"/>
    <w:rsid w:val="00A739F5"/>
    <w:rsid w:val="00A73CFD"/>
    <w:rsid w:val="00A74ACA"/>
    <w:rsid w:val="00A8092D"/>
    <w:rsid w:val="00A82203"/>
    <w:rsid w:val="00A82F9F"/>
    <w:rsid w:val="00A9058A"/>
    <w:rsid w:val="00A90B43"/>
    <w:rsid w:val="00A96617"/>
    <w:rsid w:val="00AA1AEB"/>
    <w:rsid w:val="00AA3632"/>
    <w:rsid w:val="00AA5761"/>
    <w:rsid w:val="00AA5964"/>
    <w:rsid w:val="00AA7775"/>
    <w:rsid w:val="00AA7A88"/>
    <w:rsid w:val="00AB106A"/>
    <w:rsid w:val="00AB566C"/>
    <w:rsid w:val="00AB69B0"/>
    <w:rsid w:val="00AB79F9"/>
    <w:rsid w:val="00AC21F1"/>
    <w:rsid w:val="00AC7093"/>
    <w:rsid w:val="00AC78C1"/>
    <w:rsid w:val="00AD1D23"/>
    <w:rsid w:val="00AD53B5"/>
    <w:rsid w:val="00AE1808"/>
    <w:rsid w:val="00AE1CD8"/>
    <w:rsid w:val="00AE26AF"/>
    <w:rsid w:val="00AE2A7A"/>
    <w:rsid w:val="00AF32B8"/>
    <w:rsid w:val="00AF43B4"/>
    <w:rsid w:val="00AF5A48"/>
    <w:rsid w:val="00AF66AA"/>
    <w:rsid w:val="00B02186"/>
    <w:rsid w:val="00B1220D"/>
    <w:rsid w:val="00B13C2E"/>
    <w:rsid w:val="00B15C71"/>
    <w:rsid w:val="00B16AA7"/>
    <w:rsid w:val="00B177D7"/>
    <w:rsid w:val="00B20B22"/>
    <w:rsid w:val="00B26389"/>
    <w:rsid w:val="00B2672D"/>
    <w:rsid w:val="00B46232"/>
    <w:rsid w:val="00B516E4"/>
    <w:rsid w:val="00B51712"/>
    <w:rsid w:val="00B53234"/>
    <w:rsid w:val="00B61523"/>
    <w:rsid w:val="00B6526C"/>
    <w:rsid w:val="00B665F5"/>
    <w:rsid w:val="00B66600"/>
    <w:rsid w:val="00B72CF2"/>
    <w:rsid w:val="00B74450"/>
    <w:rsid w:val="00B848CE"/>
    <w:rsid w:val="00B869AA"/>
    <w:rsid w:val="00B872EC"/>
    <w:rsid w:val="00B964D3"/>
    <w:rsid w:val="00B97B05"/>
    <w:rsid w:val="00BA1C25"/>
    <w:rsid w:val="00BA45EA"/>
    <w:rsid w:val="00BA5DCD"/>
    <w:rsid w:val="00BA5E02"/>
    <w:rsid w:val="00BA75FD"/>
    <w:rsid w:val="00BB1035"/>
    <w:rsid w:val="00BB220B"/>
    <w:rsid w:val="00BB69CC"/>
    <w:rsid w:val="00BB6A24"/>
    <w:rsid w:val="00BC2FC0"/>
    <w:rsid w:val="00BD360F"/>
    <w:rsid w:val="00BD63C8"/>
    <w:rsid w:val="00BD67DC"/>
    <w:rsid w:val="00BD725E"/>
    <w:rsid w:val="00BE36AB"/>
    <w:rsid w:val="00BE38A1"/>
    <w:rsid w:val="00BE5520"/>
    <w:rsid w:val="00BE6049"/>
    <w:rsid w:val="00BE6164"/>
    <w:rsid w:val="00BE7764"/>
    <w:rsid w:val="00BF06D1"/>
    <w:rsid w:val="00BF11AB"/>
    <w:rsid w:val="00BF3FC3"/>
    <w:rsid w:val="00BF3FEF"/>
    <w:rsid w:val="00BF544B"/>
    <w:rsid w:val="00BF69AA"/>
    <w:rsid w:val="00C047F1"/>
    <w:rsid w:val="00C06882"/>
    <w:rsid w:val="00C12E6D"/>
    <w:rsid w:val="00C16D15"/>
    <w:rsid w:val="00C27A7D"/>
    <w:rsid w:val="00C3297A"/>
    <w:rsid w:val="00C336B0"/>
    <w:rsid w:val="00C3727D"/>
    <w:rsid w:val="00C51C17"/>
    <w:rsid w:val="00C535DE"/>
    <w:rsid w:val="00C60007"/>
    <w:rsid w:val="00C63FDF"/>
    <w:rsid w:val="00C6492C"/>
    <w:rsid w:val="00C64F46"/>
    <w:rsid w:val="00C64F76"/>
    <w:rsid w:val="00C701CC"/>
    <w:rsid w:val="00C755B2"/>
    <w:rsid w:val="00C809D4"/>
    <w:rsid w:val="00C833B2"/>
    <w:rsid w:val="00C8628A"/>
    <w:rsid w:val="00C87199"/>
    <w:rsid w:val="00C94EB0"/>
    <w:rsid w:val="00C94F54"/>
    <w:rsid w:val="00C9545F"/>
    <w:rsid w:val="00C95D39"/>
    <w:rsid w:val="00C96689"/>
    <w:rsid w:val="00C97FA5"/>
    <w:rsid w:val="00CA152A"/>
    <w:rsid w:val="00CA1DED"/>
    <w:rsid w:val="00CA3993"/>
    <w:rsid w:val="00CA4E96"/>
    <w:rsid w:val="00CA5465"/>
    <w:rsid w:val="00CA7463"/>
    <w:rsid w:val="00CA78D3"/>
    <w:rsid w:val="00CB05A6"/>
    <w:rsid w:val="00CB068B"/>
    <w:rsid w:val="00CB0861"/>
    <w:rsid w:val="00CB0A29"/>
    <w:rsid w:val="00CC2E57"/>
    <w:rsid w:val="00CC3F9A"/>
    <w:rsid w:val="00CC494E"/>
    <w:rsid w:val="00CC6CCD"/>
    <w:rsid w:val="00CC714A"/>
    <w:rsid w:val="00CD1A58"/>
    <w:rsid w:val="00CD23FD"/>
    <w:rsid w:val="00CD3947"/>
    <w:rsid w:val="00CD417C"/>
    <w:rsid w:val="00CD7CB8"/>
    <w:rsid w:val="00CE16BA"/>
    <w:rsid w:val="00CE270C"/>
    <w:rsid w:val="00CF4B8A"/>
    <w:rsid w:val="00D02A75"/>
    <w:rsid w:val="00D02FFE"/>
    <w:rsid w:val="00D04BAB"/>
    <w:rsid w:val="00D04FE1"/>
    <w:rsid w:val="00D054C3"/>
    <w:rsid w:val="00D0620D"/>
    <w:rsid w:val="00D076FF"/>
    <w:rsid w:val="00D1009D"/>
    <w:rsid w:val="00D1573A"/>
    <w:rsid w:val="00D15FB8"/>
    <w:rsid w:val="00D22A75"/>
    <w:rsid w:val="00D27C4A"/>
    <w:rsid w:val="00D325B8"/>
    <w:rsid w:val="00D4232B"/>
    <w:rsid w:val="00D433B5"/>
    <w:rsid w:val="00D43DBC"/>
    <w:rsid w:val="00D4582F"/>
    <w:rsid w:val="00D4619A"/>
    <w:rsid w:val="00D47A63"/>
    <w:rsid w:val="00D50557"/>
    <w:rsid w:val="00D507C3"/>
    <w:rsid w:val="00D659EB"/>
    <w:rsid w:val="00D705A2"/>
    <w:rsid w:val="00D70BEA"/>
    <w:rsid w:val="00D71C79"/>
    <w:rsid w:val="00D859E0"/>
    <w:rsid w:val="00D8719F"/>
    <w:rsid w:val="00D87B1B"/>
    <w:rsid w:val="00D90E42"/>
    <w:rsid w:val="00D93056"/>
    <w:rsid w:val="00D9366E"/>
    <w:rsid w:val="00D93BC6"/>
    <w:rsid w:val="00D95805"/>
    <w:rsid w:val="00D964C5"/>
    <w:rsid w:val="00D96B0B"/>
    <w:rsid w:val="00DA0CCC"/>
    <w:rsid w:val="00DA2517"/>
    <w:rsid w:val="00DA477C"/>
    <w:rsid w:val="00DA5BE5"/>
    <w:rsid w:val="00DA5D00"/>
    <w:rsid w:val="00DC1856"/>
    <w:rsid w:val="00DC2C7E"/>
    <w:rsid w:val="00DC38FB"/>
    <w:rsid w:val="00DC734A"/>
    <w:rsid w:val="00DC7A66"/>
    <w:rsid w:val="00DE0FAB"/>
    <w:rsid w:val="00DE55EE"/>
    <w:rsid w:val="00DE5839"/>
    <w:rsid w:val="00DE6888"/>
    <w:rsid w:val="00DE7390"/>
    <w:rsid w:val="00DF0795"/>
    <w:rsid w:val="00DF3F7F"/>
    <w:rsid w:val="00E03A5A"/>
    <w:rsid w:val="00E05A24"/>
    <w:rsid w:val="00E12A31"/>
    <w:rsid w:val="00E17260"/>
    <w:rsid w:val="00E208CF"/>
    <w:rsid w:val="00E22540"/>
    <w:rsid w:val="00E2471A"/>
    <w:rsid w:val="00E2655C"/>
    <w:rsid w:val="00E317B1"/>
    <w:rsid w:val="00E364A1"/>
    <w:rsid w:val="00E367EF"/>
    <w:rsid w:val="00E36E93"/>
    <w:rsid w:val="00E42495"/>
    <w:rsid w:val="00E42660"/>
    <w:rsid w:val="00E47B65"/>
    <w:rsid w:val="00E552B1"/>
    <w:rsid w:val="00E56AD0"/>
    <w:rsid w:val="00E61EC5"/>
    <w:rsid w:val="00E7046E"/>
    <w:rsid w:val="00E73979"/>
    <w:rsid w:val="00E74A3A"/>
    <w:rsid w:val="00E74EDE"/>
    <w:rsid w:val="00E77E84"/>
    <w:rsid w:val="00E8446E"/>
    <w:rsid w:val="00E846A6"/>
    <w:rsid w:val="00E86356"/>
    <w:rsid w:val="00E912E4"/>
    <w:rsid w:val="00E919A5"/>
    <w:rsid w:val="00E92E8D"/>
    <w:rsid w:val="00EA5825"/>
    <w:rsid w:val="00EB5295"/>
    <w:rsid w:val="00EC6499"/>
    <w:rsid w:val="00ED08F0"/>
    <w:rsid w:val="00ED76E5"/>
    <w:rsid w:val="00EE5AE0"/>
    <w:rsid w:val="00EE6AEB"/>
    <w:rsid w:val="00EF4038"/>
    <w:rsid w:val="00EF46F1"/>
    <w:rsid w:val="00EF56CE"/>
    <w:rsid w:val="00F01E1D"/>
    <w:rsid w:val="00F04272"/>
    <w:rsid w:val="00F04C65"/>
    <w:rsid w:val="00F05BF6"/>
    <w:rsid w:val="00F1110F"/>
    <w:rsid w:val="00F1251B"/>
    <w:rsid w:val="00F14C75"/>
    <w:rsid w:val="00F15226"/>
    <w:rsid w:val="00F15804"/>
    <w:rsid w:val="00F25337"/>
    <w:rsid w:val="00F27B05"/>
    <w:rsid w:val="00F31682"/>
    <w:rsid w:val="00F36E05"/>
    <w:rsid w:val="00F37FAB"/>
    <w:rsid w:val="00F44AC7"/>
    <w:rsid w:val="00F534A3"/>
    <w:rsid w:val="00F5379C"/>
    <w:rsid w:val="00F652A2"/>
    <w:rsid w:val="00F73187"/>
    <w:rsid w:val="00F73A11"/>
    <w:rsid w:val="00F869FA"/>
    <w:rsid w:val="00F91E09"/>
    <w:rsid w:val="00F9341A"/>
    <w:rsid w:val="00F95AB1"/>
    <w:rsid w:val="00F963DA"/>
    <w:rsid w:val="00F9686A"/>
    <w:rsid w:val="00FA1250"/>
    <w:rsid w:val="00FA22C6"/>
    <w:rsid w:val="00FA66E4"/>
    <w:rsid w:val="00FA777E"/>
    <w:rsid w:val="00FB1A6F"/>
    <w:rsid w:val="00FB329E"/>
    <w:rsid w:val="00FB4DB0"/>
    <w:rsid w:val="00FB501F"/>
    <w:rsid w:val="00FC0527"/>
    <w:rsid w:val="00FC1A54"/>
    <w:rsid w:val="00FC6BCB"/>
    <w:rsid w:val="00FD0920"/>
    <w:rsid w:val="00FD32AE"/>
    <w:rsid w:val="00FD6941"/>
    <w:rsid w:val="00FE025A"/>
    <w:rsid w:val="00FE2173"/>
    <w:rsid w:val="00FE3F4E"/>
    <w:rsid w:val="00FF13BC"/>
    <w:rsid w:val="00FF2B97"/>
    <w:rsid w:val="00FF2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CD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6213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621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135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95D3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49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162</Words>
  <Characters>927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2013-12-13T12:16:00Z</dcterms:created>
  <dcterms:modified xsi:type="dcterms:W3CDTF">2013-12-22T19:29:00Z</dcterms:modified>
  <cp:category>www.sorubak.com</cp:category>
</cp:coreProperties>
</file>