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850"/>
        <w:gridCol w:w="7851"/>
      </w:tblGrid>
      <w:tr w:rsidR="00D349B3" w:rsidTr="00520A14">
        <w:tc>
          <w:tcPr>
            <w:tcW w:w="7850" w:type="dxa"/>
          </w:tcPr>
          <w:p w:rsidR="00D349B3" w:rsidRPr="00520A14" w:rsidRDefault="00D349B3" w:rsidP="00520A14">
            <w:pPr>
              <w:jc w:val="center"/>
              <w:rPr>
                <w:rFonts w:ascii="Comic Sans MS" w:hAnsi="Comic Sans MS"/>
                <w:i/>
              </w:rPr>
            </w:pPr>
            <w:bookmarkStart w:id="0" w:name="_GoBack"/>
            <w:bookmarkEnd w:id="0"/>
            <w:r w:rsidRPr="00520A14">
              <w:rPr>
                <w:rFonts w:ascii="Comic Sans MS" w:hAnsi="Comic Sans MS"/>
                <w:i/>
              </w:rPr>
              <w:t>BÖLME İŞLEMİ ETKİNLİK</w:t>
            </w:r>
          </w:p>
          <w:p w:rsidR="00D349B3" w:rsidRPr="00520A14" w:rsidRDefault="00D349B3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1.</w:t>
            </w:r>
            <w:r w:rsidRPr="00520A14">
              <w:rPr>
                <w:rFonts w:ascii="Comic Sans MS" w:hAnsi="Comic Sans MS"/>
              </w:rPr>
              <w:t>Bir bölme işleminde bölüm 22, bölen 4 ise bölünen kaçtır?</w:t>
            </w:r>
          </w:p>
          <w:p w:rsidR="00D349B3" w:rsidRPr="00520A14" w:rsidRDefault="00D349B3">
            <w:pPr>
              <w:rPr>
                <w:rFonts w:ascii="Comic Sans MS" w:hAnsi="Comic Sans MS"/>
                <w:sz w:val="10"/>
              </w:rPr>
            </w:pPr>
          </w:p>
          <w:p w:rsidR="00D349B3" w:rsidRPr="00520A14" w:rsidRDefault="00D349B3" w:rsidP="00494BFB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2.</w:t>
            </w:r>
            <w:r w:rsidRPr="00520A14">
              <w:rPr>
                <w:rFonts w:ascii="Comic Sans MS" w:hAnsi="Comic Sans MS"/>
              </w:rPr>
              <w:t xml:space="preserve"> Bir bölme işleminde bölüm 27, bölen 3 ise bölünen kaçtır?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sz w:val="20"/>
              </w:rPr>
            </w:pPr>
          </w:p>
          <w:p w:rsidR="00D349B3" w:rsidRPr="00520A14" w:rsidRDefault="00D349B3" w:rsidP="003D6725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3.</w:t>
            </w:r>
            <w:r w:rsidRPr="00520A14">
              <w:rPr>
                <w:rFonts w:ascii="Comic Sans MS" w:hAnsi="Comic Sans MS"/>
              </w:rPr>
              <w:t xml:space="preserve"> Bir bölme işleminde bölüm 5, bölen 7,kalan 6  ise bölünen kaçtır?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sz w:val="8"/>
              </w:rPr>
            </w:pPr>
          </w:p>
          <w:p w:rsidR="00D349B3" w:rsidRPr="00520A14" w:rsidRDefault="00D349B3" w:rsidP="003D6725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4.</w:t>
            </w:r>
            <w:r w:rsidRPr="00520A14">
              <w:rPr>
                <w:rFonts w:ascii="Comic Sans MS" w:hAnsi="Comic Sans MS"/>
              </w:rPr>
              <w:t xml:space="preserve"> Bir bölme işleminde bölüm 9, bölen 3,kalan 2  ise bölünen kaçtır?</w:t>
            </w:r>
          </w:p>
          <w:p w:rsidR="00D349B3" w:rsidRPr="00520A14" w:rsidRDefault="00D349B3" w:rsidP="00494BFB">
            <w:pPr>
              <w:rPr>
                <w:rFonts w:ascii="Comic Sans MS" w:hAnsi="Comic Sans MS"/>
              </w:rPr>
            </w:pPr>
          </w:p>
          <w:p w:rsidR="00D349B3" w:rsidRPr="00520A14" w:rsidRDefault="00D349B3" w:rsidP="003D6725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5.</w:t>
            </w:r>
            <w:r w:rsidRPr="00520A14">
              <w:rPr>
                <w:rFonts w:ascii="Comic Sans MS" w:hAnsi="Comic Sans MS"/>
              </w:rPr>
              <w:t xml:space="preserve"> Bir bölme işleminde bölüm 6, bölünen 42 ise bölen kaçtır?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sz w:val="8"/>
              </w:rPr>
            </w:pPr>
          </w:p>
          <w:p w:rsidR="00D349B3" w:rsidRPr="00520A14" w:rsidRDefault="00D349B3" w:rsidP="003D6725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6.</w:t>
            </w:r>
            <w:r w:rsidRPr="00520A14">
              <w:rPr>
                <w:rFonts w:ascii="Comic Sans MS" w:hAnsi="Comic Sans MS"/>
              </w:rPr>
              <w:t xml:space="preserve"> Bir bölme işleminde bölüm 3, bölünen 36 ise bölen kaçtır?</w:t>
            </w:r>
          </w:p>
          <w:p w:rsidR="00D349B3" w:rsidRPr="00520A14" w:rsidRDefault="00D349B3" w:rsidP="00C41627">
            <w:pPr>
              <w:rPr>
                <w:rFonts w:ascii="Comic Sans MS" w:hAnsi="Comic Sans MS"/>
                <w:b/>
                <w:sz w:val="14"/>
              </w:rPr>
            </w:pPr>
          </w:p>
          <w:p w:rsidR="00D349B3" w:rsidRPr="00520A14" w:rsidRDefault="00D349B3" w:rsidP="00C41627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7.</w:t>
            </w:r>
            <w:r w:rsidRPr="00520A14">
              <w:rPr>
                <w:rFonts w:ascii="Comic Sans MS" w:hAnsi="Comic Sans MS"/>
              </w:rPr>
              <w:t xml:space="preserve"> Bir doğal sayının 5’e bölümü 3’tür.Bu doğal sayı kaçtır?</w:t>
            </w:r>
          </w:p>
          <w:p w:rsidR="00D349B3" w:rsidRPr="00520A14" w:rsidRDefault="00D349B3" w:rsidP="00C41627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 xml:space="preserve">8. </w:t>
            </w:r>
            <w:r w:rsidRPr="00520A14">
              <w:rPr>
                <w:rFonts w:ascii="Comic Sans MS" w:hAnsi="Comic Sans MS"/>
              </w:rPr>
              <w:t>Bir doğal sayının 8’e bölümü 12’dir. Bu doğal sayı kaçtır?</w:t>
            </w:r>
          </w:p>
          <w:p w:rsidR="00D349B3" w:rsidRPr="00520A14" w:rsidRDefault="00D349B3" w:rsidP="00C41627">
            <w:pPr>
              <w:rPr>
                <w:rFonts w:ascii="Comic Sans MS" w:hAnsi="Comic Sans MS"/>
                <w:b/>
                <w:sz w:val="14"/>
              </w:rPr>
            </w:pPr>
          </w:p>
          <w:p w:rsidR="00D349B3" w:rsidRPr="00520A14" w:rsidRDefault="00D349B3" w:rsidP="00C41627">
            <w:pPr>
              <w:rPr>
                <w:rFonts w:ascii="Comic Sans MS" w:hAnsi="Comic Sans MS"/>
                <w:b/>
              </w:rPr>
            </w:pPr>
            <w:r w:rsidRPr="00520A14">
              <w:rPr>
                <w:rFonts w:ascii="Comic Sans MS" w:hAnsi="Comic Sans MS"/>
                <w:b/>
              </w:rPr>
              <w:t xml:space="preserve">9. </w:t>
            </w:r>
            <w:r w:rsidRPr="00520A14">
              <w:rPr>
                <w:rFonts w:ascii="Comic Sans MS" w:hAnsi="Comic Sans MS"/>
              </w:rPr>
              <w:t>Bir doğal sayının 3’e bölümü 15’tir. Bu doğal sayının 5’e bölümü kaçtır?</w:t>
            </w:r>
          </w:p>
          <w:p w:rsidR="00D349B3" w:rsidRPr="00520A14" w:rsidRDefault="00D349B3" w:rsidP="00C41627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 xml:space="preserve">10. </w:t>
            </w:r>
            <w:r w:rsidRPr="00520A14">
              <w:rPr>
                <w:rFonts w:ascii="Comic Sans MS" w:hAnsi="Comic Sans MS"/>
              </w:rPr>
              <w:t>Bir doğal sayının 4’e bölümü 6’dır. Bu doğal sayının 8’e bölümü kaçtır?</w:t>
            </w:r>
          </w:p>
          <w:p w:rsidR="00D349B3" w:rsidRPr="00520A14" w:rsidRDefault="00D349B3" w:rsidP="00C41627">
            <w:pPr>
              <w:rPr>
                <w:rFonts w:ascii="Comic Sans MS" w:hAnsi="Comic Sans MS"/>
                <w:b/>
                <w:sz w:val="14"/>
              </w:rPr>
            </w:pPr>
          </w:p>
          <w:p w:rsidR="00D349B3" w:rsidRPr="00520A14" w:rsidRDefault="00D349B3" w:rsidP="00494BFB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11.</w:t>
            </w:r>
            <w:r w:rsidRPr="00520A14">
              <w:rPr>
                <w:rFonts w:ascii="Comic Sans MS" w:hAnsi="Comic Sans MS"/>
              </w:rPr>
              <w:t xml:space="preserve"> 57 tane misketi 6 arkadaş paylaştık. Geriye kaç tane kalmıştır?</w:t>
            </w:r>
          </w:p>
          <w:p w:rsidR="00D349B3" w:rsidRPr="00520A14" w:rsidRDefault="00D349B3" w:rsidP="00494BFB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12.</w:t>
            </w:r>
            <w:r w:rsidRPr="00520A14">
              <w:rPr>
                <w:rFonts w:ascii="Comic Sans MS" w:hAnsi="Comic Sans MS"/>
              </w:rPr>
              <w:t xml:space="preserve"> Tabaktaki 36 eriği 7 kişiye paylaştırdım. Geriye kaç erik kalmış olur?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sz w:val="12"/>
              </w:rPr>
            </w:pPr>
          </w:p>
          <w:p w:rsidR="00D349B3" w:rsidRPr="00520A14" w:rsidRDefault="00D349B3" w:rsidP="00494BFB">
            <w:pPr>
              <w:rPr>
                <w:rFonts w:ascii="Comic Sans MS" w:hAnsi="Comic Sans MS"/>
                <w:sz w:val="4"/>
              </w:rPr>
            </w:pPr>
          </w:p>
          <w:p w:rsidR="00D349B3" w:rsidRPr="00520A14" w:rsidRDefault="00D349B3" w:rsidP="00494BFB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13.</w:t>
            </w:r>
            <w:r w:rsidRPr="00520A14">
              <w:rPr>
                <w:rFonts w:ascii="Comic Sans MS" w:hAnsi="Comic Sans MS"/>
              </w:rPr>
              <w:t xml:space="preserve"> Ablamın 21, benim 35 tane bademim var. İkimiz bademleri birleştirip 7 kişiye paylaştırdık. Bir kişiye kaç badem düşmüş oldu?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sz w:val="10"/>
              </w:rPr>
            </w:pPr>
          </w:p>
          <w:p w:rsidR="00D349B3" w:rsidRPr="00520A14" w:rsidRDefault="00D349B3" w:rsidP="00494BFB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14.</w:t>
            </w:r>
            <w:r w:rsidRPr="00520A14">
              <w:rPr>
                <w:rFonts w:ascii="Comic Sans MS" w:hAnsi="Comic Sans MS"/>
              </w:rPr>
              <w:t>Ali’nin 10, Ömer’in 8,Koray’ın ise 9 tane misketi vardı. Tüm misketleri birleştirip aralarında eşit paylaştılar. Bir kişiye kaç misket düşmüş olur.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sz w:val="18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  <w:b/>
              </w:rPr>
            </w:pPr>
            <w:r w:rsidRPr="00520A14">
              <w:rPr>
                <w:rFonts w:ascii="Comic Sans MS" w:hAnsi="Comic Sans MS"/>
                <w:b/>
              </w:rPr>
              <w:t xml:space="preserve">15.   </w:t>
            </w:r>
            <w:r w:rsidRPr="00520A14">
              <w:rPr>
                <w:rFonts w:ascii="Comic Sans MS" w:hAnsi="Comic Sans MS"/>
              </w:rPr>
              <w:t>12’nin yarısı kaçtır?</w:t>
            </w:r>
            <w:r w:rsidRPr="00520A14">
              <w:rPr>
                <w:rFonts w:ascii="Comic Sans MS" w:hAnsi="Comic Sans MS"/>
                <w:b/>
              </w:rPr>
              <w:t xml:space="preserve"> </w:t>
            </w:r>
            <w:r w:rsidRPr="00520A14">
              <w:rPr>
                <w:rFonts w:ascii="Comic Sans MS" w:hAnsi="Comic Sans MS"/>
              </w:rPr>
              <w:t xml:space="preserve"> 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b/>
                <w:sz w:val="6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 xml:space="preserve">16.   </w:t>
            </w:r>
            <w:r w:rsidRPr="00520A14">
              <w:rPr>
                <w:rFonts w:ascii="Comic Sans MS" w:hAnsi="Comic Sans MS"/>
              </w:rPr>
              <w:t>46’nın yarısı kaçtır?</w:t>
            </w:r>
          </w:p>
          <w:p w:rsidR="00D349B3" w:rsidRPr="00520A14" w:rsidRDefault="00D349B3" w:rsidP="00494BFB">
            <w:pPr>
              <w:rPr>
                <w:rFonts w:ascii="Comic Sans MS" w:hAnsi="Comic Sans MS"/>
                <w:b/>
                <w:sz w:val="8"/>
              </w:rPr>
            </w:pPr>
          </w:p>
          <w:p w:rsidR="00D349B3" w:rsidRPr="00520A14" w:rsidRDefault="00D349B3" w:rsidP="00494BFB">
            <w:pPr>
              <w:rPr>
                <w:rFonts w:ascii="Comic Sans MS" w:hAnsi="Comic Sans MS"/>
                <w:b/>
              </w:rPr>
            </w:pPr>
            <w:r w:rsidRPr="00520A14">
              <w:rPr>
                <w:rFonts w:ascii="Comic Sans MS" w:hAnsi="Comic Sans MS"/>
                <w:b/>
              </w:rPr>
              <w:t>17.</w:t>
            </w:r>
            <w:r w:rsidRPr="00520A14">
              <w:rPr>
                <w:rFonts w:ascii="Comic Sans MS" w:hAnsi="Comic Sans MS"/>
              </w:rPr>
              <w:t xml:space="preserve">    88’in yarısının 36 fazlası kaçtır?</w:t>
            </w:r>
          </w:p>
          <w:p w:rsidR="00D349B3" w:rsidRDefault="00D349B3" w:rsidP="00494BFB"/>
        </w:tc>
        <w:tc>
          <w:tcPr>
            <w:tcW w:w="7851" w:type="dxa"/>
          </w:tcPr>
          <w:p w:rsidR="00D349B3" w:rsidRPr="00520A14" w:rsidRDefault="00D349B3" w:rsidP="00312FDE">
            <w:pPr>
              <w:rPr>
                <w:rFonts w:ascii="Comic Sans MS" w:hAnsi="Comic Sans MS"/>
                <w:i/>
              </w:rPr>
            </w:pPr>
            <w:r w:rsidRPr="00520A14">
              <w:rPr>
                <w:rFonts w:ascii="Comic Sans MS" w:hAnsi="Comic Sans MS"/>
                <w:i/>
              </w:rPr>
              <w:t xml:space="preserve">                        BÖLME İŞLEMİ ETKİNLİK</w:t>
            </w: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1.</w:t>
            </w:r>
            <w:r w:rsidRPr="00520A14">
              <w:rPr>
                <w:rFonts w:ascii="Comic Sans MS" w:hAnsi="Comic Sans MS"/>
              </w:rPr>
              <w:t>Bir bölme işleminde bölüm 22, bölen 4 ise bölünen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10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2.</w:t>
            </w:r>
            <w:r w:rsidRPr="00520A14">
              <w:rPr>
                <w:rFonts w:ascii="Comic Sans MS" w:hAnsi="Comic Sans MS"/>
              </w:rPr>
              <w:t xml:space="preserve"> Bir bölme işleminde bölüm 27, bölen 3 ise bölünen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20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3.</w:t>
            </w:r>
            <w:r w:rsidRPr="00520A14">
              <w:rPr>
                <w:rFonts w:ascii="Comic Sans MS" w:hAnsi="Comic Sans MS"/>
              </w:rPr>
              <w:t xml:space="preserve"> Bir bölme işleminde bölüm 5, bölen 7,kalan 6  ise bölünen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8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4.</w:t>
            </w:r>
            <w:r w:rsidRPr="00520A14">
              <w:rPr>
                <w:rFonts w:ascii="Comic Sans MS" w:hAnsi="Comic Sans MS"/>
              </w:rPr>
              <w:t xml:space="preserve"> Bir bölme işleminde bölüm 9, bölen 3,kalan 2  ise bölünen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5.</w:t>
            </w:r>
            <w:r w:rsidRPr="00520A14">
              <w:rPr>
                <w:rFonts w:ascii="Comic Sans MS" w:hAnsi="Comic Sans MS"/>
              </w:rPr>
              <w:t xml:space="preserve"> Bir bölme işleminde bölüm 6, bölünen 42 ise bölen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8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6.</w:t>
            </w:r>
            <w:r w:rsidRPr="00520A14">
              <w:rPr>
                <w:rFonts w:ascii="Comic Sans MS" w:hAnsi="Comic Sans MS"/>
              </w:rPr>
              <w:t xml:space="preserve"> Bir bölme işleminde bölüm 3, bölünen 36 ise bölen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b/>
                <w:sz w:val="14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7.</w:t>
            </w:r>
            <w:r w:rsidRPr="00520A14">
              <w:rPr>
                <w:rFonts w:ascii="Comic Sans MS" w:hAnsi="Comic Sans MS"/>
              </w:rPr>
              <w:t xml:space="preserve"> Bir doğal sayının 5’e bölümü 3’tür.Bu doğal sayı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 xml:space="preserve">8. </w:t>
            </w:r>
            <w:r w:rsidRPr="00520A14">
              <w:rPr>
                <w:rFonts w:ascii="Comic Sans MS" w:hAnsi="Comic Sans MS"/>
              </w:rPr>
              <w:t>Bir doğal sayının 8’e bölümü 12’dir. Bu doğal sayı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b/>
                <w:sz w:val="14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  <w:b/>
              </w:rPr>
            </w:pPr>
            <w:r w:rsidRPr="00520A14">
              <w:rPr>
                <w:rFonts w:ascii="Comic Sans MS" w:hAnsi="Comic Sans MS"/>
                <w:b/>
              </w:rPr>
              <w:t xml:space="preserve">9. </w:t>
            </w:r>
            <w:r w:rsidRPr="00520A14">
              <w:rPr>
                <w:rFonts w:ascii="Comic Sans MS" w:hAnsi="Comic Sans MS"/>
              </w:rPr>
              <w:t>Bir doğal sayının 3’e bölümü 15’tir. Bu doğal sayının 5’e bölümü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 xml:space="preserve">10. </w:t>
            </w:r>
            <w:r w:rsidRPr="00520A14">
              <w:rPr>
                <w:rFonts w:ascii="Comic Sans MS" w:hAnsi="Comic Sans MS"/>
              </w:rPr>
              <w:t>Bir doğal sayının 4’e bölümü 6’dır. Bu doğal sayının 8’e bölümü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b/>
                <w:sz w:val="14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11.</w:t>
            </w:r>
            <w:r w:rsidRPr="00520A14">
              <w:rPr>
                <w:rFonts w:ascii="Comic Sans MS" w:hAnsi="Comic Sans MS"/>
              </w:rPr>
              <w:t xml:space="preserve"> 57 tane misketi 6 arkadaş paylaştık. Geriye kaç tane kalmıştır?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12.</w:t>
            </w:r>
            <w:r w:rsidRPr="00520A14">
              <w:rPr>
                <w:rFonts w:ascii="Comic Sans MS" w:hAnsi="Comic Sans MS"/>
              </w:rPr>
              <w:t xml:space="preserve"> Tabaktaki 36 eriği 7 kişiye paylaştırdım. Geriye kaç erik kalmış olur?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12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  <w:sz w:val="4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13.</w:t>
            </w:r>
            <w:r w:rsidRPr="00520A14">
              <w:rPr>
                <w:rFonts w:ascii="Comic Sans MS" w:hAnsi="Comic Sans MS"/>
              </w:rPr>
              <w:t xml:space="preserve"> Ablamın 21, benim 35 tane bademim var. İkimiz bademleri birleştirip 7 kişiye paylaştırdık. Bir kişiye kaç badem düşmüş oldu?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10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>14.</w:t>
            </w:r>
            <w:r w:rsidRPr="00520A14">
              <w:rPr>
                <w:rFonts w:ascii="Comic Sans MS" w:hAnsi="Comic Sans MS"/>
              </w:rPr>
              <w:t>Ali’nin 10, Ömer’in 8,Koray’ın ise 9 tane misketi vardı. Tüm misketleri birleştirip aralarında eşit paylaştılar. Bir kişiye kaç misket düşmüş olur.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sz w:val="18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  <w:b/>
              </w:rPr>
            </w:pPr>
            <w:r w:rsidRPr="00520A14">
              <w:rPr>
                <w:rFonts w:ascii="Comic Sans MS" w:hAnsi="Comic Sans MS"/>
                <w:b/>
              </w:rPr>
              <w:t xml:space="preserve">15.   </w:t>
            </w:r>
            <w:r w:rsidRPr="00520A14">
              <w:rPr>
                <w:rFonts w:ascii="Comic Sans MS" w:hAnsi="Comic Sans MS"/>
              </w:rPr>
              <w:t>12’nin yarısı kaçtır?</w:t>
            </w:r>
            <w:r w:rsidRPr="00520A14">
              <w:rPr>
                <w:rFonts w:ascii="Comic Sans MS" w:hAnsi="Comic Sans MS"/>
                <w:b/>
              </w:rPr>
              <w:t xml:space="preserve"> </w:t>
            </w:r>
            <w:r w:rsidRPr="00520A14">
              <w:rPr>
                <w:rFonts w:ascii="Comic Sans MS" w:hAnsi="Comic Sans MS"/>
              </w:rPr>
              <w:t xml:space="preserve"> 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b/>
                <w:sz w:val="6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</w:rPr>
            </w:pPr>
            <w:r w:rsidRPr="00520A14">
              <w:rPr>
                <w:rFonts w:ascii="Comic Sans MS" w:hAnsi="Comic Sans MS"/>
                <w:b/>
              </w:rPr>
              <w:t xml:space="preserve">16.   </w:t>
            </w:r>
            <w:r w:rsidRPr="00520A14">
              <w:rPr>
                <w:rFonts w:ascii="Comic Sans MS" w:hAnsi="Comic Sans MS"/>
              </w:rPr>
              <w:t>46’nın yarısı kaçtır?</w:t>
            </w:r>
          </w:p>
          <w:p w:rsidR="00D349B3" w:rsidRPr="00520A14" w:rsidRDefault="00D349B3" w:rsidP="00312FDE">
            <w:pPr>
              <w:rPr>
                <w:rFonts w:ascii="Comic Sans MS" w:hAnsi="Comic Sans MS"/>
                <w:b/>
                <w:sz w:val="8"/>
              </w:rPr>
            </w:pPr>
          </w:p>
          <w:p w:rsidR="00D349B3" w:rsidRPr="00520A14" w:rsidRDefault="00D349B3" w:rsidP="00312FDE">
            <w:pPr>
              <w:rPr>
                <w:rFonts w:ascii="Comic Sans MS" w:hAnsi="Comic Sans MS"/>
                <w:b/>
              </w:rPr>
            </w:pPr>
            <w:r w:rsidRPr="00520A14">
              <w:rPr>
                <w:rFonts w:ascii="Comic Sans MS" w:hAnsi="Comic Sans MS"/>
                <w:b/>
              </w:rPr>
              <w:t>17.</w:t>
            </w:r>
            <w:r w:rsidRPr="00520A14">
              <w:rPr>
                <w:rFonts w:ascii="Comic Sans MS" w:hAnsi="Comic Sans MS"/>
              </w:rPr>
              <w:t xml:space="preserve">    88’in yarısının 36 fazlası kaçtır?</w:t>
            </w:r>
          </w:p>
          <w:p w:rsidR="00D349B3" w:rsidRDefault="00D349B3"/>
        </w:tc>
      </w:tr>
    </w:tbl>
    <w:p w:rsidR="00D349B3" w:rsidRDefault="00D349B3"/>
    <w:p w:rsidR="00D349B3" w:rsidRDefault="00D349B3">
      <w:hyperlink r:id="rId5" w:history="1">
        <w:r>
          <w:rPr>
            <w:rStyle w:val="Hyperlink"/>
          </w:rPr>
          <w:t>www.sorubak.com</w:t>
        </w:r>
      </w:hyperlink>
    </w:p>
    <w:sectPr w:rsidR="00D349B3" w:rsidSect="00494BF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8C4CF3"/>
    <w:multiLevelType w:val="hybridMultilevel"/>
    <w:tmpl w:val="2BF232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59D3"/>
    <w:rsid w:val="001D01C8"/>
    <w:rsid w:val="00312FDE"/>
    <w:rsid w:val="003625AB"/>
    <w:rsid w:val="003D6725"/>
    <w:rsid w:val="003E6ED8"/>
    <w:rsid w:val="00494BFB"/>
    <w:rsid w:val="00520A14"/>
    <w:rsid w:val="006459D3"/>
    <w:rsid w:val="006A6E56"/>
    <w:rsid w:val="007405F2"/>
    <w:rsid w:val="00947A99"/>
    <w:rsid w:val="00A87986"/>
    <w:rsid w:val="00BD6F7A"/>
    <w:rsid w:val="00BE09D6"/>
    <w:rsid w:val="00C41627"/>
    <w:rsid w:val="00C73E41"/>
    <w:rsid w:val="00D20AF9"/>
    <w:rsid w:val="00D349B3"/>
    <w:rsid w:val="00EA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F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D6F7A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D6F7A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12F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2FDE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BE09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374</Words>
  <Characters>2138</Characters>
  <Application>Microsoft Office Outlook</Application>
  <DocSecurity>0</DocSecurity>
  <Lines>0</Lines>
  <Paragraphs>0</Paragraphs>
  <ScaleCrop>false</ScaleCrop>
  <Manager>www.sorubak.com</Manager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Selahattin BALCI</dc:creator>
  <cp:keywords>www.sorubak.com</cp:keywords>
  <dc:description>www.sorubak.com</dc:description>
  <cp:lastModifiedBy>edanur</cp:lastModifiedBy>
  <cp:revision>3</cp:revision>
  <cp:lastPrinted>2014-01-15T09:39:00Z</cp:lastPrinted>
  <dcterms:created xsi:type="dcterms:W3CDTF">2014-01-15T09:39:00Z</dcterms:created>
  <dcterms:modified xsi:type="dcterms:W3CDTF">2014-01-19T13:10:00Z</dcterms:modified>
  <cp:category>www.sorubak.com</cp:category>
</cp:coreProperties>
</file>