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30.35pt;margin-top:13.7pt;width:529.5pt;height:56.2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" strokeweight=".5pt">
            <v:textbox>
              <w:txbxContent>
                <w:p w:rsidR="00C25C41" w:rsidRPr="007616D2" w:rsidRDefault="00C25C41" w:rsidP="007616D2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Annemin doğum gününe toplanan aileme bir sürpriz yaptım. Annemin çok sevdiği şarkıları daha önceden belirleyip öğrendim. Sonra şarkıları söyleyip kaydettim. Doğum günü kutlamasında aileme dinlettim. Birlikte eğlendik. Mutlu olduk.</w:t>
                  </w:r>
                </w:p>
              </w:txbxContent>
            </v:textbox>
          </v:shape>
        </w:pic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Ali’nin annesinin doğum günü için yaptığı, aşağıdakilerden hangi sonucu </w:t>
      </w:r>
      <w:r w:rsidRPr="00432EBE">
        <w:rPr>
          <w:rFonts w:ascii="Comic Sans MS" w:hAnsi="Comic Sans MS"/>
          <w:b/>
          <w:sz w:val="20"/>
          <w:szCs w:val="20"/>
          <w:u w:val="single"/>
        </w:rPr>
        <w:t>gerçekleştirmemiştir</w:t>
      </w:r>
      <w:r>
        <w:rPr>
          <w:rFonts w:ascii="Comic Sans MS" w:hAnsi="Comic Sans MS"/>
          <w:sz w:val="20"/>
          <w:szCs w:val="20"/>
        </w:rPr>
        <w:t>?</w: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A) Ali, ailesiyle iş birliği yapmıştır.                    B) Ali, yeni şarkılar öğrenmiştir.</w: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C) Ali, ailesiyle eğlenmek için plan yapmış ve uygulamıştır.</w: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Özlem, yaptıkları çalışmada grup lideri seçilmişti. Aşağıdakilerden hangisi Özlem’in özelliklerinden biri olabilir?</w: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A) Tek başına karar vermek.                              B) Arkadaşlarının fikirlerini sormamak.</w: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C) Arkadaşlarının haklarına saygı göstermek.</w: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Ailemizle birlikte kutladığımız özel günlerde hangisini yapmak </w:t>
      </w:r>
      <w:r w:rsidRPr="00C55E6A">
        <w:rPr>
          <w:rFonts w:ascii="Comic Sans MS" w:hAnsi="Comic Sans MS"/>
          <w:b/>
          <w:sz w:val="20"/>
          <w:szCs w:val="20"/>
        </w:rPr>
        <w:t>yanlış bir davranış</w:t>
      </w:r>
      <w:r>
        <w:rPr>
          <w:rFonts w:ascii="Comic Sans MS" w:hAnsi="Comic Sans MS"/>
          <w:sz w:val="20"/>
          <w:szCs w:val="20"/>
        </w:rPr>
        <w:t xml:space="preserve"> olur?</w: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A) Hep birlikte eğlenmeliyiz.                             B) Eğlenceye mizah katmalıyız.</w:t>
      </w:r>
    </w:p>
    <w:p w:rsidR="00C25C41" w:rsidRDefault="00C25C41" w:rsidP="00EF7AA9">
      <w:pPr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C) Çekip bir kenarda oturmalıyız.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Metin Kutusu 2" o:spid="_x0000_s1027" type="#_x0000_t202" style="position:absolute;left:0;text-align:left;margin-left:-30.35pt;margin-top:2.35pt;width:210pt;height:42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" fillcolor="window" strokeweight=".5pt">
            <v:textbox>
              <w:txbxContent>
                <w:p w:rsidR="00C25C41" w:rsidRPr="007616D2" w:rsidRDefault="00C25C41" w:rsidP="008D610F">
                  <w:pPr>
                    <w:spacing w:after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Özlem, arkadaşından aldığı defterin yapraklarını koparıp</w:t>
                  </w:r>
                  <w:hyperlink r:id="rId6" w:history="1">
                    <w:r w:rsidRPr="008564B8">
                      <w:rPr>
                        <w:rStyle w:val="Hyperlink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yerlere atıyor.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4.                                                                               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Buna göre Özlem’le ilgili ifadelerden hangisi </w:t>
      </w:r>
      <w:r w:rsidRPr="00E7561C">
        <w:rPr>
          <w:rFonts w:ascii="Comic Sans MS" w:hAnsi="Comic Sans MS"/>
          <w:b/>
          <w:sz w:val="20"/>
          <w:szCs w:val="20"/>
        </w:rPr>
        <w:t>doğrudur</w:t>
      </w:r>
      <w:r>
        <w:rPr>
          <w:rFonts w:ascii="Comic Sans MS" w:hAnsi="Comic Sans MS"/>
          <w:sz w:val="20"/>
          <w:szCs w:val="20"/>
        </w:rPr>
        <w:t>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A) Arkadaşının eşyasını özenli kullanmıştır.      B) Arkadaşıyla sorun yaşayabilir.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C) Arkadaşının eşyasına değer vermiştir.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Bir toplumu etkileyip yönlendirme gücüne sahip kişilere </w:t>
      </w:r>
      <w:r w:rsidRPr="00E7561C">
        <w:rPr>
          <w:rFonts w:ascii="Comic Sans MS" w:hAnsi="Comic Sans MS"/>
          <w:b/>
          <w:sz w:val="20"/>
          <w:szCs w:val="20"/>
        </w:rPr>
        <w:t>ne denir</w:t>
      </w:r>
      <w:r>
        <w:rPr>
          <w:rFonts w:ascii="Comic Sans MS" w:hAnsi="Comic Sans MS"/>
          <w:sz w:val="20"/>
          <w:szCs w:val="20"/>
        </w:rPr>
        <w:t>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A) Şef                          B) Başkan                            C) Lider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6.Aşağıdaki ifadelerden hangisi </w:t>
      </w:r>
      <w:r w:rsidRPr="00E7561C">
        <w:rPr>
          <w:rFonts w:ascii="Comic Sans MS" w:hAnsi="Comic Sans MS"/>
          <w:b/>
          <w:sz w:val="20"/>
          <w:szCs w:val="20"/>
        </w:rPr>
        <w:t xml:space="preserve">liderin özelliklerinden </w:t>
      </w:r>
      <w:r w:rsidRPr="00E7561C">
        <w:rPr>
          <w:rFonts w:ascii="Comic Sans MS" w:hAnsi="Comic Sans MS"/>
          <w:b/>
          <w:sz w:val="20"/>
          <w:szCs w:val="20"/>
          <w:u w:val="single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A) Mücadele etmeyi sevmek                             B) Zeki ve güçlü olmak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C) Bağlı olduğu grubu yönetmek, grubun düzenini sağlamak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7. Aşağıdaki eşyaların hangisi ile oynamak </w:t>
      </w:r>
      <w:r w:rsidRPr="005F3023">
        <w:rPr>
          <w:rFonts w:ascii="Comic Sans MS" w:hAnsi="Comic Sans MS"/>
          <w:b/>
          <w:sz w:val="20"/>
          <w:szCs w:val="20"/>
        </w:rPr>
        <w:t>tehlikelidir</w:t>
      </w:r>
      <w:r>
        <w:rPr>
          <w:rFonts w:ascii="Comic Sans MS" w:hAnsi="Comic Sans MS"/>
          <w:sz w:val="20"/>
          <w:szCs w:val="20"/>
        </w:rPr>
        <w:t>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8" type="#_x0000_t75" style="position:absolute;left:0;text-align:left;margin-left:262.9pt;margin-top:.05pt;width:52.5pt;height:38.15pt;z-index:-251666944;visibility:visible">
            <v:imagedata r:id="rId7" o:title=""/>
          </v:shape>
        </w:pict>
      </w:r>
      <w:r>
        <w:rPr>
          <w:noProof/>
          <w:lang w:eastAsia="tr-TR"/>
        </w:rPr>
        <w:pict>
          <v:shape id="Resim 4" o:spid="_x0000_s1029" type="#_x0000_t75" style="position:absolute;left:0;text-align:left;margin-left:159.4pt;margin-top:2.3pt;width:51.75pt;height:29.65pt;z-index:-251667968;visibility:visible">
            <v:imagedata r:id="rId8" o:title=""/>
          </v:shape>
        </w:pict>
      </w:r>
      <w:r>
        <w:rPr>
          <w:noProof/>
          <w:lang w:eastAsia="tr-TR"/>
        </w:rPr>
        <w:pict>
          <v:shape id="Resim 3" o:spid="_x0000_s1030" type="#_x0000_t75" style="position:absolute;left:0;text-align:left;margin-left:61.9pt;margin-top:1.55pt;width:33.75pt;height:39.5pt;z-index:-251668992;visibility:visible">
            <v:imagedata r:id="rId9" o:title=""/>
          </v:shape>
        </w:pict>
      </w:r>
      <w:r>
        <w:rPr>
          <w:rFonts w:ascii="Comic Sans MS" w:hAnsi="Comic Sans MS"/>
          <w:sz w:val="20"/>
          <w:szCs w:val="20"/>
        </w:rPr>
        <w:t xml:space="preserve">                              A)                               B)                              C)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8. Aşağıdaki davranışlardan hangisi evde tehlikeli bir durumun oluşmasına </w:t>
      </w:r>
      <w:r w:rsidRPr="005F3023">
        <w:rPr>
          <w:rFonts w:ascii="Comic Sans MS" w:hAnsi="Comic Sans MS"/>
          <w:b/>
          <w:sz w:val="20"/>
          <w:szCs w:val="20"/>
        </w:rPr>
        <w:t>neden olmaz</w:t>
      </w:r>
      <w:r>
        <w:rPr>
          <w:rFonts w:ascii="Comic Sans MS" w:hAnsi="Comic Sans MS"/>
          <w:sz w:val="20"/>
          <w:szCs w:val="20"/>
        </w:rPr>
        <w:t>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A) Merdivenlerden koşarak inmek                   B) Oyuncaklarımızla düzgün oynamak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C) Bıçak gibi kesici ve sivri eşyalarla oynamak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9. Evde yalnız olduğumuzda bir yangın tehlikesiyle karşılaşıldığında </w:t>
      </w:r>
      <w:r w:rsidRPr="00BF0A46">
        <w:rPr>
          <w:rFonts w:ascii="Comic Sans MS" w:hAnsi="Comic Sans MS"/>
          <w:b/>
          <w:sz w:val="20"/>
          <w:szCs w:val="20"/>
        </w:rPr>
        <w:t>ilk önce</w:t>
      </w:r>
      <w:r>
        <w:rPr>
          <w:rFonts w:ascii="Comic Sans MS" w:hAnsi="Comic Sans MS"/>
          <w:sz w:val="20"/>
          <w:szCs w:val="20"/>
        </w:rPr>
        <w:t xml:space="preserve"> yapılması gereken hangisidir?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A) “</w:t>
      </w:r>
      <w:smartTag w:uri="urn:schemas-microsoft-com:office:smarttags" w:element="metricconverter">
        <w:smartTagPr>
          <w:attr w:name="ProductID" w:val="110”"/>
        </w:smartTagPr>
        <w:r>
          <w:rPr>
            <w:rFonts w:ascii="Comic Sans MS" w:hAnsi="Comic Sans MS"/>
            <w:sz w:val="20"/>
            <w:szCs w:val="20"/>
          </w:rPr>
          <w:t>110”</w:t>
        </w:r>
      </w:smartTag>
      <w:r>
        <w:rPr>
          <w:rFonts w:ascii="Comic Sans MS" w:hAnsi="Comic Sans MS"/>
          <w:sz w:val="20"/>
          <w:szCs w:val="20"/>
        </w:rPr>
        <w:t xml:space="preserve"> numaralı telefonu arayarak itfaiyeye haber vermek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B) Yangın bölgesinden uzaklaşarak dışarı çıkmak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C) Komşulara haber vermek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10. Bir </w:t>
      </w:r>
      <w:r w:rsidRPr="002728FC">
        <w:rPr>
          <w:rFonts w:ascii="Comic Sans MS" w:hAnsi="Comic Sans MS"/>
          <w:sz w:val="20"/>
          <w:szCs w:val="20"/>
          <w:u w:val="single"/>
        </w:rPr>
        <w:t>deprem sırasında</w:t>
      </w:r>
      <w:r>
        <w:rPr>
          <w:rFonts w:ascii="Comic Sans MS" w:hAnsi="Comic Sans MS"/>
          <w:sz w:val="20"/>
          <w:szCs w:val="20"/>
        </w:rPr>
        <w:t xml:space="preserve"> aşağıdakilerden hangisini </w:t>
      </w:r>
      <w:r>
        <w:rPr>
          <w:rFonts w:ascii="Comic Sans MS" w:hAnsi="Comic Sans MS"/>
          <w:b/>
          <w:sz w:val="20"/>
          <w:szCs w:val="20"/>
        </w:rPr>
        <w:t>yapmak tehlikesiz</w:t>
      </w:r>
      <w:r w:rsidRPr="00BF0A46">
        <w:rPr>
          <w:rFonts w:ascii="Comic Sans MS" w:hAnsi="Comic Sans MS"/>
          <w:b/>
          <w:sz w:val="20"/>
          <w:szCs w:val="20"/>
        </w:rPr>
        <w:t>dir</w:t>
      </w:r>
      <w:r>
        <w:rPr>
          <w:rFonts w:ascii="Comic Sans MS" w:hAnsi="Comic Sans MS"/>
          <w:sz w:val="20"/>
          <w:szCs w:val="20"/>
        </w:rPr>
        <w:t>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A) Sağlam bir eşyanın yanına çömelip beklemek      B) Balkona çıkıp kurtarılmayı beklemek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C) Deprem olurken asansörle binayı terk etmeye çalışmak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11.</w:t>
      </w:r>
      <w:r w:rsidRPr="0060364C">
        <w:rPr>
          <w:rFonts w:ascii="Comic Sans MS" w:hAnsi="Comic Sans MS"/>
          <w:sz w:val="20"/>
          <w:szCs w:val="20"/>
          <w:u w:val="single"/>
        </w:rPr>
        <w:t>Deprem sonrasında</w:t>
      </w:r>
      <w:r>
        <w:rPr>
          <w:rFonts w:ascii="Comic Sans MS" w:hAnsi="Comic Sans MS"/>
          <w:sz w:val="20"/>
          <w:szCs w:val="20"/>
        </w:rPr>
        <w:t xml:space="preserve"> aşağıdaki davranışlardan hangisinin yapılması </w:t>
      </w:r>
      <w:r w:rsidRPr="0060364C">
        <w:rPr>
          <w:rFonts w:ascii="Comic Sans MS" w:hAnsi="Comic Sans MS"/>
          <w:b/>
          <w:sz w:val="20"/>
          <w:szCs w:val="20"/>
        </w:rPr>
        <w:t>tehlikelidir</w:t>
      </w:r>
      <w:r>
        <w:rPr>
          <w:rFonts w:ascii="Comic Sans MS" w:hAnsi="Comic Sans MS"/>
          <w:sz w:val="20"/>
          <w:szCs w:val="20"/>
        </w:rPr>
        <w:t>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A) Girilmez denilen hasarlı binalara girmek            B) Açık alanda, çadırda kalmak 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C) Güvenlik görevlilerinden yardım almak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12. Mete, arkadaşından ödünç aldığı kalemi kaybetti. Mete bu sorunu nasıl çözebilir?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A) Kalemin renginin zaten kötü olduğunu söyleyerek     B) Özür dileyip ona yeni bir kalem alarak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Metin Kutusu 8" o:spid="_x0000_s1031" type="#_x0000_t202" style="position:absolute;left:0;text-align:left;margin-left:69.4pt;margin-top:14.6pt;width:83.25pt;height:53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" fillcolor="window" strokeweight=".5pt">
            <v:textbox>
              <w:txbxContent>
                <w:p w:rsidR="00C25C41" w:rsidRDefault="00C25C41" w:rsidP="00F12FA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1.Deprem</w:t>
                  </w:r>
                </w:p>
                <w:p w:rsidR="00C25C41" w:rsidRDefault="00C25C41" w:rsidP="00F12FA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2. Çığ</w:t>
                  </w:r>
                </w:p>
                <w:p w:rsidR="00C25C41" w:rsidRPr="007616D2" w:rsidRDefault="00C25C41" w:rsidP="00F12FA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3……………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C) Kalemi almadığı söyleyerek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2" type="#_x0000_t32" style="position:absolute;left:0;text-align:left;margin-left:57.4pt;margin-top:13.55pt;width:12pt;height: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">
            <v:stroke endarrow="open"/>
          </v:shape>
        </w:pict>
      </w:r>
      <w:r>
        <w:rPr>
          <w:noProof/>
          <w:lang w:eastAsia="tr-TR"/>
        </w:rPr>
        <w:pict>
          <v:shape id="Metin Kutusu 7" o:spid="_x0000_s1033" type="#_x0000_t202" style="position:absolute;left:0;text-align:left;margin-left:-30.35pt;margin-top:6pt;width:87.75pt;height:21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" fillcolor="window" strokeweight=".5pt">
            <v:textbox>
              <w:txbxContent>
                <w:p w:rsidR="00C25C41" w:rsidRPr="007616D2" w:rsidRDefault="00C25C41" w:rsidP="0040309B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Doğal afetler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>13.</w:t>
      </w:r>
      <w:r w:rsidRPr="0040309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       Yandaki kavram haritasında boş bırakılan yere aşağıdakilerden 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            hangisini yazamaz?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              A) Sel                          B) Heyelan                  C) Trafik kazası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15" o:spid="_x0000_s1034" type="#_x0000_t75" style="position:absolute;left:0;text-align:left;margin-left:-28.1pt;margin-top:-.1pt;width:133.5pt;height:51.75pt;z-index:-251658752;visibility:visible" stroked="t">
            <v:stroke opacity="60395f"/>
            <v:imagedata r:id="rId10" o:title=""/>
          </v:shape>
        </w:pict>
      </w:r>
      <w:r>
        <w:rPr>
          <w:noProof/>
          <w:lang w:eastAsia="tr-TR"/>
        </w:rPr>
        <w:pict>
          <v:shape id="Metin Kutusu 14" o:spid="_x0000_s1035" type="#_x0000_t202" style="position:absolute;left:0;text-align:left;margin-left:105.4pt;margin-top:-.1pt;width:49.5pt;height:1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" fillcolor="window" strokeweight=".5pt">
            <v:textbox>
              <w:txbxContent>
                <w:p w:rsidR="00C25C41" w:rsidRPr="00BB34CD" w:rsidRDefault="00C25C41" w:rsidP="00BB34CD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Mutfak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6" type="#_x0000_t202" style="position:absolute;left:0;text-align:left;margin-left:174.4pt;margin-top:32.9pt;width:49.5pt;height:18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" fillcolor="window" strokeweight=".5pt">
            <v:textbox>
              <w:txbxContent>
                <w:p w:rsidR="00C25C41" w:rsidRPr="00BB34CD" w:rsidRDefault="00C25C41" w:rsidP="00BB34CD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BB34CD">
                    <w:rPr>
                      <w:rFonts w:ascii="Comic Sans MS" w:hAnsi="Comic Sans MS"/>
                      <w:sz w:val="18"/>
                      <w:szCs w:val="18"/>
                    </w:rPr>
                    <w:t>Banyo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7" type="#_x0000_t202" style="position:absolute;left:0;text-align:left;margin-left:105.4pt;margin-top:32.9pt;width:49.5pt;height:18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" fillcolor="window" strokeweight=".5pt">
            <v:textbox>
              <w:txbxContent>
                <w:p w:rsidR="00C25C41" w:rsidRPr="00BB34CD" w:rsidRDefault="00C25C41" w:rsidP="00BB34CD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Salon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8" type="#_x0000_t202" style="position:absolute;left:0;text-align:left;margin-left:105.4pt;margin-top:-.1pt;width:129.75pt;height:51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" fillcolor="window" strokeweight=".5pt">
            <v:textbox>
              <w:txbxContent>
                <w:p w:rsidR="00C25C41" w:rsidRPr="007616D2" w:rsidRDefault="00C25C41" w:rsidP="008C496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t>14.</w:t>
      </w:r>
      <w:r w:rsidRPr="008C4966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                                     Yandaki evin krokisi ile Türkiye haritası üzerindeki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                                         üzerindeki benzerlikler aşağıdakilerden hangisidir?</w:t>
      </w:r>
    </w:p>
    <w:p w:rsidR="00C25C41" w:rsidRDefault="00C25C41" w:rsidP="00705D0F">
      <w:pPr>
        <w:tabs>
          <w:tab w:val="left" w:pos="6900"/>
        </w:tabs>
        <w:spacing w:after="0"/>
        <w:ind w:left="-992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002570">
      <w:pPr>
        <w:tabs>
          <w:tab w:val="left" w:pos="6900"/>
        </w:tabs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A) İkisi de bölümlerden oluşmuştur.          B) Büyüklükleri aynıdır.</w:t>
      </w:r>
    </w:p>
    <w:p w:rsidR="00C25C41" w:rsidRDefault="00C25C41" w:rsidP="00002570">
      <w:pPr>
        <w:tabs>
          <w:tab w:val="left" w:pos="6900"/>
        </w:tabs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C) İkisi de yedi bölümden oluşmuştur.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57"/>
        <w:gridCol w:w="1258"/>
        <w:gridCol w:w="1258"/>
        <w:gridCol w:w="1258"/>
        <w:gridCol w:w="1258"/>
        <w:gridCol w:w="1258"/>
      </w:tblGrid>
      <w:tr w:rsidR="00C25C41" w:rsidRPr="000207AB" w:rsidTr="000207AB">
        <w:tc>
          <w:tcPr>
            <w:tcW w:w="1257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Günler</w: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Cuma</w:t>
            </w:r>
          </w:p>
        </w:tc>
      </w:tr>
      <w:tr w:rsidR="00C25C41" w:rsidRPr="000207AB" w:rsidTr="000207AB">
        <w:tc>
          <w:tcPr>
            <w:tcW w:w="1257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Hava Durumu</w: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6" o:spid="_x0000_s1039" type="#_x0000_t75" style="position:absolute;margin-left:3pt;margin-top:2.1pt;width:43.5pt;height:26.25pt;z-index:251658752;visibility:visible;mso-position-horizontal-relative:text;mso-position-vertical-relative:text">
                  <v:imagedata r:id="rId11" o:title=""/>
                </v:shape>
              </w:pic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7" o:spid="_x0000_s1040" type="#_x0000_t75" style="position:absolute;margin-left:9.8pt;margin-top:2.1pt;width:24pt;height:24pt;z-index:251659776;visibility:visible;mso-position-horizontal-relative:text;mso-position-vertical-relative:text">
                  <v:imagedata r:id="rId12" o:title=""/>
                </v:shape>
              </w:pic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8" o:spid="_x0000_s1041" type="#_x0000_t75" style="position:absolute;margin-left:6.9pt;margin-top:2.1pt;width:35.25pt;height:24pt;z-index:251660800;visibility:visible;mso-position-horizontal-relative:text;mso-position-vertical-relative:text">
                  <v:imagedata r:id="rId13" o:title=""/>
                </v:shape>
              </w:pic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19" o:spid="_x0000_s1042" type="#_x0000_t75" style="position:absolute;margin-left:4.75pt;margin-top:2.1pt;width:35.25pt;height:27pt;z-index:251661824;visibility:visible;mso-position-horizontal-relative:text;mso-position-vertical-relative:text">
                  <v:imagedata r:id="rId14" o:title=""/>
                </v:shape>
              </w:pic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20" o:spid="_x0000_s1043" type="#_x0000_t75" style="position:absolute;margin-left:10.1pt;margin-top:-.1pt;width:35.1pt;height:28.5pt;z-index:251662848;visibility:visible;mso-position-horizontal-relative:text;mso-position-vertical-relative:text">
                  <v:imagedata r:id="rId15" o:title=""/>
                </v:shape>
              </w:pict>
            </w:r>
          </w:p>
        </w:tc>
      </w:tr>
      <w:tr w:rsidR="00C25C41" w:rsidRPr="000207AB" w:rsidTr="000207AB">
        <w:tc>
          <w:tcPr>
            <w:tcW w:w="1257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Sıcaklık</w:t>
            </w:r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 xml:space="preserve">       </w:t>
            </w:r>
            <w:smartTag w:uri="urn:schemas-microsoft-com:office:smarttags" w:element="metricconverter">
              <w:smartTagPr>
                <w:attr w:name="ProductID" w:val="9’"/>
              </w:smartTagPr>
              <w:r w:rsidRPr="000207AB">
                <w:rPr>
                  <w:rFonts w:ascii="Comic Sans MS" w:hAnsi="Comic Sans MS"/>
                  <w:noProof/>
                  <w:sz w:val="20"/>
                  <w:szCs w:val="20"/>
                  <w:lang w:eastAsia="tr-TR"/>
                </w:rPr>
                <w:t>9’</w:t>
              </w:r>
            </w:smartTag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 xml:space="preserve">      </w:t>
            </w:r>
            <w:smartTag w:uri="urn:schemas-microsoft-com:office:smarttags" w:element="metricconverter">
              <w:smartTagPr>
                <w:attr w:name="ProductID" w:val="18’"/>
              </w:smartTagPr>
              <w:r w:rsidRPr="000207AB">
                <w:rPr>
                  <w:rFonts w:ascii="Comic Sans MS" w:hAnsi="Comic Sans MS"/>
                  <w:noProof/>
                  <w:sz w:val="20"/>
                  <w:szCs w:val="20"/>
                  <w:lang w:eastAsia="tr-TR"/>
                </w:rPr>
                <w:t>18’</w:t>
              </w:r>
            </w:smartTag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 xml:space="preserve">        </w:t>
            </w:r>
            <w:smartTag w:uri="urn:schemas-microsoft-com:office:smarttags" w:element="metricconverter">
              <w:smartTagPr>
                <w:attr w:name="ProductID" w:val="4’"/>
              </w:smartTagPr>
              <w:r w:rsidRPr="000207AB">
                <w:rPr>
                  <w:rFonts w:ascii="Comic Sans MS" w:hAnsi="Comic Sans MS"/>
                  <w:noProof/>
                  <w:sz w:val="20"/>
                  <w:szCs w:val="20"/>
                  <w:lang w:eastAsia="tr-TR"/>
                </w:rPr>
                <w:t>4’</w:t>
              </w:r>
            </w:smartTag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 xml:space="preserve">      </w:t>
            </w:r>
            <w:smartTag w:uri="urn:schemas-microsoft-com:office:smarttags" w:element="metricconverter">
              <w:smartTagPr>
                <w:attr w:name="ProductID" w:val="2’"/>
              </w:smartTagPr>
              <w:r w:rsidRPr="000207AB">
                <w:rPr>
                  <w:rFonts w:ascii="Comic Sans MS" w:hAnsi="Comic Sans MS"/>
                  <w:noProof/>
                  <w:sz w:val="20"/>
                  <w:szCs w:val="20"/>
                  <w:lang w:eastAsia="tr-TR"/>
                </w:rPr>
                <w:t>2’</w:t>
              </w:r>
            </w:smartTag>
          </w:p>
        </w:tc>
        <w:tc>
          <w:tcPr>
            <w:tcW w:w="1258" w:type="dxa"/>
          </w:tcPr>
          <w:p w:rsidR="00C25C41" w:rsidRPr="000207AB" w:rsidRDefault="00C25C41" w:rsidP="000207AB">
            <w:pPr>
              <w:tabs>
                <w:tab w:val="left" w:pos="6900"/>
              </w:tabs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0207AB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 xml:space="preserve">       </w:t>
            </w:r>
            <w:smartTag w:uri="urn:schemas-microsoft-com:office:smarttags" w:element="metricconverter">
              <w:smartTagPr>
                <w:attr w:name="ProductID" w:val="12’"/>
              </w:smartTagPr>
              <w:r w:rsidRPr="000207AB">
                <w:rPr>
                  <w:rFonts w:ascii="Comic Sans MS" w:hAnsi="Comic Sans MS"/>
                  <w:noProof/>
                  <w:sz w:val="20"/>
                  <w:szCs w:val="20"/>
                  <w:lang w:eastAsia="tr-TR"/>
                </w:rPr>
                <w:t>12’</w:t>
              </w:r>
            </w:smartTag>
          </w:p>
        </w:tc>
      </w:tr>
    </w:tbl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Yukarıdaki tabloya göre aşağıdakilerden hangisi </w:t>
      </w:r>
      <w:r w:rsidRPr="00404A5D">
        <w:rPr>
          <w:rFonts w:ascii="Comic Sans MS" w:hAnsi="Comic Sans MS"/>
          <w:b/>
          <w:noProof/>
          <w:sz w:val="20"/>
          <w:szCs w:val="20"/>
          <w:lang w:eastAsia="tr-TR"/>
        </w:rPr>
        <w:t>söylenebilir?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A) Perşembe günü kar yağışı vardır.                       B) Salı günü pikniğe gidilebilir.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C) Haftanın en soğuk günü cumadır.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16. Arabasıyla yolculuk yapan bir sürücünün deprem anında aşağıdaki davranışlardan hangisi </w:t>
      </w:r>
      <w:r w:rsidRPr="00D510B5">
        <w:rPr>
          <w:rFonts w:ascii="Comic Sans MS" w:hAnsi="Comic Sans MS"/>
          <w:b/>
          <w:noProof/>
          <w:sz w:val="20"/>
          <w:szCs w:val="20"/>
          <w:lang w:eastAsia="tr-TR"/>
        </w:rPr>
        <w:t>yapması gerekir</w:t>
      </w:r>
      <w:r>
        <w:rPr>
          <w:rFonts w:ascii="Comic Sans MS" w:hAnsi="Comic Sans MS"/>
          <w:noProof/>
          <w:sz w:val="20"/>
          <w:szCs w:val="20"/>
          <w:lang w:eastAsia="tr-TR"/>
        </w:rPr>
        <w:t>?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A) Hemen arabasını park etmek                       B) Hızını artırarak yoluna devam etmek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C) Arabayı durdurmadan arabadan atlaması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21" o:spid="_x0000_s1044" type="#_x0000_t202" style="position:absolute;left:0;text-align:left;margin-left:-33.35pt;margin-top:3.35pt;width:537.75pt;height:52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" strokeweight=".5pt">
            <v:textbox>
              <w:txbxContent>
                <w:p w:rsidR="00C25C41" w:rsidRPr="00A74BA5" w:rsidRDefault="00C25C41" w:rsidP="00541DEF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A74BA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Atatürk, Türk ulusunu bir araya toplayarak Kurtuluş Savaşı’nın kazanılmasını sağladı. En kötü savaş günlerinde Türk ulusunun umudu oldu. Herkes ona inandı ve güvendi. Atatürk, bu özelliği ile tüm dünyaya örnek oldu.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t>17.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Yukarıdaki anlatımda Atatürk’ün hangi özelliğinden </w:t>
      </w:r>
      <w:r w:rsidRPr="00347A9C">
        <w:rPr>
          <w:rFonts w:ascii="Comic Sans MS" w:hAnsi="Comic Sans MS"/>
          <w:b/>
          <w:noProof/>
          <w:sz w:val="20"/>
          <w:szCs w:val="20"/>
          <w:lang w:eastAsia="tr-TR"/>
        </w:rPr>
        <w:t>söz edilmiştir</w:t>
      </w:r>
      <w:r>
        <w:rPr>
          <w:rFonts w:ascii="Comic Sans MS" w:hAnsi="Comic Sans MS"/>
          <w:noProof/>
          <w:sz w:val="20"/>
          <w:szCs w:val="20"/>
          <w:lang w:eastAsia="tr-TR"/>
        </w:rPr>
        <w:t>?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A) Eğitim gönüllüsü olduğundan                    B) Barışsever olduğundan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C) İyi bir lider olduğundan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5" o:spid="_x0000_s1045" type="#_x0000_t202" style="position:absolute;left:0;text-align:left;margin-left:-33.35pt;margin-top:2.95pt;width:537.75pt;height:39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" fillcolor="window" strokeweight=".5pt">
            <v:textbox>
              <w:txbxContent>
                <w:p w:rsidR="00C25C41" w:rsidRPr="00A74BA5" w:rsidRDefault="00C25C41" w:rsidP="00834B4D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Odasında der çalışan Ferit, dışarıdan gelen çığlıklardan irkilmiş. Pencereden baktığında karşı apartmandan çıkan alevleri görmüş ve itfaiyeyi aramak için telefona koşmuş.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18. 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Ferit, itfaiyeyi aramak için hangi numarayı tuşlamıştır?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A) 155                                 B) 110                                 C) 118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19. Aşağıdakilerden hangisi için “</w:t>
      </w:r>
      <w:r w:rsidRPr="006366D3">
        <w:rPr>
          <w:rFonts w:ascii="Comic Sans MS" w:hAnsi="Comic Sans MS"/>
          <w:b/>
          <w:noProof/>
          <w:sz w:val="20"/>
          <w:szCs w:val="20"/>
          <w:lang w:eastAsia="tr-TR"/>
        </w:rPr>
        <w:t>Hoşgörülüdür.</w:t>
      </w:r>
      <w:r>
        <w:rPr>
          <w:rFonts w:ascii="Comic Sans MS" w:hAnsi="Comic Sans MS"/>
          <w:noProof/>
          <w:sz w:val="20"/>
          <w:szCs w:val="20"/>
          <w:lang w:eastAsia="tr-TR"/>
        </w:rPr>
        <w:t>” diyebiliriz?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A) </w:t>
      </w:r>
      <w:r w:rsidRPr="00F219D8">
        <w:rPr>
          <w:rFonts w:ascii="Comic Sans MS" w:hAnsi="Comic Sans MS"/>
          <w:b/>
          <w:sz w:val="20"/>
          <w:szCs w:val="20"/>
        </w:rPr>
        <w:t>Mehmet :</w:t>
      </w:r>
      <w:r>
        <w:rPr>
          <w:rFonts w:ascii="Comic Sans MS" w:hAnsi="Comic Sans MS"/>
          <w:sz w:val="20"/>
          <w:szCs w:val="20"/>
        </w:rPr>
        <w:t xml:space="preserve"> Kendisinden farklı düşünenlere saygılı davranmaz.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B) </w:t>
      </w:r>
      <w:r w:rsidRPr="00F219D8">
        <w:rPr>
          <w:rFonts w:ascii="Comic Sans MS" w:hAnsi="Comic Sans MS"/>
          <w:b/>
          <w:sz w:val="20"/>
          <w:szCs w:val="20"/>
        </w:rPr>
        <w:t>Şeyma :</w:t>
      </w:r>
      <w:r>
        <w:rPr>
          <w:rFonts w:ascii="Comic Sans MS" w:hAnsi="Comic Sans MS"/>
          <w:sz w:val="20"/>
          <w:szCs w:val="20"/>
        </w:rPr>
        <w:t xml:space="preserve"> Oyuncağı olmayan çocuklarla arkadaşlık etmez.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C) </w:t>
      </w:r>
      <w:r w:rsidRPr="00F219D8">
        <w:rPr>
          <w:rFonts w:ascii="Comic Sans MS" w:hAnsi="Comic Sans MS"/>
          <w:b/>
          <w:sz w:val="20"/>
          <w:szCs w:val="20"/>
        </w:rPr>
        <w:t>Özge :</w:t>
      </w:r>
      <w:r>
        <w:rPr>
          <w:rFonts w:ascii="Comic Sans MS" w:hAnsi="Comic Sans MS"/>
          <w:sz w:val="20"/>
          <w:szCs w:val="20"/>
        </w:rPr>
        <w:t xml:space="preserve"> Tüm arkadaşlarının düşüncelerine saygılıdır.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Metin Kutusu 24" o:spid="_x0000_s1046" type="#_x0000_t202" style="position:absolute;left:0;text-align:left;margin-left:118.15pt;margin-top:82.2pt;width:81pt;height:20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" fillcolor="window" strokeweight="1pt">
            <v:stroke linestyle="thinThin"/>
            <v:shadow on="t" color="windowText" offset="0,4pt"/>
            <v:textbox>
              <w:txbxContent>
                <w:p w:rsidR="00C25C41" w:rsidRPr="00743D12" w:rsidRDefault="00C25C41" w:rsidP="00694034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………?…………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7" type="#_x0000_t202" style="position:absolute;left:0;text-align:left;margin-left:114.4pt;margin-top:31.2pt;width:87.75pt;height:40.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" fillcolor="window" strokeweight="1pt">
            <v:stroke linestyle="thinThin"/>
            <v:shadow on="t" color="windowText" offset="0,4pt"/>
            <v:textbox>
              <w:txbxContent>
                <w:p w:rsidR="00C25C41" w:rsidRPr="00743D12" w:rsidRDefault="00C25C41" w:rsidP="00EA6FC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Özel bir gününüz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48" type="#_x0000_t202" style="position:absolute;left:0;text-align:left;margin-left:17.65pt;margin-top:34.95pt;width:91.5pt;height:20.2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" fillcolor="window" strokeweight="1pt">
            <v:stroke linestyle="thinThin"/>
            <v:shadow on="t" color="windowText" offset="0,4pt"/>
            <v:textbox>
              <w:txbxContent>
                <w:p w:rsidR="00C25C41" w:rsidRPr="00743D12" w:rsidRDefault="00C25C41" w:rsidP="00694034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Müzik dinlemek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3" o:spid="_x0000_s1049" type="#_x0000_t202" style="position:absolute;left:0;text-align:left;margin-left:205.9pt;margin-top:36.45pt;width:81pt;height:20.2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" fillcolor="window" strokeweight="1pt">
            <v:stroke linestyle="thinThin"/>
            <v:shadow on="t" color="windowText" offset="0,4pt"/>
            <v:textbox>
              <w:txbxContent>
                <w:p w:rsidR="00C25C41" w:rsidRPr="00743D12" w:rsidRDefault="00C25C41" w:rsidP="00694034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Pasta yemek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50" type="#_x0000_t202" style="position:absolute;left:0;text-align:left;margin-left:113.65pt;margin-top:5.7pt;width:88.5pt;height:2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" strokeweight="1pt">
            <v:stroke linestyle="thinThin"/>
            <v:shadow on="t" color="black" offset="0,4pt"/>
            <v:textbox>
              <w:txbxContent>
                <w:p w:rsidR="00C25C41" w:rsidRPr="00743D12" w:rsidRDefault="00C25C41" w:rsidP="00743D12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D12">
                    <w:rPr>
                      <w:rFonts w:ascii="Comic Sans MS" w:hAnsi="Comic Sans MS"/>
                      <w:sz w:val="20"/>
                      <w:szCs w:val="20"/>
                    </w:rPr>
                    <w:t>Fıkra anlatmak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>20.</w:t>
      </w:r>
      <w:r w:rsidRPr="00694034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174C18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</w:p>
    <w:p w:rsidR="00C25C41" w:rsidRDefault="00C25C41" w:rsidP="004A33C6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Yukarıdaki şemada “ ? ” ile belirtilen yere aşağıdakilerin hangisi yazılabilir?</w:t>
      </w:r>
    </w:p>
    <w:p w:rsidR="00C25C41" w:rsidRDefault="00C25C41" w:rsidP="004A33C6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A) Oyun oynamak            B) Tartışmak            C) Ödev yapmak</w:t>
      </w:r>
    </w:p>
    <w:p w:rsidR="00C25C41" w:rsidRDefault="00C25C41" w:rsidP="004A33C6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21. </w:t>
      </w:r>
      <w:r w:rsidRPr="001209EC">
        <w:rPr>
          <w:rFonts w:ascii="Comic Sans MS" w:hAnsi="Comic Sans MS"/>
          <w:b/>
          <w:noProof/>
          <w:sz w:val="20"/>
          <w:szCs w:val="20"/>
          <w:lang w:eastAsia="tr-TR"/>
        </w:rPr>
        <w:t>3.sınıfa giden Yağız, aile bütçesine katkı sağlamak istiyor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. Yağız bunun için aşağıdakilerden hangisini </w:t>
      </w:r>
      <w:r w:rsidRPr="001209EC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yapabilir</w:t>
      </w:r>
      <w:r>
        <w:rPr>
          <w:rFonts w:ascii="Comic Sans MS" w:hAnsi="Comic Sans MS"/>
          <w:noProof/>
          <w:sz w:val="20"/>
          <w:szCs w:val="20"/>
          <w:lang w:eastAsia="tr-TR"/>
        </w:rPr>
        <w:t>?</w:t>
      </w:r>
    </w:p>
    <w:p w:rsidR="00C25C41" w:rsidRDefault="00C25C41" w:rsidP="004A33C6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A) Her ay yeni ayakkabı alır.          B) Eşyalarını özenli kullanır.       C) Çok az yemek yer.</w:t>
      </w:r>
    </w:p>
    <w:p w:rsidR="00C25C41" w:rsidRDefault="00C25C41" w:rsidP="004A33C6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22.</w:t>
      </w:r>
      <w:r w:rsidRPr="00F9295D">
        <w:rPr>
          <w:rFonts w:ascii="Comic Sans MS" w:hAnsi="Comic Sans MS"/>
          <w:b/>
          <w:noProof/>
          <w:sz w:val="20"/>
          <w:szCs w:val="20"/>
          <w:lang w:eastAsia="tr-TR"/>
        </w:rPr>
        <w:t>Bir oyuncak firması televizyona reklam vermek istiyor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.Firmanın </w:t>
      </w:r>
      <w:r w:rsidRPr="00F9295D">
        <w:rPr>
          <w:rFonts w:ascii="Comic Sans MS" w:hAnsi="Comic Sans MS"/>
          <w:b/>
          <w:noProof/>
          <w:sz w:val="20"/>
          <w:szCs w:val="20"/>
          <w:lang w:eastAsia="tr-TR"/>
        </w:rPr>
        <w:t>öncelikli amacı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aşağıdakilerden hangisi </w:t>
      </w:r>
      <w:r w:rsidRPr="00F9295D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olabilir</w:t>
      </w:r>
      <w:r>
        <w:rPr>
          <w:rFonts w:ascii="Comic Sans MS" w:hAnsi="Comic Sans MS"/>
          <w:noProof/>
          <w:sz w:val="20"/>
          <w:szCs w:val="20"/>
          <w:lang w:eastAsia="tr-TR"/>
        </w:rPr>
        <w:t>?</w:t>
      </w:r>
    </w:p>
    <w:p w:rsidR="00C25C41" w:rsidRDefault="00C25C41" w:rsidP="004A33C6">
      <w:pPr>
        <w:tabs>
          <w:tab w:val="left" w:pos="6900"/>
        </w:tabs>
        <w:spacing w:after="0"/>
        <w:ind w:left="-993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A) Oyuncağın üretim aşamalarını göstermek               B) Çocuklara oyuncağı sevdirmek</w:t>
      </w:r>
    </w:p>
    <w:p w:rsidR="00C25C41" w:rsidRPr="00EF7AA9" w:rsidRDefault="00C25C41" w:rsidP="004A33C6">
      <w:pPr>
        <w:tabs>
          <w:tab w:val="left" w:pos="6900"/>
        </w:tabs>
        <w:spacing w:after="0"/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      C) Oyuncağın tanıtımını sağlamak</w:t>
      </w:r>
      <w:bookmarkStart w:id="0" w:name="_GoBack"/>
      <w:bookmarkEnd w:id="0"/>
    </w:p>
    <w:sectPr w:rsidR="00C25C41" w:rsidRPr="00EF7AA9" w:rsidSect="00A4117C">
      <w:headerReference w:type="default" r:id="rId16"/>
      <w:pgSz w:w="11906" w:h="16838"/>
      <w:pgMar w:top="-296" w:right="566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C41" w:rsidRDefault="00C25C41" w:rsidP="00A4117C">
      <w:pPr>
        <w:spacing w:after="0" w:line="240" w:lineRule="auto"/>
      </w:pPr>
      <w:r>
        <w:separator/>
      </w:r>
    </w:p>
  </w:endnote>
  <w:endnote w:type="continuationSeparator" w:id="0">
    <w:p w:rsidR="00C25C41" w:rsidRDefault="00C25C41" w:rsidP="00A41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C41" w:rsidRDefault="00C25C41" w:rsidP="00A4117C">
      <w:pPr>
        <w:spacing w:after="0" w:line="240" w:lineRule="auto"/>
      </w:pPr>
      <w:r>
        <w:separator/>
      </w:r>
    </w:p>
  </w:footnote>
  <w:footnote w:type="continuationSeparator" w:id="0">
    <w:p w:rsidR="00C25C41" w:rsidRDefault="00C25C41" w:rsidP="00A41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C41" w:rsidRPr="00A4117C" w:rsidRDefault="00C25C41">
    <w:pPr>
      <w:pStyle w:val="Header"/>
      <w:rPr>
        <w:b/>
      </w:rPr>
    </w:pPr>
    <w:r w:rsidRPr="00A4117C">
      <w:rPr>
        <w:b/>
      </w:rPr>
      <w:t xml:space="preserve">        </w:t>
    </w:r>
    <w:r>
      <w:rPr>
        <w:b/>
      </w:rPr>
      <w:t xml:space="preserve">                                       </w:t>
    </w:r>
    <w:r w:rsidRPr="00A4117C">
      <w:rPr>
        <w:b/>
      </w:rPr>
      <w:t>HAYAT BİLGİSİ BENİM EŞSİZ YUVAM – 5-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AA9"/>
    <w:rsid w:val="00002570"/>
    <w:rsid w:val="000207AB"/>
    <w:rsid w:val="00057CD3"/>
    <w:rsid w:val="001209EC"/>
    <w:rsid w:val="00174C18"/>
    <w:rsid w:val="001918E5"/>
    <w:rsid w:val="00192BDC"/>
    <w:rsid w:val="001F213B"/>
    <w:rsid w:val="002728FC"/>
    <w:rsid w:val="0029531E"/>
    <w:rsid w:val="002D1C89"/>
    <w:rsid w:val="00347A9C"/>
    <w:rsid w:val="00372E44"/>
    <w:rsid w:val="003872D0"/>
    <w:rsid w:val="003B0115"/>
    <w:rsid w:val="0040309B"/>
    <w:rsid w:val="00404A5D"/>
    <w:rsid w:val="00432EBE"/>
    <w:rsid w:val="00483AF9"/>
    <w:rsid w:val="004970C1"/>
    <w:rsid w:val="004A33C6"/>
    <w:rsid w:val="00541DEF"/>
    <w:rsid w:val="00542905"/>
    <w:rsid w:val="005C4091"/>
    <w:rsid w:val="005F17DE"/>
    <w:rsid w:val="005F3023"/>
    <w:rsid w:val="0060364C"/>
    <w:rsid w:val="006366D3"/>
    <w:rsid w:val="0064088B"/>
    <w:rsid w:val="0065560E"/>
    <w:rsid w:val="0066470D"/>
    <w:rsid w:val="0068335F"/>
    <w:rsid w:val="00694034"/>
    <w:rsid w:val="006D0251"/>
    <w:rsid w:val="006E4CA1"/>
    <w:rsid w:val="00705D0F"/>
    <w:rsid w:val="00743D12"/>
    <w:rsid w:val="007616D2"/>
    <w:rsid w:val="0078499F"/>
    <w:rsid w:val="00834B4D"/>
    <w:rsid w:val="008564B8"/>
    <w:rsid w:val="00857953"/>
    <w:rsid w:val="0086253D"/>
    <w:rsid w:val="008A3D2E"/>
    <w:rsid w:val="008C4966"/>
    <w:rsid w:val="008D610F"/>
    <w:rsid w:val="00903C58"/>
    <w:rsid w:val="009254A7"/>
    <w:rsid w:val="00941DBD"/>
    <w:rsid w:val="00967D4F"/>
    <w:rsid w:val="009A3B06"/>
    <w:rsid w:val="009D4F92"/>
    <w:rsid w:val="009D6222"/>
    <w:rsid w:val="00A4117C"/>
    <w:rsid w:val="00A74BA5"/>
    <w:rsid w:val="00BB34CD"/>
    <w:rsid w:val="00BD0392"/>
    <w:rsid w:val="00BF0A46"/>
    <w:rsid w:val="00C25C41"/>
    <w:rsid w:val="00C55E6A"/>
    <w:rsid w:val="00C86B56"/>
    <w:rsid w:val="00C9301A"/>
    <w:rsid w:val="00CA0003"/>
    <w:rsid w:val="00CA7694"/>
    <w:rsid w:val="00CC7E3D"/>
    <w:rsid w:val="00D510B5"/>
    <w:rsid w:val="00D62212"/>
    <w:rsid w:val="00E44EAB"/>
    <w:rsid w:val="00E473FD"/>
    <w:rsid w:val="00E7561C"/>
    <w:rsid w:val="00EA6FC9"/>
    <w:rsid w:val="00EF7AA9"/>
    <w:rsid w:val="00F12FAF"/>
    <w:rsid w:val="00F219D8"/>
    <w:rsid w:val="00F751E7"/>
    <w:rsid w:val="00F92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2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41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4117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41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4117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40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088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5560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D61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2</Pages>
  <Words>955</Words>
  <Characters>5447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YETER</dc:creator>
  <cp:keywords>www.sorubak.com</cp:keywords>
  <dc:description>www.sorubak.com</dc:description>
  <cp:lastModifiedBy>edanur</cp:lastModifiedBy>
  <cp:revision>62</cp:revision>
  <dcterms:created xsi:type="dcterms:W3CDTF">2013-03-05T07:05:00Z</dcterms:created>
  <dcterms:modified xsi:type="dcterms:W3CDTF">2014-02-11T16:22:00Z</dcterms:modified>
  <cp:category>www.sorubak.com</cp:category>
</cp:coreProperties>
</file>