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48" w:rsidRPr="00E261B2" w:rsidRDefault="00D15948" w:rsidP="00E261B2">
      <w:pPr>
        <w:spacing w:line="360" w:lineRule="auto"/>
        <w:jc w:val="center"/>
        <w:rPr>
          <w:rFonts w:cs="Calibri"/>
          <w:b/>
          <w:bCs/>
          <w:sz w:val="24"/>
          <w:szCs w:val="24"/>
        </w:rPr>
      </w:pPr>
      <w:r w:rsidRPr="00E261B2">
        <w:rPr>
          <w:rFonts w:cs="Calibri"/>
          <w:b/>
          <w:bCs/>
          <w:sz w:val="24"/>
          <w:szCs w:val="24"/>
        </w:rPr>
        <w:t>ÇARPMA PROBLEMLERİ</w:t>
      </w: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Okulumuzda 9 tane sınıf var ve her sınıfta 23 öğrenci var. Okulumuzun toplam kaç öğrencisi vardır?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  <w:hyperlink r:id="rId7" w:history="1">
        <w:r w:rsidRPr="008564B8">
          <w:rPr>
            <w:rStyle w:val="Hyperlink"/>
          </w:rPr>
          <w:t>www.sorubak.com</w:t>
        </w:r>
      </w:hyperlink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5’in 12 katının 12 fazlası kaç eder?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Merve’nin yaşı 12’dir. Mehtap’ın yaşı Merve’nin yaşının 3 katından bir eksiktir. Mehtap kaç yaşındadır?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Bir çiftlikte 21 tavuk, 12 hindi, 36 keçi vardır. Bu çiftlikteki hayvanların ayaklarının sayısı kaçtır?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Mehmet her gün 15 sayfa kitap okumaktadır. Mehmet bir ayda kaç kitap okur?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Yusuf’un 32 bilyesi vardır. Yusuf bilyelerini 3 katına çıkarmak isterse kaç bilyeye daha ihtiyacı var?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45’in 8 fazlasının 6 katı kaçtır?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63’ün 25 eksiğinin 7 katı kaçtır?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34’ün 5 katının 23 eksiği kaçtır?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 xml:space="preserve"> Eylül’ün 14 lira parası vardır. Eylül’ün parasının 2 katının 3 fazlası mı büyük yoksa 3 fazlasının 2 katı mı?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20’nin 20 fazlasının 20 katıyla, 20’nin 20 katının 20 fazlasının farkı nedir?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 xml:space="preserve"> Gonca Nigar’ın 8 ekmeği var. Gonca Nigar ekmeklerini 4’e bölse kaç tane çeyreği olur?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Bir çobanın 34 tane koyunu var. Bu koyunların 8 tanesi ikiz, 3 tanesi üçüz ve diğerleri tek yavru doğurmuş. Çiftçinin yavrularla birlikte kaç koyunu olur?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Nogay kitap mağazasından tanesi 3 lira olan kitaplardan 8 tane, tanesi 5 lira olan kitaplardan 7 tane, tanesi 12 lira olan kitaplardan da 4 tane almıştır. Nogay kitapçıya kaç lira ödemiştir?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>Eren küpleriyle 12 kule yaptı. Her kulede 13 küp olduğuna göre Eren’in kaç küpü vardır?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 xml:space="preserve"> </w:t>
      </w:r>
      <w:r w:rsidRPr="00E261B2">
        <w:rPr>
          <w:rFonts w:cs="Calibri"/>
          <w:color w:val="000000"/>
        </w:rPr>
        <w:t>Bir kümeste bulunan 48 tavşan ile 126 tavuğun</w:t>
      </w:r>
      <w:r w:rsidRPr="00E261B2">
        <w:rPr>
          <w:rStyle w:val="apple-converted-space"/>
          <w:rFonts w:cs="Calibri"/>
          <w:color w:val="000000"/>
        </w:rPr>
        <w:t xml:space="preserve"> toplam </w:t>
      </w:r>
      <w:r w:rsidRPr="00E261B2">
        <w:rPr>
          <w:rFonts w:cs="Calibri"/>
        </w:rPr>
        <w:t>kaç</w:t>
      </w:r>
      <w:r w:rsidRPr="00E261B2">
        <w:rPr>
          <w:rStyle w:val="apple-converted-space"/>
          <w:rFonts w:cs="Calibri"/>
          <w:color w:val="000000"/>
        </w:rPr>
        <w:t> </w:t>
      </w:r>
      <w:r w:rsidRPr="00E261B2">
        <w:rPr>
          <w:rFonts w:cs="Calibri"/>
          <w:color w:val="000000"/>
        </w:rPr>
        <w:t>ayağı</w:t>
      </w:r>
      <w:r w:rsidRPr="00E261B2">
        <w:rPr>
          <w:rStyle w:val="apple-converted-space"/>
          <w:rFonts w:cs="Calibri"/>
          <w:color w:val="000000"/>
        </w:rPr>
        <w:t> </w:t>
      </w:r>
      <w:r w:rsidRPr="00E261B2">
        <w:rPr>
          <w:rFonts w:cs="Calibri"/>
        </w:rPr>
        <w:t>vardır?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</w:rPr>
      </w:pPr>
    </w:p>
    <w:p w:rsidR="00D15948" w:rsidRPr="00E261B2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Style w:val="apple-converted-space"/>
          <w:rFonts w:cs="Calibri"/>
        </w:rPr>
      </w:pPr>
      <w:r w:rsidRPr="00E261B2">
        <w:rPr>
          <w:rStyle w:val="apple-converted-space"/>
          <w:rFonts w:cs="Calibri"/>
          <w:color w:val="000000"/>
        </w:rPr>
        <w:t xml:space="preserve"> 36’nın 6 katının 6 eksiğiyle, 41’in 5 eksiğinin 6 katı arasındaki fark kaçtır?</w:t>
      </w:r>
    </w:p>
    <w:p w:rsidR="00D15948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  <w:color w:val="000000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  <w:color w:val="000000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  <w:color w:val="000000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</w:rPr>
      </w:pPr>
    </w:p>
    <w:p w:rsidR="00D15948" w:rsidRPr="00E261B2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Style w:val="apple-converted-space"/>
          <w:rFonts w:cs="Calibri"/>
        </w:rPr>
      </w:pPr>
      <w:r w:rsidRPr="00E261B2">
        <w:rPr>
          <w:rStyle w:val="apple-converted-space"/>
          <w:rFonts w:cs="Calibri"/>
          <w:color w:val="000000"/>
        </w:rPr>
        <w:t xml:space="preserve"> 61’in 12 fazlasının 25 katı ile 78’in 19 eksiğinin 30 katı arasındaki fark kaçtır?</w:t>
      </w:r>
    </w:p>
    <w:p w:rsidR="00D15948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  <w:color w:val="000000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  <w:color w:val="000000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  <w:color w:val="000000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Style w:val="apple-converted-space"/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E261B2">
        <w:rPr>
          <w:rFonts w:cs="Calibri"/>
        </w:rPr>
        <w:t xml:space="preserve"> 54’ün 8 katının 3 eksiğiyle, 48’in 9 katının 6 fazlası arasındaki fark kaçtır?</w:t>
      </w: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spacing w:line="360" w:lineRule="auto"/>
        <w:jc w:val="both"/>
        <w:rPr>
          <w:rFonts w:cs="Calibri"/>
        </w:rPr>
      </w:pPr>
    </w:p>
    <w:p w:rsidR="00D15948" w:rsidRDefault="00D15948" w:rsidP="005D6E09">
      <w:pPr>
        <w:pStyle w:val="NoSpacing"/>
        <w:numPr>
          <w:ilvl w:val="0"/>
          <w:numId w:val="1"/>
        </w:numPr>
        <w:tabs>
          <w:tab w:val="left" w:pos="851"/>
        </w:tabs>
        <w:spacing w:line="360" w:lineRule="auto"/>
        <w:ind w:left="709"/>
        <w:jc w:val="both"/>
        <w:rPr>
          <w:rFonts w:cs="Calibri"/>
        </w:rPr>
      </w:pPr>
      <w:r w:rsidRPr="00E261B2">
        <w:rPr>
          <w:rFonts w:cs="Calibri"/>
        </w:rPr>
        <w:t>Yüzler basamağı 2, birler basamağı 6 olan sayının 4 katı kaçtır?</w:t>
      </w:r>
    </w:p>
    <w:p w:rsidR="00D15948" w:rsidRDefault="00D15948" w:rsidP="00E261B2">
      <w:pPr>
        <w:pStyle w:val="NoSpacing"/>
        <w:tabs>
          <w:tab w:val="left" w:pos="851"/>
        </w:tabs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tabs>
          <w:tab w:val="left" w:pos="851"/>
        </w:tabs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tabs>
          <w:tab w:val="left" w:pos="851"/>
        </w:tabs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tabs>
          <w:tab w:val="left" w:pos="851"/>
        </w:tabs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numPr>
          <w:ilvl w:val="0"/>
          <w:numId w:val="1"/>
        </w:numPr>
        <w:tabs>
          <w:tab w:val="left" w:pos="851"/>
        </w:tabs>
        <w:spacing w:line="360" w:lineRule="auto"/>
        <w:ind w:left="709"/>
        <w:jc w:val="both"/>
        <w:rPr>
          <w:rFonts w:cs="Calibri"/>
        </w:rPr>
      </w:pPr>
      <w:r>
        <w:rPr>
          <w:rFonts w:cs="Calibri"/>
        </w:rPr>
        <w:t>Bir ayda 21 gün okula gelen Fatma günde 5 lira harcamaktadır. Fatma günde 4 lira harcasa kaç lira tasarruf eder?</w:t>
      </w:r>
    </w:p>
    <w:p w:rsidR="00D15948" w:rsidRDefault="00D15948" w:rsidP="00E261B2">
      <w:pPr>
        <w:pStyle w:val="NoSpacing"/>
        <w:tabs>
          <w:tab w:val="left" w:pos="851"/>
        </w:tabs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tabs>
          <w:tab w:val="left" w:pos="851"/>
        </w:tabs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tabs>
          <w:tab w:val="left" w:pos="851"/>
        </w:tabs>
        <w:spacing w:line="360" w:lineRule="auto"/>
        <w:jc w:val="both"/>
        <w:rPr>
          <w:rFonts w:cs="Calibri"/>
        </w:rPr>
      </w:pPr>
    </w:p>
    <w:p w:rsidR="00D15948" w:rsidRDefault="00D15948" w:rsidP="00E261B2">
      <w:pPr>
        <w:pStyle w:val="NoSpacing"/>
        <w:tabs>
          <w:tab w:val="left" w:pos="851"/>
        </w:tabs>
        <w:spacing w:line="360" w:lineRule="auto"/>
        <w:jc w:val="both"/>
        <w:rPr>
          <w:rFonts w:cs="Calibri"/>
        </w:rPr>
      </w:pPr>
    </w:p>
    <w:p w:rsidR="00D15948" w:rsidRPr="00E261B2" w:rsidRDefault="00D15948" w:rsidP="00E261B2">
      <w:pPr>
        <w:pStyle w:val="NoSpacing"/>
        <w:numPr>
          <w:ilvl w:val="0"/>
          <w:numId w:val="1"/>
        </w:numPr>
        <w:tabs>
          <w:tab w:val="left" w:pos="851"/>
        </w:tabs>
        <w:spacing w:line="360" w:lineRule="auto"/>
        <w:ind w:left="709"/>
        <w:jc w:val="both"/>
        <w:rPr>
          <w:rFonts w:cs="Calibri"/>
        </w:rPr>
      </w:pPr>
      <w:r>
        <w:rPr>
          <w:rFonts w:cs="Calibri"/>
        </w:rPr>
        <w:t>Bir marketin kasaları günde ortalama 9 lira açık vermektedir? Bu marketin günlük açığı 5 lira olsa bir aylık zararı ne kadar</w:t>
      </w:r>
      <w:bookmarkStart w:id="0" w:name="_GoBack"/>
      <w:bookmarkEnd w:id="0"/>
      <w:r>
        <w:rPr>
          <w:rFonts w:cs="Calibri"/>
        </w:rPr>
        <w:t xml:space="preserve"> düşer?</w:t>
      </w:r>
    </w:p>
    <w:sectPr w:rsidR="00D15948" w:rsidRPr="00E261B2" w:rsidSect="00B73DA5">
      <w:headerReference w:type="default" r:id="rId8"/>
      <w:pgSz w:w="11906" w:h="16838"/>
      <w:pgMar w:top="956" w:right="707" w:bottom="1276" w:left="709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948" w:rsidRDefault="00D15948" w:rsidP="00B73DA5">
      <w:pPr>
        <w:spacing w:after="0" w:line="240" w:lineRule="auto"/>
      </w:pPr>
      <w:r>
        <w:separator/>
      </w:r>
    </w:p>
  </w:endnote>
  <w:endnote w:type="continuationSeparator" w:id="0">
    <w:p w:rsidR="00D15948" w:rsidRDefault="00D15948" w:rsidP="00B73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948" w:rsidRDefault="00D15948" w:rsidP="00B73DA5">
      <w:pPr>
        <w:spacing w:after="0" w:line="240" w:lineRule="auto"/>
      </w:pPr>
      <w:r>
        <w:separator/>
      </w:r>
    </w:p>
  </w:footnote>
  <w:footnote w:type="continuationSeparator" w:id="0">
    <w:p w:rsidR="00D15948" w:rsidRDefault="00D15948" w:rsidP="00B73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48" w:rsidRPr="00B73DA5" w:rsidRDefault="00D15948" w:rsidP="00B73DA5">
    <w:pPr>
      <w:pStyle w:val="Header"/>
      <w:rPr>
        <w:sz w:val="24"/>
        <w:szCs w:val="24"/>
      </w:rPr>
    </w:pPr>
    <w:r w:rsidRPr="00B73DA5">
      <w:rPr>
        <w:sz w:val="24"/>
        <w:szCs w:val="24"/>
      </w:rPr>
      <w:t>No: 03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B71E1"/>
    <w:multiLevelType w:val="hybridMultilevel"/>
    <w:tmpl w:val="D8FE173A"/>
    <w:lvl w:ilvl="0" w:tplc="65889AD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A56"/>
    <w:rsid w:val="00146B87"/>
    <w:rsid w:val="0021225D"/>
    <w:rsid w:val="0034138F"/>
    <w:rsid w:val="003A661E"/>
    <w:rsid w:val="0048456E"/>
    <w:rsid w:val="005D6E09"/>
    <w:rsid w:val="00714721"/>
    <w:rsid w:val="00737B60"/>
    <w:rsid w:val="008564B8"/>
    <w:rsid w:val="008812AB"/>
    <w:rsid w:val="00B04330"/>
    <w:rsid w:val="00B73DA5"/>
    <w:rsid w:val="00C77A56"/>
    <w:rsid w:val="00D15948"/>
    <w:rsid w:val="00E261B2"/>
    <w:rsid w:val="00EC0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F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77A56"/>
    <w:rPr>
      <w:lang w:eastAsia="en-US"/>
    </w:rPr>
  </w:style>
  <w:style w:type="paragraph" w:styleId="Header">
    <w:name w:val="header"/>
    <w:basedOn w:val="Normal"/>
    <w:link w:val="HeaderChar"/>
    <w:uiPriority w:val="99"/>
    <w:rsid w:val="00B73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73DA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73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3DA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46B87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146B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316</Words>
  <Characters>1804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Çiğdem Kılıçoğlu</dc:creator>
  <cp:keywords>www.sorubak.com</cp:keywords>
  <dc:description>www.sorubak.com</dc:description>
  <cp:lastModifiedBy>edanur</cp:lastModifiedBy>
  <cp:revision>3</cp:revision>
  <dcterms:created xsi:type="dcterms:W3CDTF">2013-03-01T09:09:00Z</dcterms:created>
  <dcterms:modified xsi:type="dcterms:W3CDTF">2014-02-11T16:37:00Z</dcterms:modified>
  <cp:category>www.sorubak.com</cp:category>
</cp:coreProperties>
</file>